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81d9" w14:paraId="d3a81d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13A55">
        <w:rPr>
          <w:rStyle w:val="Naglaeno"/>
          <w:b w:val="false"/>
        </w:rPr>
        <w:t>978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213A55">
        <w:t xml:space="preserve">HIBERNACIJA 2016 j.d.o.o. za usluge, Zagreb, Ljerke </w:t>
      </w:r>
      <w:proofErr w:type="spellStart"/>
      <w:r w:rsidR="00213A55">
        <w:t>Šram</w:t>
      </w:r>
      <w:proofErr w:type="spellEnd"/>
      <w:r w:rsidR="00213A55">
        <w:t xml:space="preserve"> 7, MBS: 081008779, OIB: 60909614921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42739">
        <w:t>29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213A55">
        <w:t xml:space="preserve">HIBERNACIJA 2016 j.d.o.o. za usluge, Zagreb, Ljerke </w:t>
      </w:r>
      <w:proofErr w:type="spellStart"/>
      <w:r w:rsidR="00213A55">
        <w:t>Šram</w:t>
      </w:r>
      <w:proofErr w:type="spellEnd"/>
      <w:r w:rsidR="00213A55">
        <w:t xml:space="preserve"> 7,  MBS: 081008779, OIB: 60909614921</w:t>
      </w:r>
      <w:r w:rsidR="00F521A4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C31EDA">
        <w:t xml:space="preserve"> </w:t>
      </w:r>
      <w:r w:rsidR="00213A55">
        <w:t xml:space="preserve">16.398,37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13A55">
        <w:t xml:space="preserve">NIKOLA ČUKAC – OIB: 28415874469, </w:t>
      </w:r>
      <w:proofErr w:type="spellStart"/>
      <w:r w:rsidR="00213A55">
        <w:t>Lukavec</w:t>
      </w:r>
      <w:proofErr w:type="spellEnd"/>
      <w:r w:rsidR="00213A55">
        <w:t xml:space="preserve"> Sutlanski, Ul. Pavla </w:t>
      </w:r>
      <w:proofErr w:type="spellStart"/>
      <w:r w:rsidR="00213A55">
        <w:t>Štoosa</w:t>
      </w:r>
      <w:proofErr w:type="spellEnd"/>
      <w:r w:rsidR="00213A55">
        <w:t xml:space="preserve"> 103</w:t>
      </w:r>
      <w:r w:rsidR="00E15C31">
        <w:t xml:space="preserve">, </w:t>
      </w:r>
      <w:r w:rsidR="00F70E0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13A55">
        <w:t>978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>U Osijeku  29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13A55"/>
    <w:rsid w:val="002207C8"/>
    <w:rsid w:val="002208DD"/>
    <w:rsid w:val="00221669"/>
    <w:rsid w:val="002249F2"/>
    <w:rsid w:val="00224AFF"/>
    <w:rsid w:val="002318D6"/>
    <w:rsid w:val="002358E7"/>
    <w:rsid w:val="00237412"/>
    <w:rsid w:val="00240C84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13F0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CC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293C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54B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E7309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1EDA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15D1B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15C31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1943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1A4"/>
    <w:rsid w:val="00F528AF"/>
    <w:rsid w:val="00F5403A"/>
    <w:rsid w:val="00F564E3"/>
    <w:rsid w:val="00F5714E"/>
    <w:rsid w:val="00F6215D"/>
    <w:rsid w:val="00F63499"/>
    <w:rsid w:val="00F67218"/>
    <w:rsid w:val="00F70E0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15D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5D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D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D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15D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5D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D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D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St-978/2017</izvorni_sadrzaj>
    <derivirana_varijabla naziv="DomainObject.Predmet.OznakaBroj_1">St-978/2017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HIBERNACIJA 2016 j.d.o.o. za usluge</izvorni_sadrzaj>
    <derivirana_varijabla naziv="DomainObject.Predmet.ProtustrankaFormated_1">  HIBERNACIJA 2016 j.d.o.o. za usluge</derivirana_varijabla>
  </DomainObject.Predmet.ProtustrankaFormated>
  <DomainObject.Predmet.ProtustrankaFormatedOIB>
    <izvorni_sadrzaj>  HIBERNACIJA 2016 j.d.o.o. za usluge, OIB 60909614921</izvorni_sadrzaj>
    <derivirana_varijabla naziv="DomainObject.Predmet.ProtustrankaFormatedOIB_1">  HIBERNACIJA 2016 j.d.o.o. za usluge, OIB 60909614921</derivirana_varijabla>
  </DomainObject.Predmet.ProtustrankaFormatedOIB>
  <DomainObject.Predmet.ProtustrankaFormatedWithAdress>
    <izvorni_sadrzaj> HIBERNACIJA 2016 j.d.o.o. za usluge, Ljerke Šram 7, 10000 Zagreb</izvorni_sadrzaj>
    <derivirana_varijabla naziv="DomainObject.Predmet.ProtustrankaFormatedWithAdress_1"> HIBERNACIJA 2016 j.d.o.o. za usluge, Ljerke Šram 7, 10000 Zagreb</derivirana_varijabla>
  </DomainObject.Predmet.ProtustrankaFormatedWithAdress>
  <DomainObject.Predmet.ProtustrankaFormatedWithAdressOIB>
    <izvorni_sadrzaj> HIBERNACIJA 2016 j.d.o.o. za usluge, OIB 60909614921, Ljerke Šram 7, 10000 Zagreb</izvorni_sadrzaj>
    <derivirana_varijabla naziv="DomainObject.Predmet.ProtustrankaFormatedWithAdressOIB_1"> HIBERNACIJA 2016 j.d.o.o. za usluge, OIB 60909614921, Ljerke Šram 7, 10000 Zagreb</derivirana_varijabla>
  </DomainObject.Predmet.ProtustrankaFormatedWithAdressOIB>
  <DomainObject.Predmet.ProtustrankaWithAdress>
    <izvorni_sadrzaj>HIBERNACIJA 2016 j.d.o.o. za usluge Ljerke Šram 7, 10000 Zagreb</izvorni_sadrzaj>
    <derivirana_varijabla naziv="DomainObject.Predmet.ProtustrankaWithAdress_1">HIBERNACIJA 2016 j.d.o.o. za usluge Ljerke Šram 7, 10000 Zagreb</derivirana_varijabla>
  </DomainObject.Predmet.ProtustrankaWithAdress>
  <DomainObject.Predmet.ProtustrankaWithAdressOIB>
    <izvorni_sadrzaj>HIBERNACIJA 2016 j.d.o.o. za usluge, OIB 60909614921, Ljerke Šram 7, 10000 Zagreb</izvorni_sadrzaj>
    <derivirana_varijabla naziv="DomainObject.Predmet.ProtustrankaWithAdressOIB_1">HIBERNACIJA 2016 j.d.o.o. za usluge, OIB 60909614921, Ljerke Šram 7, 10000 Zagreb</derivirana_varijabla>
  </DomainObject.Predmet.ProtustrankaWithAdressOIB>
  <DomainObject.Predmet.ProtustrankaNazivFormated>
    <izvorni_sadrzaj>HIBERNACIJA 2016 j.d.o.o. za usluge</izvorni_sadrzaj>
    <derivirana_varijabla naziv="DomainObject.Predmet.ProtustrankaNazivFormated_1">HIBERNACIJA 2016 j.d.o.o. za usluge</derivirana_varijabla>
  </DomainObject.Predmet.ProtustrankaNazivFormated>
  <DomainObject.Predmet.ProtustrankaNazivFormatedOIB>
    <izvorni_sadrzaj>HIBERNACIJA 2016 j.d.o.o. za usluge, OIB 60909614921</izvorni_sadrzaj>
    <derivirana_varijabla naziv="DomainObject.Predmet.ProtustrankaNazivFormatedOIB_1">HIBERNACIJA 2016 j.d.o.o. za usluge, OIB 60909614921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HIBERNACIJA 2016 j.d.o.o. za usluge</item>
    </izvorni_sadrzaj>
    <derivirana_varijabla naziv="DomainObject.Predmet.ProtuStrankaListFormated_1">
      <item>HIBERNACIJA 2016 j.d.o.o. za usluge</item>
    </derivirana_varijabla>
  </DomainObject.Predmet.ProtuStrankaListFormated>
  <DomainObject.Predmet.ProtuStrankaListFormatedOIB>
    <izvorni_sadrzaj>
      <item>HIBERNACIJA 2016 j.d.o.o. za usluge, OIB 60909614921</item>
    </izvorni_sadrzaj>
    <derivirana_varijabla naziv="DomainObject.Predmet.ProtuStrankaListFormatedOIB_1">
      <item>HIBERNACIJA 2016 j.d.o.o. za usluge, OIB 60909614921</item>
    </derivirana_varijabla>
  </DomainObject.Predmet.ProtuStrankaListFormatedOIB>
  <DomainObject.Predmet.ProtuStrankaListFormatedWithAdress>
    <izvorni_sadrzaj>
      <item>HIBERNACIJA 2016 j.d.o.o. za usluge, Ljerke Šram 7, 10000 Zagreb</item>
    </izvorni_sadrzaj>
    <derivirana_varijabla naziv="DomainObject.Predmet.ProtuStrankaListFormatedWithAdress_1">
      <item>HIBERNACIJA 2016 j.d.o.o. za usluge, Ljerke Šram 7, 10000 Zagreb</item>
    </derivirana_varijabla>
  </DomainObject.Predmet.ProtuStrankaListFormatedWithAdress>
  <DomainObject.Predmet.ProtuStrankaListFormatedWithAdressOIB>
    <izvorni_sadrzaj>
      <item>HIBERNACIJA 2016 j.d.o.o. za usluge, OIB 60909614921, Ljerke Šram 7, 10000 Zagreb</item>
    </izvorni_sadrzaj>
    <derivirana_varijabla naziv="DomainObject.Predmet.ProtuStrankaListFormatedWithAdressOIB_1">
      <item>HIBERNACIJA 2016 j.d.o.o. za usluge, OIB 60909614921, Ljerke Šram 7, 10000 Zagreb</item>
    </derivirana_varijabla>
  </DomainObject.Predmet.ProtuStrankaListFormatedWithAdressOIB>
  <DomainObject.Predmet.ProtuStrankaListNazivFormated>
    <izvorni_sadrzaj>
      <item>HIBERNACIJA 2016 j.d.o.o. za usluge</item>
    </izvorni_sadrzaj>
    <derivirana_varijabla naziv="DomainObject.Predmet.ProtuStrankaListNazivFormated_1">
      <item>HIBERNACIJA 2016 j.d.o.o. za usluge</item>
    </derivirana_varijabla>
  </DomainObject.Predmet.ProtuStrankaListNazivFormated>
  <DomainObject.Predmet.ProtuStrankaListNazivFormatedOIB>
    <izvorni_sadrzaj>
      <item>HIBERNACIJA 2016 j.d.o.o. za usluge, OIB 60909614921</item>
    </izvorni_sadrzaj>
    <derivirana_varijabla naziv="DomainObject.Predmet.ProtuStrankaListNazivFormatedOIB_1">
      <item>HIBERNACIJA 2016 j.d.o.o. za usluge, OIB 60909614921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HIBERNACIJA 2016 j.d.o.o. za usluge</izvorni_sadrzaj>
    <derivirana_varijabla naziv="DomainObject.Predmet.ProtustrankaIDrugi_1">HIBERNACIJA 2016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HIBERNACIJA 2016 j.d.o.o. za usluge, OIB 60909614921, Ljerke Šram 7, 10000 Zagreb</izvorni_sadrzaj>
    <derivirana_varijabla naziv="DomainObject.Predmet.ProtustrankaIDrugiAdressOIB_1">HIBERNACIJA 2016 j.d.o.o. za usluge, OIB 60909614921, Ljerke Šram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HIBERNACIJA 2016 j.d.o.o. za usluge</item>
      <item>FINA Regionalni centar Zagreb</item>
    </izvorni_sadrzaj>
    <derivirana_varijabla naziv="DomainObject.Predmet.SudioniciListNaziv_1">
      <item>HIBERNACIJA 2016 j.d.o.o. za usluge</item>
      <item>FINA Regionalni centar Zagreb</item>
    </derivirana_varijabla>
  </DomainObject.Predmet.SudioniciListNaziv>
  <DomainObject.Predmet.SudioniciListAdressOIB>
    <izvorni_sadrzaj>
      <item>HIBERNACIJA 2016 j.d.o.o. za usluge, OIB 60909614921, Ljerke Šram 7,10000 Zagreb</item>
      <item>FINA Regionalni centar Zagreb, OIB 85821130368, Trg svibanjskih žrtava 1995. br. 1,10000 Zagreb</item>
    </izvorni_sadrzaj>
    <derivirana_varijabla naziv="DomainObject.Predmet.SudioniciListAdressOIB_1">
      <item>HIBERNACIJA 2016 j.d.o.o. za usluge, OIB 60909614921, Ljerke Šram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60909614921</item>
      <item>, OIB 85821130368</item>
    </izvorni_sadrzaj>
    <derivirana_varijabla naziv="DomainObject.Predmet.SudioniciListNazivOIB_1">
      <item>, OIB 60909614921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B4DDD-065C-490F-8A79-3F6ADAABD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2132</properties:Characters>
  <properties:Lines>50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2017-08-29T09:53:00Z</dcterms:created>
  <dc:creator>Korisnik</dc:creator>
  <cp:lastModifiedBy>Gordana Harc</cp:lastModifiedBy>
  <cp:lastPrinted>2017-08-29T09:52:00Z</cp:lastPrinted>
  <dcterms:modified xmlns:xsi="http://www.w3.org/2001/XMLSchema-instance" xsi:type="dcterms:W3CDTF">2017-08-29T10:33:00Z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