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ddeb" w14:paraId="2f3ddeb" w:rsidRDefault="00B474C8" w:rsidP="00B474C8" w:rsidR="00B474C8" w:rsidRPr="00E73F61">
      <w:pPr>
        <w15:collapsed w:val="false"/>
        <w:rPr>
          <w:rStyle w:val="Brojstranice"/>
        </w:rPr>
      </w:pPr>
      <w:bookmarkStart w:name="_GoBack" w:id="0"/>
      <w:bookmarkEnd w:id="0"/>
      <w:r w:rsidRPr="00E73F61">
        <w:tab/>
      </w:r>
      <w:r w:rsidR="00CE5506">
        <w:t xml:space="preserve">   </w:t>
      </w:r>
      <w:r w:rsidRPr="00E73F61">
        <w:t xml:space="preserve">   </w:t>
      </w:r>
      <w:r w:rsidR="00F5377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="00CE5506">
        <w:rPr>
          <w:rStyle w:val="Brojstranice"/>
        </w:rPr>
        <w:t xml:space="preserve"> </w:t>
      </w:r>
    </w:p>
    <w:p w:rsidRDefault="00CE5506" w:rsidP="00B474C8" w:rsidR="00B474C8" w:rsidRPr="00E73F61">
      <w:pPr>
        <w:rPr>
          <w:bCs/>
        </w:rPr>
      </w:pPr>
      <w:r>
        <w:rPr>
          <w:bCs/>
        </w:rPr>
        <w:t xml:space="preserve">    </w:t>
      </w:r>
      <w:r w:rsidR="00B474C8" w:rsidRPr="00E73F61">
        <w:rPr>
          <w:bCs/>
        </w:rPr>
        <w:t>REPUBLIKA HRVATSKA</w:t>
      </w:r>
      <w:r w:rsidR="00B474C8" w:rsidRPr="00E73F61">
        <w:t xml:space="preserve"> </w:t>
      </w:r>
      <w:r w:rsidR="00B474C8" w:rsidRPr="00E73F61">
        <w:br/>
      </w:r>
      <w:r w:rsidR="00B474C8" w:rsidRPr="00E73F61">
        <w:rPr>
          <w:bCs/>
        </w:rPr>
        <w:t>TRGOVAČKI SUD U PAZINU</w:t>
      </w:r>
    </w:p>
    <w:p w:rsidRDefault="00B474C8" w:rsidP="00CE5506" w:rsidR="00B474C8">
      <w:pPr>
        <w:ind w:firstLine="708"/>
        <w:rPr>
          <w:rStyle w:val="Brojstranice"/>
        </w:rPr>
      </w:pPr>
      <w:r w:rsidRPr="00E73F61">
        <w:rPr>
          <w:bCs/>
        </w:rPr>
        <w:t>Pazin, Dršćevka 1</w:t>
      </w:r>
      <w:r w:rsidRPr="00E73F61">
        <w:t xml:space="preserve"> </w:t>
      </w:r>
      <w:r w:rsidRPr="00E73F61">
        <w:rPr>
          <w:rStyle w:val="Brojstranice"/>
        </w:rPr>
        <w:tab/>
      </w:r>
    </w:p>
    <w:p w:rsidRDefault="00CE5506" w:rsidP="00B474C8" w:rsidR="00CE5506">
      <w:pPr>
        <w:jc w:val="center"/>
        <w:rPr>
          <w:rStyle w:val="Brojstranice"/>
        </w:rPr>
      </w:pPr>
    </w:p>
    <w:p w:rsidRDefault="00CE5506" w:rsidP="00B474C8" w:rsidR="00CE5506">
      <w:pPr>
        <w:jc w:val="center"/>
        <w:rPr>
          <w:rStyle w:val="Brojstranice"/>
        </w:rPr>
      </w:pPr>
      <w:r w:rsidRPr="00E73F61">
        <w:rPr>
          <w:bCs/>
        </w:rPr>
        <w:t>R</w:t>
      </w:r>
      <w:r>
        <w:rPr>
          <w:bCs/>
        </w:rPr>
        <w:t xml:space="preserve"> </w:t>
      </w:r>
      <w:r w:rsidRPr="00E73F61">
        <w:rPr>
          <w:bCs/>
        </w:rPr>
        <w:t>E</w:t>
      </w:r>
      <w:r>
        <w:rPr>
          <w:bCs/>
        </w:rPr>
        <w:t xml:space="preserve"> </w:t>
      </w:r>
      <w:r w:rsidRPr="00E73F61">
        <w:rPr>
          <w:bCs/>
        </w:rPr>
        <w:t>P</w:t>
      </w:r>
      <w:r>
        <w:rPr>
          <w:bCs/>
        </w:rPr>
        <w:t xml:space="preserve"> </w:t>
      </w:r>
      <w:r w:rsidRPr="00E73F61">
        <w:rPr>
          <w:bCs/>
        </w:rPr>
        <w:t>U</w:t>
      </w:r>
      <w:r>
        <w:rPr>
          <w:bCs/>
        </w:rPr>
        <w:t xml:space="preserve"> </w:t>
      </w:r>
      <w:r w:rsidRPr="00E73F61">
        <w:rPr>
          <w:bCs/>
        </w:rPr>
        <w:t>B</w:t>
      </w:r>
      <w:r>
        <w:rPr>
          <w:bCs/>
        </w:rPr>
        <w:t xml:space="preserve"> </w:t>
      </w:r>
      <w:r w:rsidRPr="00E73F61">
        <w:rPr>
          <w:bCs/>
        </w:rPr>
        <w:t>L</w:t>
      </w:r>
      <w:r>
        <w:rPr>
          <w:bCs/>
        </w:rPr>
        <w:t xml:space="preserve"> </w:t>
      </w:r>
      <w:r w:rsidRPr="00E73F61">
        <w:rPr>
          <w:bCs/>
        </w:rPr>
        <w:t>I</w:t>
      </w:r>
      <w:r>
        <w:rPr>
          <w:bCs/>
        </w:rPr>
        <w:t xml:space="preserve"> </w:t>
      </w:r>
      <w:r w:rsidRPr="00E73F61">
        <w:rPr>
          <w:bCs/>
        </w:rPr>
        <w:t>K</w:t>
      </w:r>
      <w:r>
        <w:rPr>
          <w:bCs/>
        </w:rPr>
        <w:t xml:space="preserve"> </w:t>
      </w:r>
      <w:r w:rsidRPr="00E73F61">
        <w:rPr>
          <w:bCs/>
        </w:rPr>
        <w:t>A </w:t>
      </w:r>
      <w:r>
        <w:rPr>
          <w:bCs/>
        </w:rPr>
        <w:t xml:space="preserve">  </w:t>
      </w:r>
      <w:r w:rsidRPr="00E73F61">
        <w:rPr>
          <w:bCs/>
        </w:rPr>
        <w:t>H</w:t>
      </w:r>
      <w:r>
        <w:rPr>
          <w:bCs/>
        </w:rPr>
        <w:t xml:space="preserve"> </w:t>
      </w:r>
      <w:r w:rsidRPr="00E73F61">
        <w:rPr>
          <w:bCs/>
        </w:rPr>
        <w:t>R</w:t>
      </w:r>
      <w:r>
        <w:rPr>
          <w:bCs/>
        </w:rPr>
        <w:t xml:space="preserve"> </w:t>
      </w:r>
      <w:r w:rsidRPr="00E73F61">
        <w:rPr>
          <w:bCs/>
        </w:rPr>
        <w:t>V</w:t>
      </w:r>
      <w:r>
        <w:rPr>
          <w:bCs/>
        </w:rPr>
        <w:t xml:space="preserve"> </w:t>
      </w:r>
      <w:r w:rsidRPr="00E73F61">
        <w:rPr>
          <w:bCs/>
        </w:rPr>
        <w:t>A</w:t>
      </w:r>
      <w:r>
        <w:rPr>
          <w:bCs/>
        </w:rPr>
        <w:t xml:space="preserve"> </w:t>
      </w:r>
      <w:r w:rsidRPr="00E73F61">
        <w:rPr>
          <w:bCs/>
        </w:rPr>
        <w:t>T</w:t>
      </w:r>
      <w:r>
        <w:rPr>
          <w:bCs/>
        </w:rPr>
        <w:t xml:space="preserve"> </w:t>
      </w:r>
      <w:r w:rsidRPr="00E73F61">
        <w:rPr>
          <w:bCs/>
        </w:rPr>
        <w:t>S</w:t>
      </w:r>
      <w:r>
        <w:rPr>
          <w:bCs/>
        </w:rPr>
        <w:t xml:space="preserve"> </w:t>
      </w:r>
      <w:r w:rsidRPr="00E73F61">
        <w:rPr>
          <w:bCs/>
        </w:rPr>
        <w:t>K</w:t>
      </w:r>
      <w:r>
        <w:rPr>
          <w:bCs/>
        </w:rPr>
        <w:t xml:space="preserve"> </w:t>
      </w:r>
      <w:r w:rsidRPr="00E73F61">
        <w:rPr>
          <w:bCs/>
        </w:rPr>
        <w:t>A</w:t>
      </w:r>
    </w:p>
    <w:p w:rsidRDefault="00CE5506" w:rsidP="00B474C8" w:rsidR="00CE5506">
      <w:pPr>
        <w:jc w:val="center"/>
        <w:rPr>
          <w:rStyle w:val="Brojstranice"/>
        </w:rPr>
      </w:pPr>
    </w:p>
    <w:p w:rsidRDefault="00B474C8" w:rsidP="00B474C8" w:rsidR="00B474C8" w:rsidRPr="00E73F61">
      <w:pPr>
        <w:jc w:val="center"/>
        <w:rPr>
          <w:rStyle w:val="Brojstranice"/>
        </w:rPr>
      </w:pPr>
      <w:r w:rsidRPr="00E73F61">
        <w:rPr>
          <w:rStyle w:val="Brojstranice"/>
        </w:rPr>
        <w:t>R J E Š E N J E</w:t>
      </w:r>
    </w:p>
    <w:p w:rsidRDefault="00B474C8" w:rsidP="00B474C8" w:rsidR="00B474C8" w:rsidRPr="00E73F61">
      <w:pPr>
        <w:rPr>
          <w:rStyle w:val="Brojstranice"/>
        </w:rPr>
      </w:pPr>
    </w:p>
    <w:p w:rsidRDefault="002043E3" w:rsidP="00046432" w:rsidR="002043E3">
      <w:pPr>
        <w:ind w:firstLine="708"/>
        <w:jc w:val="both"/>
        <w:rPr>
          <w:rStyle w:val="Brojstranice"/>
        </w:rPr>
      </w:pPr>
      <w:r w:rsidRPr="002043E3">
        <w:rPr>
          <w:rStyle w:val="Brojstranice"/>
        </w:rPr>
        <w:t>Trgovački sud u Pazinu, po stečajnom sucu Ivanu Dujiću, u stečajnom postupku nad dužnikom PROJEKT PARENZANA d.o.o. u stečaju Poreč, Par</w:t>
      </w:r>
      <w:r>
        <w:rPr>
          <w:rStyle w:val="Brojstranice"/>
        </w:rPr>
        <w:t>tizanska 13, OIB: 52114890652, 21</w:t>
      </w:r>
      <w:r w:rsidRPr="002043E3">
        <w:rPr>
          <w:rStyle w:val="Brojstranice"/>
        </w:rPr>
        <w:t>. prosinca 2018.</w:t>
      </w:r>
    </w:p>
    <w:p w:rsidRDefault="00CE5506" w:rsidP="00046432" w:rsidR="00CE5506">
      <w:pPr>
        <w:ind w:firstLine="708"/>
        <w:jc w:val="both"/>
        <w:rPr>
          <w:rStyle w:val="Brojstranice"/>
        </w:rPr>
      </w:pPr>
    </w:p>
    <w:p w:rsidRDefault="00D57C1C" w:rsidP="00CE5506" w:rsidR="00D57C1C" w:rsidRPr="00E73F61">
      <w:pPr>
        <w:jc w:val="center"/>
      </w:pPr>
      <w:r w:rsidRPr="00E73F61">
        <w:t>r i j e š i o  j e</w:t>
      </w:r>
    </w:p>
    <w:p w:rsidRDefault="00FC6ED4" w:rsidP="001B6558" w:rsidR="00FC6ED4" w:rsidRPr="00E73F61"/>
    <w:p w:rsidRDefault="00D57C1C" w:rsidP="005E7416" w:rsidR="002043E3">
      <w:pPr>
        <w:jc w:val="both"/>
      </w:pPr>
      <w:r w:rsidRPr="00E73F61">
        <w:tab/>
      </w:r>
      <w:r w:rsidR="00C45679" w:rsidRPr="00E73F61">
        <w:t>S</w:t>
      </w:r>
      <w:r w:rsidR="00D94838" w:rsidRPr="00E73F61">
        <w:t>tečajno</w:t>
      </w:r>
      <w:r w:rsidR="009E4294" w:rsidRPr="00E73F61">
        <w:t>m</w:t>
      </w:r>
      <w:r w:rsidR="00D94838" w:rsidRPr="00E73F61">
        <w:t xml:space="preserve"> upravitelj</w:t>
      </w:r>
      <w:r w:rsidR="009E4294" w:rsidRPr="00E73F61">
        <w:t xml:space="preserve">u </w:t>
      </w:r>
      <w:r w:rsidR="002043E3" w:rsidRPr="002043E3">
        <w:t>Zinku Grguriću, iz Rijeke, Ante Starčevića 5/a, OIB: 83323185553</w:t>
      </w:r>
      <w:r w:rsidR="00BD6916" w:rsidRPr="00E73F61">
        <w:t xml:space="preserve">, </w:t>
      </w:r>
      <w:r w:rsidR="0006203A" w:rsidRPr="00E73F61">
        <w:t xml:space="preserve">određuje </w:t>
      </w:r>
      <w:r w:rsidR="00E73F61" w:rsidRPr="00E73F61">
        <w:t xml:space="preserve">se </w:t>
      </w:r>
      <w:r w:rsidR="0006203A" w:rsidRPr="00E73F61">
        <w:t xml:space="preserve">nagrada u bruto </w:t>
      </w:r>
      <w:r w:rsidR="00612661" w:rsidRPr="00E73F61">
        <w:t xml:space="preserve">iznosu </w:t>
      </w:r>
      <w:r w:rsidR="007D7001">
        <w:t xml:space="preserve">od </w:t>
      </w:r>
      <w:r w:rsidR="002043E3">
        <w:t>20.014,66</w:t>
      </w:r>
      <w:r w:rsidR="007D7001">
        <w:t xml:space="preserve"> </w:t>
      </w:r>
      <w:r w:rsidR="0006203A" w:rsidRPr="00E73F61">
        <w:t>kun</w:t>
      </w:r>
      <w:r w:rsidR="002043E3">
        <w:t>a.</w:t>
      </w:r>
    </w:p>
    <w:p w:rsidRDefault="002043E3" w:rsidP="005E7416" w:rsidR="00F23AA3" w:rsidRPr="00E73F61">
      <w:pPr>
        <w:jc w:val="both"/>
      </w:pPr>
      <w:r w:rsidRPr="00E73F61">
        <w:t xml:space="preserve"> </w:t>
      </w:r>
    </w:p>
    <w:p w:rsidRDefault="00D57C1C" w:rsidP="00517B29" w:rsidR="00D57C1C" w:rsidRPr="00E73F61">
      <w:pPr>
        <w:jc w:val="center"/>
      </w:pPr>
      <w:r w:rsidRPr="00E73F61">
        <w:t>Obrazloženje</w:t>
      </w:r>
    </w:p>
    <w:p w:rsidRDefault="001603A8" w:rsidP="001975B7" w:rsidR="001603A8" w:rsidRPr="00E73F61">
      <w:pPr>
        <w:jc w:val="both"/>
      </w:pPr>
    </w:p>
    <w:p w:rsidRDefault="006845B2" w:rsidP="00C45679" w:rsidR="00C45679" w:rsidRPr="00E73F61">
      <w:pPr>
        <w:jc w:val="both"/>
      </w:pPr>
      <w:r w:rsidRPr="00E73F61">
        <w:tab/>
      </w:r>
      <w:r w:rsidR="00C45679" w:rsidRPr="00E73F61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2043E3" w:rsidR="00BD6916" w:rsidRPr="00E73F61">
      <w:pPr>
        <w:jc w:val="both"/>
      </w:pPr>
      <w:r w:rsidRPr="00E73F61">
        <w:tab/>
      </w:r>
      <w:r w:rsidR="00BD6916" w:rsidRPr="00E73F61">
        <w:t>U podnes</w:t>
      </w:r>
      <w:r w:rsidR="009E4294" w:rsidRPr="00E73F61">
        <w:t>ku</w:t>
      </w:r>
      <w:r w:rsidR="00612661" w:rsidRPr="00E73F61">
        <w:t xml:space="preserve"> od </w:t>
      </w:r>
      <w:r w:rsidR="002043E3">
        <w:t>31</w:t>
      </w:r>
      <w:r w:rsidR="00BD6916" w:rsidRPr="00E73F61">
        <w:t xml:space="preserve">. </w:t>
      </w:r>
      <w:r w:rsidR="002043E3">
        <w:t>listopada</w:t>
      </w:r>
      <w:r w:rsidR="00E73F61" w:rsidRPr="00E73F61">
        <w:t xml:space="preserve"> 2018</w:t>
      </w:r>
      <w:r w:rsidR="00BD6916" w:rsidRPr="00E73F61">
        <w:t>. stečajni upravitelj je zatražio određivanje nagrade</w:t>
      </w:r>
    </w:p>
    <w:p w:rsidRDefault="00BD6916" w:rsidP="004B1060" w:rsidR="004B1060">
      <w:pPr>
        <w:jc w:val="both"/>
      </w:pPr>
      <w:r w:rsidRPr="00E73F61">
        <w:t xml:space="preserve"> </w:t>
      </w:r>
      <w:r w:rsidRPr="00E73F61">
        <w:tab/>
      </w:r>
      <w:r w:rsidR="004B1060">
        <w:t>S</w:t>
      </w:r>
      <w:r w:rsidR="00BB04B2" w:rsidRPr="00E73F61">
        <w:t xml:space="preserve">tečajni upravitelj </w:t>
      </w:r>
      <w:r w:rsidR="004B1060">
        <w:t xml:space="preserve">je </w:t>
      </w:r>
      <w:r w:rsidR="00BB04B2" w:rsidRPr="00E73F61">
        <w:t xml:space="preserve">unovčio stečajnu masu u iznosu od </w:t>
      </w:r>
      <w:r w:rsidR="002043E3">
        <w:t>121</w:t>
      </w:r>
      <w:r w:rsidR="004B1060">
        <w:t>.</w:t>
      </w:r>
      <w:r w:rsidR="00FD7D0F">
        <w:t>8</w:t>
      </w:r>
      <w:r w:rsidR="002043E3">
        <w:t>19</w:t>
      </w:r>
      <w:r w:rsidR="004B1060">
        <w:t>,</w:t>
      </w:r>
      <w:r w:rsidR="002043E3">
        <w:t>0</w:t>
      </w:r>
      <w:r w:rsidR="00FD7D0F">
        <w:t>5</w:t>
      </w:r>
      <w:r w:rsidR="00464E48" w:rsidRPr="00E73F61">
        <w:t xml:space="preserve"> </w:t>
      </w:r>
      <w:r w:rsidR="00BB04B2" w:rsidRPr="00E73F61">
        <w:t>k</w:t>
      </w:r>
      <w:r w:rsidR="00464E48" w:rsidRPr="00E73F61">
        <w:t>n</w:t>
      </w:r>
      <w:r w:rsidR="002043E3">
        <w:t>.</w:t>
      </w:r>
      <w:r w:rsidR="004B1060">
        <w:t xml:space="preserve"> </w:t>
      </w:r>
    </w:p>
    <w:p w:rsidRDefault="004B1060" w:rsidP="00612661" w:rsidR="00612661" w:rsidRPr="00E73F61">
      <w:pPr>
        <w:jc w:val="both"/>
      </w:pPr>
      <w:r>
        <w:tab/>
      </w:r>
      <w:r w:rsidR="00612661" w:rsidRPr="00E73F61">
        <w:t xml:space="preserve">Prema tako unovčenoj stečajnoj masi, stečajnom upravitelju, sukladno čl. 5. st. 1., čl. 7. te čl. 15. st. 1. Uredbe o kriterijima i načinu obračuna i plaćanju nagrada stečajnim upraviteljima (NN br. 105/15,  dalje: Uredba),  </w:t>
      </w:r>
      <w:r w:rsidR="005573F4">
        <w:t xml:space="preserve">pripada sljedeća </w:t>
      </w:r>
      <w:r w:rsidR="00612661" w:rsidRPr="00E73F61">
        <w:t>nagrad</w:t>
      </w:r>
      <w:r w:rsidR="005573F4">
        <w:t>a</w:t>
      </w:r>
      <w:r w:rsidR="00612661" w:rsidRPr="00E73F61">
        <w:t>:</w:t>
      </w:r>
    </w:p>
    <w:p w:rsidRDefault="00E73F61" w:rsidP="00E73F61" w:rsidR="00E73F61" w:rsidRPr="00E73F61">
      <w:pPr>
        <w:jc w:val="both"/>
      </w:pPr>
    </w:p>
    <w:tbl>
      <w:tblPr>
        <w:tblW w:type="dxa" w:w="8534"/>
        <w:tblInd w:type="dxa" w:w="2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51"/>
        <w:gridCol w:w="5840"/>
        <w:gridCol w:w="1843"/>
      </w:tblGrid>
      <w:tr w:rsidTr="00E73F61" w:rsidR="00E73F61" w:rsidRPr="00E73F61">
        <w:trPr>
          <w:trHeight w:val="69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Rbr.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Obračun nagrade u postotku unovčene imovine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Iznos nagrade</w:t>
            </w: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 xml:space="preserve"> u kn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1.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od 1 kn do 100.000,00 kn, nagrada od 16%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right"/>
              <w:rPr>
                <w:color w:val="000000"/>
              </w:rPr>
            </w:pPr>
            <w:r w:rsidRPr="00E73F61">
              <w:rPr>
                <w:color w:val="000000"/>
              </w:rPr>
              <w:t>16.000,00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2.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E73F61">
              <w:rPr>
                <w:rFonts w:eastAsia="Arial Unicode MS"/>
                <w:color w:val="000000"/>
              </w:rPr>
              <w:t xml:space="preserve">od 100.000,01 kn,  do </w:t>
            </w:r>
            <w:r w:rsidR="002043E3" w:rsidRPr="002043E3">
              <w:rPr>
                <w:rFonts w:eastAsia="Arial Unicode MS"/>
                <w:color w:val="000000"/>
              </w:rPr>
              <w:t xml:space="preserve">121.819,05 </w:t>
            </w:r>
            <w:r w:rsidRPr="00E73F61">
              <w:rPr>
                <w:rFonts w:eastAsia="Arial Unicode MS"/>
                <w:color w:val="000000"/>
              </w:rPr>
              <w:t>kn, nagrada od 12%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43E3" w:rsidP="002043E3" w:rsidR="00E73F61" w:rsidRPr="00E73F61">
            <w:pPr>
              <w:jc w:val="right"/>
              <w:rPr>
                <w:color w:val="000000"/>
              </w:rPr>
            </w:pPr>
            <w:r w:rsidRPr="002043E3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043E3">
              <w:rPr>
                <w:color w:val="000000"/>
              </w:rPr>
              <w:t>618,2</w:t>
            </w:r>
            <w:r>
              <w:rPr>
                <w:color w:val="000000"/>
              </w:rPr>
              <w:t>9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</w:pP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both"/>
            </w:pPr>
            <w:r w:rsidRPr="00E73F61">
              <w:t>Ukupno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043E3" w:rsidP="002043E3" w:rsidR="00E73F61" w:rsidRPr="00E73F61">
            <w:pPr>
              <w:jc w:val="right"/>
            </w:pPr>
            <w:r>
              <w:t>18</w:t>
            </w:r>
            <w:r w:rsidRPr="002043E3">
              <w:t>.618,29</w:t>
            </w:r>
          </w:p>
        </w:tc>
      </w:tr>
    </w:tbl>
    <w:p w:rsidRDefault="006D6D6F" w:rsidP="002043E3" w:rsidR="00CE5506">
      <w:pPr>
        <w:jc w:val="both"/>
      </w:pPr>
      <w:r>
        <w:tab/>
      </w:r>
    </w:p>
    <w:p w:rsidRDefault="007D7001" w:rsidP="00CE5506" w:rsidR="007D7001">
      <w:pPr>
        <w:ind w:firstLine="708"/>
        <w:jc w:val="both"/>
      </w:pPr>
      <w:r w:rsidRPr="007D7001">
        <w:t xml:space="preserve">Na  bruto  iznos  nagrade, sukladno  Zakonu o  porezu  na  dohodak  i  Zakonu  o  doprinosima  obračuna  se  7,5 % doprinosa za  zdravstveno osiguranje u iznosu od </w:t>
      </w:r>
      <w:r w:rsidR="002043E3" w:rsidRPr="002043E3">
        <w:t>1</w:t>
      </w:r>
      <w:r w:rsidR="002043E3">
        <w:t>.</w:t>
      </w:r>
      <w:r w:rsidR="002043E3" w:rsidRPr="002043E3">
        <w:t>396,37</w:t>
      </w:r>
      <w:r w:rsidR="002043E3">
        <w:t xml:space="preserve"> </w:t>
      </w:r>
      <w:r w:rsidRPr="007D7001">
        <w:t xml:space="preserve">kn pa ukupan trošak nagrade stečajnom upravitelju iznosi </w:t>
      </w:r>
      <w:r w:rsidR="002043E3" w:rsidRPr="002043E3">
        <w:t>20</w:t>
      </w:r>
      <w:r w:rsidR="002043E3">
        <w:t>.</w:t>
      </w:r>
      <w:r w:rsidR="002043E3" w:rsidRPr="002043E3">
        <w:t>014,66</w:t>
      </w:r>
      <w:r w:rsidR="002043E3">
        <w:t xml:space="preserve"> </w:t>
      </w:r>
      <w:r w:rsidRPr="007D7001">
        <w:t>kn (</w:t>
      </w:r>
      <w:r w:rsidR="002043E3">
        <w:tab/>
        <w:t xml:space="preserve">18.618,29+1.396,37 </w:t>
      </w:r>
      <w:r w:rsidRPr="007D7001">
        <w:t>=</w:t>
      </w:r>
      <w:r w:rsidR="002043E3" w:rsidRPr="002043E3">
        <w:t>20</w:t>
      </w:r>
      <w:r w:rsidR="002043E3">
        <w:t>.</w:t>
      </w:r>
      <w:r w:rsidR="002043E3" w:rsidRPr="002043E3">
        <w:t>014,66</w:t>
      </w:r>
      <w:r w:rsidRPr="007D7001">
        <w:t>).</w:t>
      </w:r>
    </w:p>
    <w:p w:rsidRDefault="008F5AC7" w:rsidP="003E6B24" w:rsidR="001A1342" w:rsidRPr="00E73F61">
      <w:pPr>
        <w:jc w:val="both"/>
      </w:pPr>
      <w:r>
        <w:tab/>
      </w:r>
      <w:r w:rsidR="001E275E" w:rsidRPr="00E73F61">
        <w:t>S obzirom na sve navedeno</w:t>
      </w:r>
      <w:r w:rsidR="005E7416" w:rsidRPr="00E73F61">
        <w:t>, temeljem čl. 94. SZ-a,</w:t>
      </w:r>
      <w:r w:rsidR="001E275E" w:rsidRPr="00E73F61">
        <w:t xml:space="preserve"> odlučeno je kao u izreci.</w:t>
      </w:r>
    </w:p>
    <w:p w:rsidRDefault="00E0671B" w:rsidP="001E275E" w:rsidR="00E0671B" w:rsidRPr="00E73F61">
      <w:pPr>
        <w:jc w:val="both"/>
      </w:pPr>
    </w:p>
    <w:p w:rsidRDefault="00D57C1C" w:rsidP="00CE5506" w:rsidR="00D57C1C" w:rsidRPr="00E73F61">
      <w:pPr>
        <w:jc w:val="center"/>
      </w:pPr>
      <w:r w:rsidRPr="00E73F61">
        <w:t xml:space="preserve">U Pazinu, </w:t>
      </w:r>
      <w:r w:rsidR="002043E3">
        <w:t>21</w:t>
      </w:r>
      <w:r w:rsidR="00FD7D0F" w:rsidRPr="00FD7D0F">
        <w:t xml:space="preserve">. </w:t>
      </w:r>
      <w:r w:rsidR="002043E3">
        <w:t>prosinca</w:t>
      </w:r>
      <w:r w:rsidR="00FD7D0F" w:rsidRPr="00FD7D0F">
        <w:t xml:space="preserve"> 2018.</w:t>
      </w:r>
    </w:p>
    <w:p w:rsidRDefault="008A51E8" w:rsidP="00E97C01" w:rsidR="008A51E8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  <w:t>Stečajni sudac</w:t>
      </w:r>
    </w:p>
    <w:p w:rsidRDefault="00D57C1C" w:rsidP="002043E3" w:rsidR="00D57C1C" w:rsidRPr="00E73F61">
      <w:pPr>
        <w:jc w:val="both"/>
      </w:pP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="00473C77" w:rsidRPr="00E73F61">
        <w:t>Ivan Dujić</w:t>
      </w:r>
      <w:r w:rsidR="00F53775">
        <w:t>, v.r.</w:t>
      </w:r>
    </w:p>
    <w:p w:rsidRDefault="00A77CF6" w:rsidP="00D57C1C" w:rsidR="00A77CF6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>UPUTA O PRAVNOM LIJEKU</w:t>
      </w:r>
    </w:p>
    <w:p w:rsidRDefault="00D57C1C" w:rsidP="00C32D67" w:rsidR="00D04156" w:rsidRPr="00E73F61">
      <w:pPr>
        <w:jc w:val="both"/>
      </w:pPr>
      <w:r w:rsidRPr="00E73F61">
        <w:tab/>
      </w:r>
      <w:r w:rsidR="00C32D67" w:rsidRPr="00E73F61">
        <w:t>Protiv ovog rješenja pravo na žalbu imaju stečajni upravitelj i svaki stečajni vjerovnik (čl. 94. st. 5. SZ-a)</w:t>
      </w:r>
      <w:r w:rsidR="00975409" w:rsidRPr="00E73F61">
        <w:t xml:space="preserve"> u roku </w:t>
      </w:r>
      <w:r w:rsidR="00C32D67" w:rsidRPr="00E73F61">
        <w:t xml:space="preserve">osam </w:t>
      </w:r>
      <w:r w:rsidR="00975409" w:rsidRPr="00E73F61">
        <w:t xml:space="preserve">dana </w:t>
      </w:r>
      <w:r w:rsidR="00C32D67" w:rsidRPr="00E73F61">
        <w:t>od dana dostave, a dostava se smatra obavljenom istekom osmoga dana od dana objave pismena na mrežnoj stranici e-Oglasna ploča sudova (čl. 12. SZ-a</w:t>
      </w:r>
      <w:r w:rsidR="00E0671B" w:rsidRPr="00E73F61">
        <w:t>, koja se primjenjuje temeljem čl. 441. SZ-a</w:t>
      </w:r>
      <w:r w:rsidR="00C32D67" w:rsidRPr="00E73F61">
        <w:t xml:space="preserve">).  </w:t>
      </w:r>
      <w:r w:rsidR="00975409" w:rsidRPr="00E73F61">
        <w:t>Žalba se podnosi putem ovog suda u 3 istovjetna primjerka, a o žalbi odlučuje Visoki trgovački sud Republike Hrvatske.</w:t>
      </w:r>
    </w:p>
    <w:p w:rsidRDefault="003E7F85" w:rsidP="00D57C1C" w:rsidR="003E7F85" w:rsidRPr="00E73F61">
      <w:pPr>
        <w:jc w:val="both"/>
      </w:pPr>
      <w:r w:rsidRPr="00E73F61">
        <w:tab/>
      </w:r>
    </w:p>
    <w:p w:rsidRDefault="003E7F85" w:rsidP="00D57C1C" w:rsidR="003E7F85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>DNA</w:t>
      </w:r>
    </w:p>
    <w:p w:rsidRDefault="00C7108E" w:rsidP="00CF19CB" w:rsidR="00C7108E" w:rsidRPr="00E73F61">
      <w:pPr>
        <w:jc w:val="both"/>
      </w:pPr>
      <w:r w:rsidRPr="00E73F61">
        <w:t xml:space="preserve">- </w:t>
      </w:r>
      <w:r w:rsidR="00CF19CB" w:rsidRPr="00E73F61">
        <w:t>e -o</w:t>
      </w:r>
      <w:r w:rsidRPr="00E73F61">
        <w:t xml:space="preserve">glasna ploča suda </w:t>
      </w:r>
      <w:r w:rsidR="003573E1" w:rsidRPr="00E73F61">
        <w:t>(čl. 94. st. 4. SZ-a)</w:t>
      </w:r>
      <w:r w:rsidR="00FD7D0F">
        <w:t xml:space="preserve"> </w:t>
      </w:r>
    </w:p>
    <w:p w:rsidRDefault="0007232E" w:rsidP="008F5AC7" w:rsidR="004B1060" w:rsidRPr="00E73F61">
      <w:pPr>
        <w:jc w:val="both"/>
      </w:pPr>
      <w:r w:rsidRPr="00E73F61">
        <w:t xml:space="preserve">- </w:t>
      </w:r>
      <w:r w:rsidR="00CF19CB" w:rsidRPr="00E73F61">
        <w:t xml:space="preserve"> </w:t>
      </w:r>
      <w:r w:rsidRPr="00E73F61">
        <w:t>stečajno</w:t>
      </w:r>
      <w:r w:rsidR="003573E1" w:rsidRPr="00E73F61">
        <w:t>m</w:t>
      </w:r>
      <w:r w:rsidRPr="00E73F61">
        <w:t xml:space="preserve"> </w:t>
      </w:r>
      <w:r w:rsidR="00AA564A" w:rsidRPr="00E73F61">
        <w:t xml:space="preserve">upravitelju </w:t>
      </w:r>
      <w:r w:rsidR="002043E3" w:rsidRPr="002043E3">
        <w:t>Zinku Grguriću, iz Rijeke, Ante Starčevića 5/a</w:t>
      </w:r>
    </w:p>
    <w:sectPr w:rsidSect="00CE5506" w:rsidR="004B1060" w:rsidRPr="00E73F6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9AD" w:rsidR="00CA59AD">
      <w:r>
        <w:separator/>
      </w:r>
    </w:p>
  </w:endnote>
  <w:endnote w:id="0" w:type="continuationSeparator">
    <w:p w:rsidRDefault="00CA59AD" w:rsidR="00CA5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9AD" w:rsidR="00CA59AD">
      <w:r>
        <w:separator/>
      </w:r>
    </w:p>
  </w:footnote>
  <w:footnote w:id="0" w:type="continuationSeparator">
    <w:p w:rsidRDefault="00CA59AD" w:rsidR="00CA5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7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</w:t>
    </w:r>
    <w:r w:rsidR="009E4294" w:rsidRPr="009E4294">
      <w:t xml:space="preserve">      </w:t>
    </w:r>
    <w:r w:rsidR="00046432" w:rsidRPr="00046432">
      <w:t xml:space="preserve">      </w:t>
    </w:r>
    <w:r w:rsidR="00127BAA" w:rsidRPr="00127BAA">
      <w:t xml:space="preserve">   </w:t>
    </w:r>
    <w:r w:rsidR="002043E3">
      <w:t xml:space="preserve">     </w:t>
    </w:r>
    <w:r w:rsidR="002043E3" w:rsidRPr="002043E3">
      <w:t>10 St-55/2015-101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3E3" w:rsidP="00CE5506" w:rsidR="00C16C64" w:rsidRPr="00127BAA">
    <w:pPr>
      <w:jc w:val="right"/>
    </w:pPr>
    <w:r>
      <w:t>10 St-55/2015-101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46432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27BAA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043E3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14F3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0E6F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5766F"/>
    <w:rsid w:val="00464E48"/>
    <w:rsid w:val="00473C77"/>
    <w:rsid w:val="00483C0F"/>
    <w:rsid w:val="00485FC8"/>
    <w:rsid w:val="00487FF8"/>
    <w:rsid w:val="00495A6E"/>
    <w:rsid w:val="004A33A8"/>
    <w:rsid w:val="004B0C03"/>
    <w:rsid w:val="004B1060"/>
    <w:rsid w:val="004B2E04"/>
    <w:rsid w:val="004C03E1"/>
    <w:rsid w:val="004D1B19"/>
    <w:rsid w:val="004D77B5"/>
    <w:rsid w:val="004E641D"/>
    <w:rsid w:val="004F7508"/>
    <w:rsid w:val="005006B0"/>
    <w:rsid w:val="00501249"/>
    <w:rsid w:val="0050292C"/>
    <w:rsid w:val="00506843"/>
    <w:rsid w:val="0051318C"/>
    <w:rsid w:val="00517B29"/>
    <w:rsid w:val="00524094"/>
    <w:rsid w:val="00526085"/>
    <w:rsid w:val="00530090"/>
    <w:rsid w:val="00536DAF"/>
    <w:rsid w:val="00544D8B"/>
    <w:rsid w:val="00545BD4"/>
    <w:rsid w:val="005544EB"/>
    <w:rsid w:val="0055635B"/>
    <w:rsid w:val="005573F4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653A"/>
    <w:rsid w:val="006B7A50"/>
    <w:rsid w:val="006C2C31"/>
    <w:rsid w:val="006D6D6F"/>
    <w:rsid w:val="006D724B"/>
    <w:rsid w:val="006E0D6B"/>
    <w:rsid w:val="006E0FEE"/>
    <w:rsid w:val="006F3314"/>
    <w:rsid w:val="006F37AD"/>
    <w:rsid w:val="007045E1"/>
    <w:rsid w:val="0071233C"/>
    <w:rsid w:val="00714290"/>
    <w:rsid w:val="00766E0C"/>
    <w:rsid w:val="00771D77"/>
    <w:rsid w:val="00780159"/>
    <w:rsid w:val="007846FF"/>
    <w:rsid w:val="007C40DA"/>
    <w:rsid w:val="007D0370"/>
    <w:rsid w:val="007D0CE7"/>
    <w:rsid w:val="007D52B6"/>
    <w:rsid w:val="007D7001"/>
    <w:rsid w:val="007F436C"/>
    <w:rsid w:val="007F68E5"/>
    <w:rsid w:val="00810438"/>
    <w:rsid w:val="00811A17"/>
    <w:rsid w:val="00811DCC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5FA3"/>
    <w:rsid w:val="008C73F5"/>
    <w:rsid w:val="008D0BCC"/>
    <w:rsid w:val="008D2320"/>
    <w:rsid w:val="008E428A"/>
    <w:rsid w:val="008F158A"/>
    <w:rsid w:val="008F53E4"/>
    <w:rsid w:val="008F5AC7"/>
    <w:rsid w:val="009138F9"/>
    <w:rsid w:val="00942134"/>
    <w:rsid w:val="00945587"/>
    <w:rsid w:val="009615CF"/>
    <w:rsid w:val="009638C1"/>
    <w:rsid w:val="00964990"/>
    <w:rsid w:val="009717F0"/>
    <w:rsid w:val="00972D43"/>
    <w:rsid w:val="00975409"/>
    <w:rsid w:val="009817C4"/>
    <w:rsid w:val="00986FBF"/>
    <w:rsid w:val="00990289"/>
    <w:rsid w:val="009B35E6"/>
    <w:rsid w:val="009B401E"/>
    <w:rsid w:val="009C7324"/>
    <w:rsid w:val="009E26BF"/>
    <w:rsid w:val="009E3360"/>
    <w:rsid w:val="009E4294"/>
    <w:rsid w:val="009E66F3"/>
    <w:rsid w:val="009E7F67"/>
    <w:rsid w:val="009F369B"/>
    <w:rsid w:val="00A00FA1"/>
    <w:rsid w:val="00A02DEC"/>
    <w:rsid w:val="00A0751E"/>
    <w:rsid w:val="00A140AE"/>
    <w:rsid w:val="00A26BA5"/>
    <w:rsid w:val="00A35DE9"/>
    <w:rsid w:val="00A46058"/>
    <w:rsid w:val="00A5099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564A"/>
    <w:rsid w:val="00AA7713"/>
    <w:rsid w:val="00AC58A7"/>
    <w:rsid w:val="00AF0A4E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2F7A"/>
    <w:rsid w:val="00B7406B"/>
    <w:rsid w:val="00B92FCB"/>
    <w:rsid w:val="00B97BA0"/>
    <w:rsid w:val="00BA0D57"/>
    <w:rsid w:val="00BA38CC"/>
    <w:rsid w:val="00BB03F2"/>
    <w:rsid w:val="00BB04B2"/>
    <w:rsid w:val="00BB5273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5219E"/>
    <w:rsid w:val="00C7108E"/>
    <w:rsid w:val="00C74AB0"/>
    <w:rsid w:val="00C75A1A"/>
    <w:rsid w:val="00C812AC"/>
    <w:rsid w:val="00C930E3"/>
    <w:rsid w:val="00C9335F"/>
    <w:rsid w:val="00C955F6"/>
    <w:rsid w:val="00C962A1"/>
    <w:rsid w:val="00CA59AD"/>
    <w:rsid w:val="00CC37F0"/>
    <w:rsid w:val="00CD060B"/>
    <w:rsid w:val="00CD2543"/>
    <w:rsid w:val="00CE4CFA"/>
    <w:rsid w:val="00CE5506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36ED9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5CB"/>
    <w:rsid w:val="00E33AE0"/>
    <w:rsid w:val="00E73F61"/>
    <w:rsid w:val="00E750AF"/>
    <w:rsid w:val="00E81482"/>
    <w:rsid w:val="00E83CE7"/>
    <w:rsid w:val="00E84D1F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3AA3"/>
    <w:rsid w:val="00F27B33"/>
    <w:rsid w:val="00F311DA"/>
    <w:rsid w:val="00F31853"/>
    <w:rsid w:val="00F43D6C"/>
    <w:rsid w:val="00F46D3C"/>
    <w:rsid w:val="00F53775"/>
    <w:rsid w:val="00F566FC"/>
    <w:rsid w:val="00F66210"/>
    <w:rsid w:val="00F74DD1"/>
    <w:rsid w:val="00F85CAE"/>
    <w:rsid w:val="00F875E4"/>
    <w:rsid w:val="00F902DF"/>
    <w:rsid w:val="00F96B06"/>
    <w:rsid w:val="00FA5AE9"/>
    <w:rsid w:val="00FA6196"/>
    <w:rsid w:val="00FB105D"/>
    <w:rsid w:val="00FB30A9"/>
    <w:rsid w:val="00FB4C56"/>
    <w:rsid w:val="00FC4E7A"/>
    <w:rsid w:val="00FC5210"/>
    <w:rsid w:val="00FC6ED4"/>
    <w:rsid w:val="00FD47AB"/>
    <w:rsid w:val="00FD7D0F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16.10.18. u radu zadnji svežanj (III.),ostali u ref. 10</izvorni_sadrzaj>
    <derivirana_varijabla naziv="DomainObject.Predmet.Opis_1">16.10.18. u radu zadnji svežanj (III.),ostali u ref.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u stečaju, POREČ</izvorni_sadrzaj>
    <derivirana_varijabla naziv="DomainObject.Predmet.ProtustrankaFormated_1">  PROJEKT PARENZANA d.o.o. u stečaju, POREČ</derivirana_varijabla>
  </DomainObject.Predmet.ProtustrankaFormated>
  <DomainObject.Predmet.ProtustrankaFormatedOIB>
    <izvorni_sadrzaj>  PROJEKT PARENZANA d.o.o. u stečaju, POREČ, OIB 52114890652</izvorni_sadrzaj>
    <derivirana_varijabla naziv="DomainObject.Predmet.ProtustrankaFormatedOIB_1">  PROJEKT PARENZANA d.o.o. u stečaju, POREČ, OIB 52114890652</derivirana_varijabla>
  </DomainObject.Predmet.ProtustrankaFormatedOIB>
  <DomainObject.Predmet.ProtustrankaFormatedWithAdress>
    <izvorni_sadrzaj> PROJEKT PARENZANA d.o.o. u stečaju, POREČ, Partizanska 13, 52440 Poreč</izvorni_sadrzaj>
    <derivirana_varijabla naziv="DomainObject.Predmet.ProtustrankaFormatedWithAdress_1"> PROJEKT PARENZANA d.o.o. u stečaju, POREČ, Partizanska 13, 52440 Poreč</derivirana_varijabla>
  </DomainObject.Predmet.ProtustrankaFormatedWithAdress>
  <DomainObject.Predmet.ProtustrankaFormatedWithAdressOIB>
    <izvorni_sadrzaj> PROJEKT PARENZANA d.o.o. u stečaju, POREČ, OIB 52114890652, Partizanska 13, 52440 Poreč</izvorni_sadrzaj>
    <derivirana_varijabla naziv="DomainObject.Predmet.ProtustrankaFormatedWithAdressOIB_1"> PROJEKT PARENZANA d.o.o. u stečaju, POREČ, OIB 52114890652, Partizanska 13, 52440 Poreč</derivirana_varijabla>
  </DomainObject.Predmet.ProtustrankaFormatedWithAdressOIB>
  <DomainObject.Predmet.ProtustrankaWithAdress>
    <izvorni_sadrzaj>PROJEKT PARENZANA d.o.o. u stečaju, POREČ Partizanska 13, 52440 Poreč</izvorni_sadrzaj>
    <derivirana_varijabla naziv="DomainObject.Predmet.ProtustrankaWithAdress_1">PROJEKT PARENZANA d.o.o. u stečaju, POREČ Partizanska 13, 52440 Poreč</derivirana_varijabla>
  </DomainObject.Predmet.ProtustrankaWithAdress>
  <DomainObject.Predmet.ProtustrankaWithAdressOIB>
    <izvorni_sadrzaj>PROJEKT PARENZANA d.o.o. u stečaju, POREČ, OIB 52114890652, Partizanska 13, 52440 Poreč</izvorni_sadrzaj>
    <derivirana_varijabla naziv="DomainObject.Predmet.ProtustrankaWithAdressOIB_1">PROJEKT PARENZANA d.o.o. u stečaju, POREČ, OIB 52114890652, Partizanska 13, 52440 Poreč</derivirana_varijabla>
  </DomainObject.Predmet.ProtustrankaWithAdressOIB>
  <DomainObject.Predmet.ProtustrankaNazivFormated>
    <izvorni_sadrzaj>PROJEKT PARENZANA d.o.o. u stečaju, POREČ</izvorni_sadrzaj>
    <derivirana_varijabla naziv="DomainObject.Predmet.ProtustrankaNazivFormated_1">PROJEKT PARENZANA d.o.o. u stečaju, POREČ</derivirana_varijabla>
  </DomainObject.Predmet.ProtustrankaNazivFormated>
  <DomainObject.Predmet.ProtustrankaNazivFormatedOIB>
    <izvorni_sadrzaj>PROJEKT PARENZANA d.o.o. u stečaju, POREČ, OIB 52114890652</izvorni_sadrzaj>
    <derivirana_varijabla naziv="DomainObject.Predmet.ProtustrankaNazivFormatedOIB_1">PROJEKT PARENZANA d.o.o. u stečaju,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u stečaju, POREČ</item>
    </izvorni_sadrzaj>
    <derivirana_varijabla naziv="DomainObject.Predmet.ProtuStrankaListFormated_1">
      <item>PROJEKT PARENZANA d.o.o. u stečaju, POREČ</item>
    </derivirana_varijabla>
  </DomainObject.Predmet.ProtuStrankaListFormated>
  <DomainObject.Predmet.ProtuStrankaListFormatedOIB>
    <izvorni_sadrzaj>
      <item>PROJEKT PARENZANA d.o.o. u stečaju, POREČ, OIB 52114890652</item>
    </izvorni_sadrzaj>
    <derivirana_varijabla naziv="DomainObject.Predmet.ProtuStrankaListFormatedOIB_1">
      <item>PROJEKT PARENZANA d.o.o. u stečaju, POREČ, OIB 52114890652</item>
    </derivirana_varijabla>
  </DomainObject.Predmet.ProtuStrankaListFormatedOIB>
  <DomainObject.Predmet.ProtuStrankaListFormatedWithAdress>
    <izvorni_sadrzaj>
      <item>PROJEKT PARENZANA d.o.o. u stečaju, POREČ, Partizanska 13, 52440 Poreč</item>
    </izvorni_sadrzaj>
    <derivirana_varijabla naziv="DomainObject.Predmet.ProtuStrankaListFormatedWithAdress_1">
      <item>PROJEKT PARENZANA d.o.o. u stečaju, POREČ, Partizanska 13, 52440 Poreč</item>
    </derivirana_varijabla>
  </DomainObject.Predmet.ProtuStrankaListFormatedWithAdress>
  <DomainObject.Predmet.ProtuStrankaListFormatedWithAdressOIB>
    <izvorni_sadrzaj>
      <item>PROJEKT PARENZANA d.o.o. u stečaju, POREČ, OIB 52114890652, Partizanska 13, 52440 Poreč</item>
    </izvorni_sadrzaj>
    <derivirana_varijabla naziv="DomainObject.Predmet.ProtuStrankaListFormatedWithAdressOIB_1">
      <item>PROJEKT PARENZANA d.o.o. u stečaju, POREČ, OIB 52114890652, Partizanska 13, 52440 Poreč</item>
    </derivirana_varijabla>
  </DomainObject.Predmet.ProtuStrankaListFormatedWithAdressOIB>
  <DomainObject.Predmet.ProtuStrankaListNazivFormated>
    <izvorni_sadrzaj>
      <item>PROJEKT PARENZANA d.o.o. u stečaju, POREČ</item>
    </izvorni_sadrzaj>
    <derivirana_varijabla naziv="DomainObject.Predmet.ProtuStrankaListNazivFormated_1">
      <item>PROJEKT PARENZANA d.o.o. u stečaju, POREČ</item>
    </derivirana_varijabla>
  </DomainObject.Predmet.ProtuStrankaListNazivFormated>
  <DomainObject.Predmet.ProtuStrankaListNazivFormatedOIB>
    <izvorni_sadrzaj>
      <item>PROJEKT PARENZANA d.o.o. u stečaju, POREČ, OIB 52114890652</item>
    </izvorni_sadrzaj>
    <derivirana_varijabla naziv="DomainObject.Predmet.ProtuStrankaListNazivFormatedOIB_1">
      <item>PROJEKT PARENZANA d.o.o. u stečaju, POREČ, OIB 52114890652</item>
    </derivirana_varijabla>
  </DomainObject.Predmet.ProtuStrankaListNazivFormatedOIB>
  <DomainObject.Predmet.OstaliListFormated>
    <izvorni_sadrzaj>
      <item>ŽDO PULA</item>
      <item>Zinko Grgurić</item>
      <item>ZOU Goran Veljović i dr.</item>
    </izvorni_sadrzaj>
    <derivirana_varijabla naziv="DomainObject.Predmet.OstaliListFormated_1">
      <item>ŽDO PULA</item>
      <item>Zinko Grgurić</item>
      <item>ZOU Goran Veljović i dr.</item>
    </derivirana_varijabla>
  </DomainObject.Predmet.OstaliListFormated>
  <DomainObject.Predmet.OstaliListFormatedOIB>
    <izvorni_sadrzaj>
      <item>ŽDO PULA</item>
      <item>Zinko Grgurić, OIB 83423185553</item>
      <item>ZOU Goran Veljović i dr.</item>
    </izvorni_sadrzaj>
    <derivirana_varijabla naziv="DomainObject.Predmet.OstaliListFormatedOIB_1">
      <item>ŽDO PULA</item>
      <item>Zinko Grgurić, OIB 83423185553</item>
      <item>ZOU Goran Veljović i dr.</item>
    </derivirana_varijabla>
  </DomainObject.Predmet.OstaliListFormatedOIB>
  <DomainObject.Predmet.OstaliListFormatedWithAdress>
    <izvorni_sadrzaj>
      <item>ŽDO PULA, Rovinjska 2a, 52100 Pula</item>
      <item>Zinko Grgurić, Ante Starčevića 5/a, 51000 Rijeka</item>
      <item>ZOU Goran Veljović i dr., Dobrilina 9, 52100 Pula</item>
    </izvorni_sadrzaj>
    <derivirana_varijabla naziv="DomainObject.Predmet.OstaliListFormatedWithAdress_1">
      <item>ŽDO PULA, Rovinjska 2a, 52100 Pula</item>
      <item>Zinko Grgurić, Ante Starčevića 5/a, 51000 Rijeka</item>
      <item>ZOU Goran Veljović i dr., Dobrilina 9, 52100 Pula</item>
    </derivirana_varijabla>
  </DomainObject.Predmet.OstaliListFormatedWithAdress>
  <DomainObject.Predmet.OstaliListFormatedWithAdressOIB>
    <izvorni_sadrzaj>
      <item>ŽDO PULA, Rovinjska 2a, 52100 Pula</item>
      <item>Zinko Grgurić, OIB 83423185553, Ante Starčevića 5/a, 51000 Rijeka</item>
      <item>ZOU Goran Veljović i dr., Dobrilina 9, 52100 Pula</item>
    </izvorni_sadrzaj>
    <derivirana_varijabla naziv="DomainObject.Predmet.OstaliListFormatedWithAdressOIB_1">
      <item>ŽDO PULA, Rovinjska 2a, 52100 Pula</item>
      <item>Zinko Grgurić, OIB 83423185553, Ante Starčevića 5/a, 51000 Rijeka</item>
      <item>ZOU Goran Veljović i dr., Dobrilina 9, 52100 Pula</item>
    </derivirana_varijabla>
  </DomainObject.Predmet.OstaliListFormatedWithAdressOIB>
  <DomainObject.Predmet.OstaliListNazivFormated>
    <izvorni_sadrzaj>
      <item>ŽDO PULA</item>
      <item>Zinko Grgurić</item>
      <item>ZOU Goran Veljović i dr.</item>
    </izvorni_sadrzaj>
    <derivirana_varijabla naziv="DomainObject.Predmet.OstaliListNazivFormated_1">
      <item>ŽDO PULA</item>
      <item>Zinko Grgurić</item>
      <item>ZOU Goran Veljović i dr.</item>
    </derivirana_varijabla>
  </DomainObject.Predmet.OstaliListNazivFormated>
  <DomainObject.Predmet.OstaliListNazivFormatedOIB>
    <izvorni_sadrzaj>
      <item>ŽDO PULA</item>
      <item>Zinko Grgurić, OIB 83423185553</item>
      <item>ZOU Goran Veljović i dr.</item>
    </izvorni_sadrzaj>
    <derivirana_varijabla naziv="DomainObject.Predmet.OstaliListNazivFormatedOIB_1">
      <item>ŽDO PULA</item>
      <item>Zinko Grgurić, OIB 83423185553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u stečaju, POREČ</izvorni_sadrzaj>
    <derivirana_varijabla naziv="DomainObject.Predmet.ProtustrankaIDrugi_1">PROJEKT PARENZANA d.o.o. u stečaju,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u stečaju, POREČ, OIB 52114890652, Partizanska 13, 52440 Poreč</izvorni_sadrzaj>
    <derivirana_varijabla naziv="DomainObject.Predmet.ProtustrankaIDrugiAdressOIB_1">PROJEKT PARENZANA d.o.o. u stečaju,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PULA, Rovinjska 2a,52100 Pula</item>
      <item>Zinko Grgurić, OIB 83423185553, Ante Starčevića 5/a,51000 Rijeka</item>
      <item>ZOU Goran Veljović i dr., Dobrilina 9,52100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PULA, Rovinjska 2a,52100 Pula</item>
      <item>Zinko Grgurić, OIB 83423185553, Ante Starčevića 5/a,51000 Rijeka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  <item>, OIB null</item>
    </izvorni_sadrzaj>
    <derivirana_varijabla naziv="DomainObject.Predmet.SudioniciListNazivOIB_1">
      <item>, OIB 52634238587</item>
      <item>, OIB 52114890652</item>
      <item>, OIB null</item>
      <item>, OIB 83423185553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St-55/2015-99</izvorni_sadrzaj>
    <derivirana_varijabla naziv="DomainObject.PredzadnjaOdlukaIzPredmeta.Oznaka_1">St-55/2015-99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8C0C3-353B-4247-95C1-3ED6BC1C5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396</properties:Words>
  <properties:Characters>1999</properties:Characters>
  <properties:Lines>69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2018-12-21T13:51:00Z</dcterms:created>
  <dc:creator>drabar</dc:creator>
  <cp:lastModifiedBy>Sanja Lakošeljac</cp:lastModifiedBy>
  <cp:lastPrinted>2018-12-21T13:53:00Z</cp:lastPrinted>
  <dcterms:modified xmlns:xsi="http://www.w3.org/2001/XMLSchema-instance" xsi:type="dcterms:W3CDTF">2018-12-21T13:54:00Z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stečajnom St-55-15.docx)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