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20f3" w14:paraId="25a20f3" w:rsidRDefault="002D0345" w:rsidP="002D0345" w:rsidR="002D0345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D0345" w:rsidP="002D0345" w:rsidR="002D0345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2D0345" w:rsidP="002D0345" w:rsidR="002D0345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D0345" w:rsidP="002D0345" w:rsidR="002D0345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1105/18</w:t>
      </w: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OCCASUS TEAM d.o.o. u likvidaciji, OIB 11177935683, Zagreb, Bijenička cesta 17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30.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2D0345" w:rsidP="002D0345" w:rsidR="002D034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D0345" w:rsidP="002D0345" w:rsidR="002D034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OCCASUS TEAM d.o.o. u likvidaciji, OIB 11177935683, Zagreb, Bijenička cesta 17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D0345" w:rsidP="002D0345" w:rsidR="002D0345" w:rsidRPr="004453B3">
      <w:pPr>
        <w:pStyle w:val="BodyText21"/>
        <w:rPr>
          <w:rFonts w:hAnsi="Times New Roman" w:ascii="Times New Roman"/>
          <w:szCs w:val="24"/>
        </w:rPr>
      </w:pPr>
    </w:p>
    <w:p w:rsidRDefault="002D0345" w:rsidP="002D0345" w:rsidR="002D0345">
      <w:pPr>
        <w:pStyle w:val="BodyText21"/>
        <w:ind w:firstLine="0" w:left="0"/>
        <w:rPr>
          <w:rFonts w:hAnsi="Times New Roman" w:ascii="Times New Roman"/>
          <w:szCs w:val="24"/>
        </w:rPr>
      </w:pPr>
      <w:r w:rsidRPr="002766C0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Mladen Novaković</w:t>
      </w:r>
      <w:r w:rsidRPr="002766C0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28857584241</w:t>
      </w:r>
      <w:r w:rsidRPr="002766C0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Pula, Štinjan, Baližerka 44.</w:t>
      </w:r>
    </w:p>
    <w:p w:rsidRDefault="002D0345" w:rsidP="002D0345" w:rsidR="002D034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D0345" w:rsidP="002D0345" w:rsidR="002D0345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OCCASUS TEAM d.o.o. u likvidaciji, OIB 11177935683, Zagreb, Bijenička cesta 17.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30. kolovoza 2018.</w:t>
      </w: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2D0345" w:rsidP="002D0345" w:rsidR="002D0345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D0345" w:rsidP="002D0345" w:rsidR="002D0345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D0345" w:rsidP="002D0345" w:rsidR="002D0345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D0345" w:rsidP="002D0345" w:rsidR="002D034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ovlašteni službenik </w:t>
      </w:r>
    </w:p>
    <w:p w:rsidRDefault="002D0345" w:rsidP="002D0345" w:rsidR="002D0345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D0345" w:rsidP="002D0345" w:rsidR="002D0345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2D0345" w:rsidP="002D0345" w:rsidR="002D0345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A40" w:rsidR="00000000">
      <w:r>
        <w:separator/>
      </w:r>
    </w:p>
  </w:endnote>
  <w:endnote w:id="0" w:type="continuationSeparator">
    <w:p w:rsidRDefault="009E4A4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A40" w:rsidR="00280A5F">
    <w:pPr>
      <w:pStyle w:val="Podnoje"/>
      <w:jc w:val="right"/>
    </w:pPr>
  </w:p>
  <w:p w:rsidRDefault="009E4A4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A40" w:rsidR="00000000">
      <w:r>
        <w:separator/>
      </w:r>
    </w:p>
  </w:footnote>
  <w:footnote w:id="0" w:type="continuationSeparator">
    <w:p w:rsidRDefault="009E4A4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345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9E4A40" w:rsidRPr="009E4A40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1105/18</w:t>
    </w:r>
  </w:p>
  <w:p w:rsidRDefault="009E4A4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345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8B1"/>
    <w:rsid w:val="00135025"/>
    <w:rsid w:val="00181F4E"/>
    <w:rsid w:val="002D0345"/>
    <w:rsid w:val="009E4A40"/>
    <w:rsid w:val="00BA08B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34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D03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034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D03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034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2D034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3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34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4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A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A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A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A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34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D03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034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D03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034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2D034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3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34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4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A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A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A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A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St-1105/2018</izvorni_sadrzaj>
    <derivirana_varijabla naziv="DomainObject.Predmet.OznakaBroj_1">St-1105/2018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OCCASUS TEAM d.o.o.  u likvidaciji</izvorni_sadrzaj>
    <derivirana_varijabla naziv="DomainObject.Predmet.ProtustrankaFormated_1">  OCCASUS TEAM d.o.o.  u likvidaciji</derivirana_varijabla>
  </DomainObject.Predmet.ProtustrankaFormated>
  <DomainObject.Predmet.ProtustrankaFormatedOIB>
    <izvorni_sadrzaj>  OCCASUS TEAM d.o.o.  u likvidaciji, OIB 11177935683</izvorni_sadrzaj>
    <derivirana_varijabla naziv="DomainObject.Predmet.ProtustrankaFormatedOIB_1">  OCCASUS TEAM d.o.o.  u likvidaciji, OIB 11177935683</derivirana_varijabla>
  </DomainObject.Predmet.ProtustrankaFormatedOIB>
  <DomainObject.Predmet.ProtustrankaFormatedWithAdress>
    <izvorni_sadrzaj> OCCASUS TEAM d.o.o.  u likvidaciji, Bijenička cesta 17, 10000 Zagreb</izvorni_sadrzaj>
    <derivirana_varijabla naziv="DomainObject.Predmet.ProtustrankaFormatedWithAdress_1"> OCCASUS TEAM d.o.o.  u likvidaciji, Bijenička cesta 17, 10000 Zagreb</derivirana_varijabla>
  </DomainObject.Predmet.ProtustrankaFormatedWithAdress>
  <DomainObject.Predmet.ProtustrankaFormatedWithAdressOIB>
    <izvorni_sadrzaj> OCCASUS TEAM d.o.o.  u likvidaciji, OIB 11177935683, Bijenička cesta 17, 10000 Zagreb</izvorni_sadrzaj>
    <derivirana_varijabla naziv="DomainObject.Predmet.ProtustrankaFormatedWithAdressOIB_1"> OCCASUS TEAM d.o.o.  u likvidaciji, OIB 11177935683, Bijenička cesta 17, 10000 Zagreb</derivirana_varijabla>
  </DomainObject.Predmet.ProtustrankaFormatedWithAdressOIB>
  <DomainObject.Predmet.ProtustrankaWithAdress>
    <izvorni_sadrzaj>OCCASUS TEAM d.o.o.  u likvidaciji Bijenička cesta 17, 10000 Zagreb</izvorni_sadrzaj>
    <derivirana_varijabla naziv="DomainObject.Predmet.ProtustrankaWithAdress_1">OCCASUS TEAM d.o.o.  u likvidaciji Bijenička cesta 17, 10000 Zagreb</derivirana_varijabla>
  </DomainObject.Predmet.ProtustrankaWithAdress>
  <DomainObject.Predmet.ProtustrankaWithAdressOIB>
    <izvorni_sadrzaj>OCCASUS TEAM d.o.o.  u likvidaciji, OIB 11177935683, Bijenička cesta 17, 10000 Zagreb</izvorni_sadrzaj>
    <derivirana_varijabla naziv="DomainObject.Predmet.ProtustrankaWithAdressOIB_1">OCCASUS TEAM d.o.o.  u likvidaciji, OIB 11177935683, Bijenička cesta 17, 10000 Zagreb</derivirana_varijabla>
  </DomainObject.Predmet.ProtustrankaWithAdressOIB>
  <DomainObject.Predmet.ProtustrankaNazivFormated>
    <izvorni_sadrzaj>OCCASUS TEAM d.o.o.  u likvidaciji</izvorni_sadrzaj>
    <derivirana_varijabla naziv="DomainObject.Predmet.ProtustrankaNazivFormated_1">OCCASUS TEAM d.o.o.  u likvidaciji</derivirana_varijabla>
  </DomainObject.Predmet.ProtustrankaNazivFormated>
  <DomainObject.Predmet.ProtustrankaNazivFormatedOIB>
    <izvorni_sadrzaj>OCCASUS TEAM d.o.o.  u likvidaciji, OIB 11177935683</izvorni_sadrzaj>
    <derivirana_varijabla naziv="DomainObject.Predmet.ProtustrankaNazivFormatedOIB_1">OCCASUS TEAM d.o.o.  u likvidaciji, OIB 11177935683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OCCASUS TEAM d.o.o.  u likvidaciji</item>
    </izvorni_sadrzaj>
    <derivirana_varijabla naziv="DomainObject.Predmet.ProtuStrankaListFormated_1">
      <item>OCCASUS TEAM d.o.o.  u likvidaciji</item>
    </derivirana_varijabla>
  </DomainObject.Predmet.ProtuStrankaListFormated>
  <DomainObject.Predmet.ProtuStrankaListFormatedOIB>
    <izvorni_sadrzaj>
      <item>OCCASUS TEAM d.o.o.  u likvidaciji, OIB 11177935683</item>
    </izvorni_sadrzaj>
    <derivirana_varijabla naziv="DomainObject.Predmet.ProtuStrankaListFormatedOIB_1">
      <item>OCCASUS TEAM d.o.o.  u likvidaciji, OIB 11177935683</item>
    </derivirana_varijabla>
  </DomainObject.Predmet.ProtuStrankaListFormatedOIB>
  <DomainObject.Predmet.ProtuStrankaListFormatedWithAdress>
    <izvorni_sadrzaj>
      <item>OCCASUS TEAM d.o.o.  u likvidaciji, Bijenička cesta 17, 10000 Zagreb</item>
    </izvorni_sadrzaj>
    <derivirana_varijabla naziv="DomainObject.Predmet.ProtuStrankaListFormatedWithAdress_1">
      <item>OCCASUS TEAM d.o.o.  u likvidaciji, Bijenička cesta 17, 10000 Zagreb</item>
    </derivirana_varijabla>
  </DomainObject.Predmet.ProtuStrankaListFormatedWithAdress>
  <DomainObject.Predmet.ProtuStrankaListFormatedWithAdressOIB>
    <izvorni_sadrzaj>
      <item>OCCASUS TEAM d.o.o.  u likvidaciji, OIB 11177935683, Bijenička cesta 17, 10000 Zagreb</item>
    </izvorni_sadrzaj>
    <derivirana_varijabla naziv="DomainObject.Predmet.ProtuStrankaListFormatedWithAdressOIB_1">
      <item>OCCASUS TEAM d.o.o.  u likvidaciji, OIB 11177935683, Bijenička cesta 17, 10000 Zagreb</item>
    </derivirana_varijabla>
  </DomainObject.Predmet.ProtuStrankaListFormatedWithAdressOIB>
  <DomainObject.Predmet.ProtuStrankaListNazivFormated>
    <izvorni_sadrzaj>
      <item>OCCASUS TEAM d.o.o.  u likvidaciji</item>
    </izvorni_sadrzaj>
    <derivirana_varijabla naziv="DomainObject.Predmet.ProtuStrankaListNazivFormated_1">
      <item>OCCASUS TEAM d.o.o.  u likvidaciji</item>
    </derivirana_varijabla>
  </DomainObject.Predmet.ProtuStrankaListNazivFormated>
  <DomainObject.Predmet.ProtuStrankaListNazivFormatedOIB>
    <izvorni_sadrzaj>
      <item>OCCASUS TEAM d.o.o.  u likvidaciji, OIB 11177935683</item>
    </izvorni_sadrzaj>
    <derivirana_varijabla naziv="DomainObject.Predmet.ProtuStrankaListNazivFormatedOIB_1">
      <item>OCCASUS TEAM d.o.o.  u likvidaciji, OIB 11177935683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OCCASUS TEAM d.o.o.  u likvidaciji</izvorni_sadrzaj>
    <derivirana_varijabla naziv="DomainObject.Predmet.ProtustrankaIDrugi_1">OCCASUS TEAM d.o.o. 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OCCASUS TEAM d.o.o.  u likvidaciji, OIB 11177935683, Bijenička cesta 17, 10000 Zagreb</izvorni_sadrzaj>
    <derivirana_varijabla naziv="DomainObject.Predmet.ProtustrankaIDrugiAdressOIB_1">OCCASUS TEAM d.o.o.  u likvidaciji, OIB 11177935683,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OCCASUS TEAM d.o.o.  u likvidaciji</item>
    </izvorni_sadrzaj>
    <derivirana_varijabla naziv="DomainObject.Predmet.SudioniciListNaziv_1">
      <item>FINA Regionalni centar Zagreb</item>
      <item>OCCASUS TEAM d.o.o. 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OCCASUS TEAM d.o.o.  u likvidaciji, OIB 11177935683, Bijenička cesta 17,10000 Zagreb</item>
    </izvorni_sadrzaj>
    <derivirana_varijabla naziv="DomainObject.Predmet.SudioniciListAdressOIB_1">
      <item>FINA Regionalni centar Zagreb, OIB 85821130368, Trg svibanjskih žrtava 1995.1,10000 Zagreb</item>
      <item>OCCASUS TEAM d.o.o.  u likvidaciji, OIB 11177935683,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11177935683</item>
    </izvorni_sadrzaj>
    <derivirana_varijabla naziv="DomainObject.Predmet.SudioniciListNazivOIB_1">
      <item>, OIB 85821130368</item>
      <item>, OIB 11177935683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2213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2018-08-30T09:58:00Z</dcterms:created>
  <dc:creator>Marija Lukić</dc:creator>
  <dc:description/>
  <cp:keywords/>
  <cp:lastModifiedBy>Marija Lukić</cp:lastModifiedBy>
  <cp:lastPrinted>2018-08-30T09:59:00Z</cp:lastPrinted>
  <dcterms:modified xmlns:xsi="http://www.w3.org/2001/XMLSchema-instance" xsi:type="dcterms:W3CDTF">2018-08-30T10:01:00Z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(st-1105-18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