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5424" w14:paraId="40d5424" w:rsidRDefault="00D65985" w:rsidP="00D65985" w:rsidR="00D65985" w:rsidRPr="002A3429">
      <w:pPr>
        <w15:collapsed w:val="false"/>
        <w:rPr>
          <w:b/>
          <w:sz w:val="24"/>
          <w:szCs w:val="24"/>
        </w:rPr>
      </w:pPr>
      <w:bookmarkStart w:name="_GoBack" w:id="0"/>
      <w:bookmarkEnd w:id="0"/>
    </w:p>
    <w:p w:rsidRDefault="00566818" w:rsidP="00DE777C" w:rsidR="00720596" w:rsidRPr="002A3429">
      <w:pPr>
        <w:rPr>
          <w:b/>
          <w:sz w:val="24"/>
          <w:szCs w:val="24"/>
        </w:rPr>
      </w:pPr>
      <w:r>
        <w:rPr>
          <w:noProof/>
          <w:sz w:val="24"/>
        </w:rPr>
        <w:t xml:space="preserve">      </w:t>
      </w:r>
      <w:r w:rsidR="009215EF">
        <w:rPr>
          <w:noProof/>
          <w:sz w:val="24"/>
        </w:rPr>
        <w:t xml:space="preserve">  </w:t>
      </w:r>
      <w:r w:rsidRPr="00711F84">
        <w:rPr>
          <w:noProof/>
          <w:sz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66818" w:rsidP="009E33A3" w:rsidR="009E33A3" w:rsidRPr="009E33A3">
      <w:pPr>
        <w:rPr>
          <w:sz w:val="24"/>
          <w:szCs w:val="24"/>
        </w:rPr>
      </w:pPr>
      <w:r>
        <w:rPr>
          <w:sz w:val="24"/>
          <w:szCs w:val="24"/>
        </w:rPr>
        <w:t xml:space="preserve"> </w:t>
      </w:r>
      <w:r w:rsidR="009E33A3" w:rsidRPr="009E33A3">
        <w:rPr>
          <w:sz w:val="24"/>
          <w:szCs w:val="24"/>
        </w:rPr>
        <w:t>REPUBLIKA HRVATSKA</w:t>
      </w:r>
    </w:p>
    <w:p w:rsidRDefault="00566818" w:rsidP="009E33A3" w:rsidR="009E33A3" w:rsidRPr="009E33A3">
      <w:pPr>
        <w:rPr>
          <w:sz w:val="24"/>
          <w:szCs w:val="24"/>
        </w:rPr>
      </w:pPr>
      <w:r>
        <w:rPr>
          <w:sz w:val="24"/>
          <w:szCs w:val="24"/>
        </w:rPr>
        <w:t xml:space="preserve"> </w:t>
      </w:r>
      <w:r w:rsidR="009E33A3" w:rsidRPr="009E33A3">
        <w:rPr>
          <w:sz w:val="24"/>
          <w:szCs w:val="24"/>
        </w:rPr>
        <w:t>Trgovački sud u Zagrebu</w:t>
      </w:r>
    </w:p>
    <w:p w:rsidRDefault="00566818" w:rsidP="00A6776D" w:rsidR="009E33A3" w:rsidRPr="00A6776D">
      <w:pPr>
        <w:rPr>
          <w:sz w:val="24"/>
          <w:szCs w:val="24"/>
        </w:rPr>
      </w:pPr>
      <w:r>
        <w:rPr>
          <w:sz w:val="24"/>
          <w:szCs w:val="24"/>
        </w:rPr>
        <w:t xml:space="preserve">  </w:t>
      </w:r>
      <w:r w:rsidR="009E33A3" w:rsidRPr="009E33A3">
        <w:rPr>
          <w:sz w:val="24"/>
          <w:szCs w:val="24"/>
        </w:rPr>
        <w:t>Zagreb, Amruševa 2/II</w:t>
      </w:r>
    </w:p>
    <w:p w:rsidRDefault="009E33A3" w:rsidP="009E33A3" w:rsidR="009E33A3" w:rsidRPr="009E33A3">
      <w:pPr>
        <w:ind w:left="2880"/>
        <w:jc w:val="right"/>
        <w:rPr>
          <w:sz w:val="24"/>
          <w:szCs w:val="24"/>
        </w:rPr>
      </w:pPr>
      <w:r>
        <w:rPr>
          <w:b/>
          <w:sz w:val="24"/>
          <w:szCs w:val="24"/>
        </w:rPr>
        <w:tab/>
      </w:r>
      <w:r w:rsidRPr="009E33A3">
        <w:rPr>
          <w:b/>
          <w:sz w:val="24"/>
          <w:szCs w:val="24"/>
        </w:rPr>
        <w:tab/>
      </w:r>
      <w:r w:rsidR="00832234">
        <w:rPr>
          <w:sz w:val="24"/>
          <w:szCs w:val="24"/>
          <w:lang w:val="pt-BR"/>
        </w:rPr>
        <w:t>67. St-517</w:t>
      </w:r>
      <w:r w:rsidR="006C149F">
        <w:rPr>
          <w:sz w:val="24"/>
          <w:szCs w:val="24"/>
          <w:lang w:val="pt-BR"/>
        </w:rPr>
        <w:t>/15</w:t>
      </w:r>
      <w:r w:rsidR="009215EF">
        <w:rPr>
          <w:sz w:val="24"/>
          <w:szCs w:val="24"/>
          <w:lang w:val="pt-BR"/>
        </w:rPr>
        <w:t>-107</w:t>
      </w:r>
    </w:p>
    <w:p w:rsidRDefault="009E33A3" w:rsidP="009E33A3" w:rsidR="009E33A3" w:rsidRPr="009E33A3">
      <w:pPr>
        <w:jc w:val="center"/>
        <w:rPr>
          <w:b/>
          <w:sz w:val="24"/>
          <w:szCs w:val="24"/>
        </w:rPr>
      </w:pPr>
      <w:r w:rsidRPr="009E33A3">
        <w:rPr>
          <w:sz w:val="24"/>
          <w:szCs w:val="24"/>
        </w:rPr>
        <w:t>R E P U B L I K A  H R V A T S K A</w:t>
      </w:r>
    </w:p>
    <w:p w:rsidRDefault="009E33A3" w:rsidP="009E33A3" w:rsidR="009E33A3">
      <w:pPr>
        <w:jc w:val="center"/>
        <w:rPr>
          <w:sz w:val="24"/>
          <w:szCs w:val="24"/>
        </w:rPr>
      </w:pPr>
    </w:p>
    <w:p w:rsidRDefault="006A7C85" w:rsidP="009E33A3" w:rsidR="009E33A3" w:rsidRPr="009E33A3">
      <w:pPr>
        <w:jc w:val="center"/>
        <w:rPr>
          <w:sz w:val="24"/>
          <w:szCs w:val="24"/>
        </w:rPr>
      </w:pPr>
      <w:r>
        <w:rPr>
          <w:sz w:val="24"/>
          <w:szCs w:val="24"/>
        </w:rPr>
        <w:t>Z A K LJ U Č A K</w:t>
      </w:r>
    </w:p>
    <w:p w:rsidRDefault="002A3429" w:rsidP="00044EBC" w:rsidR="002A3429" w:rsidRPr="002A3429">
      <w:pPr>
        <w:jc w:val="both"/>
        <w:rPr>
          <w:b/>
          <w:sz w:val="24"/>
          <w:szCs w:val="24"/>
        </w:rPr>
      </w:pPr>
    </w:p>
    <w:p w:rsidRDefault="00832234" w:rsidP="00081DA4" w:rsidR="002248AC" w:rsidRPr="002A3429">
      <w:pPr>
        <w:ind w:firstLine="708"/>
        <w:jc w:val="both"/>
        <w:rPr>
          <w:sz w:val="24"/>
          <w:szCs w:val="24"/>
        </w:rPr>
      </w:pPr>
      <w:r w:rsidRPr="00832234">
        <w:rPr>
          <w:sz w:val="24"/>
          <w:szCs w:val="24"/>
        </w:rPr>
        <w:t xml:space="preserve">Trgovački sud u Zagrebu, po sucu Gordanu Zubaku, u stečajnom postupku nad dužnikom </w:t>
      </w:r>
      <w:r w:rsidRPr="00832234">
        <w:rPr>
          <w:bCs/>
          <w:sz w:val="24"/>
          <w:szCs w:val="24"/>
          <w:lang w:val="pt-BR"/>
        </w:rPr>
        <w:t>SERVIS d.o.o. u stečaju, Novska, Brestača 97, OIB: 43519087965</w:t>
      </w:r>
      <w:r w:rsidR="00FC4866">
        <w:rPr>
          <w:sz w:val="24"/>
          <w:szCs w:val="24"/>
          <w:lang w:val="pt-BR"/>
        </w:rPr>
        <w:t xml:space="preserve">,  </w:t>
      </w:r>
      <w:r>
        <w:rPr>
          <w:sz w:val="24"/>
          <w:szCs w:val="24"/>
          <w:lang w:val="pt-BR"/>
        </w:rPr>
        <w:br/>
      </w:r>
      <w:r w:rsidR="00310947">
        <w:rPr>
          <w:sz w:val="24"/>
          <w:szCs w:val="24"/>
        </w:rPr>
        <w:t>21</w:t>
      </w:r>
      <w:r w:rsidR="006A7C85">
        <w:rPr>
          <w:sz w:val="24"/>
          <w:szCs w:val="24"/>
        </w:rPr>
        <w:t xml:space="preserve">. </w:t>
      </w:r>
      <w:r w:rsidR="00426298">
        <w:rPr>
          <w:sz w:val="24"/>
          <w:szCs w:val="24"/>
        </w:rPr>
        <w:t>ožujka</w:t>
      </w:r>
      <w:r w:rsidR="006A7C85">
        <w:rPr>
          <w:sz w:val="24"/>
          <w:szCs w:val="24"/>
        </w:rPr>
        <w:t xml:space="preserve"> 2019</w:t>
      </w:r>
      <w:r w:rsidR="002248AC" w:rsidRPr="002A3429">
        <w:rPr>
          <w:sz w:val="24"/>
          <w:szCs w:val="24"/>
        </w:rPr>
        <w:t>.,</w:t>
      </w:r>
    </w:p>
    <w:p w:rsidRDefault="00434E43" w:rsidP="00434E43" w:rsidR="00434E43" w:rsidRPr="002A3429">
      <w:pPr>
        <w:ind w:firstLine="720"/>
        <w:jc w:val="both"/>
        <w:rPr>
          <w:sz w:val="24"/>
          <w:szCs w:val="24"/>
        </w:rPr>
      </w:pPr>
    </w:p>
    <w:p w:rsidRDefault="006A7C85" w:rsidP="00D65985" w:rsidR="00D65985" w:rsidRPr="002A3429">
      <w:pPr>
        <w:jc w:val="center"/>
        <w:rPr>
          <w:sz w:val="24"/>
          <w:szCs w:val="24"/>
        </w:rPr>
      </w:pPr>
      <w:r>
        <w:rPr>
          <w:sz w:val="24"/>
          <w:szCs w:val="24"/>
        </w:rPr>
        <w:t>z a k lj u č</w:t>
      </w:r>
      <w:r w:rsidR="00D80A87" w:rsidRPr="002A3429">
        <w:rPr>
          <w:sz w:val="24"/>
          <w:szCs w:val="24"/>
        </w:rPr>
        <w:t xml:space="preserve"> i o </w:t>
      </w:r>
      <w:r w:rsidR="00D65985" w:rsidRPr="002A3429">
        <w:rPr>
          <w:sz w:val="24"/>
          <w:szCs w:val="24"/>
        </w:rPr>
        <w:t xml:space="preserve">  j e</w:t>
      </w:r>
    </w:p>
    <w:p w:rsidRDefault="00D80A87" w:rsidP="00D65985" w:rsidR="00D80A87" w:rsidRPr="002A3429">
      <w:pPr>
        <w:jc w:val="center"/>
        <w:rPr>
          <w:sz w:val="24"/>
          <w:szCs w:val="24"/>
        </w:rPr>
      </w:pPr>
    </w:p>
    <w:p w:rsidRDefault="003D56DA" w:rsidP="004E32D0" w:rsidR="00310947">
      <w:pPr>
        <w:ind w:firstLine="720"/>
        <w:jc w:val="both"/>
        <w:rPr>
          <w:sz w:val="24"/>
          <w:szCs w:val="24"/>
        </w:rPr>
      </w:pPr>
      <w:r w:rsidRPr="002A3429">
        <w:rPr>
          <w:sz w:val="24"/>
          <w:szCs w:val="24"/>
        </w:rPr>
        <w:t xml:space="preserve">Nalaže se </w:t>
      </w:r>
      <w:r w:rsidR="00310947">
        <w:rPr>
          <w:sz w:val="24"/>
          <w:szCs w:val="24"/>
        </w:rPr>
        <w:t xml:space="preserve">Financijskoj </w:t>
      </w:r>
      <w:r w:rsidR="0027173E">
        <w:rPr>
          <w:sz w:val="24"/>
          <w:szCs w:val="24"/>
        </w:rPr>
        <w:t xml:space="preserve">agenciji u roku 8 dana </w:t>
      </w:r>
      <w:r w:rsidR="004A7672">
        <w:rPr>
          <w:sz w:val="24"/>
          <w:szCs w:val="24"/>
        </w:rPr>
        <w:t>očitovati na navode iz podneska Vlade Moulisa od 13. veljače 2019.</w:t>
      </w:r>
      <w:r w:rsidR="00B73EA8">
        <w:rPr>
          <w:sz w:val="24"/>
          <w:szCs w:val="24"/>
        </w:rPr>
        <w:t>.</w:t>
      </w:r>
      <w:r w:rsidR="00426298">
        <w:rPr>
          <w:sz w:val="24"/>
          <w:szCs w:val="24"/>
        </w:rPr>
        <w:t xml:space="preserve"> </w:t>
      </w:r>
    </w:p>
    <w:p w:rsidRDefault="00154394" w:rsidP="00154394" w:rsidR="00154394">
      <w:pPr>
        <w:jc w:val="both"/>
        <w:rPr>
          <w:sz w:val="24"/>
          <w:szCs w:val="24"/>
        </w:rPr>
      </w:pPr>
    </w:p>
    <w:p w:rsidRDefault="00154394" w:rsidP="00154394" w:rsidR="00154394">
      <w:pPr>
        <w:jc w:val="both"/>
        <w:rPr>
          <w:sz w:val="24"/>
          <w:szCs w:val="24"/>
        </w:rPr>
      </w:pPr>
    </w:p>
    <w:p w:rsidRDefault="00154394" w:rsidP="00154394" w:rsidR="00154394">
      <w:pPr>
        <w:jc w:val="center"/>
        <w:rPr>
          <w:sz w:val="24"/>
          <w:szCs w:val="24"/>
        </w:rPr>
      </w:pPr>
      <w:r>
        <w:rPr>
          <w:sz w:val="24"/>
          <w:szCs w:val="24"/>
        </w:rPr>
        <w:t>obrazloženje</w:t>
      </w:r>
    </w:p>
    <w:p w:rsidRDefault="00154394" w:rsidP="00154394" w:rsidR="00154394">
      <w:pPr>
        <w:jc w:val="center"/>
        <w:rPr>
          <w:sz w:val="24"/>
          <w:szCs w:val="24"/>
        </w:rPr>
      </w:pPr>
    </w:p>
    <w:p w:rsidRDefault="00154394" w:rsidP="00154394" w:rsidR="00154394">
      <w:pPr>
        <w:jc w:val="both"/>
        <w:rPr>
          <w:sz w:val="24"/>
          <w:szCs w:val="24"/>
        </w:rPr>
      </w:pPr>
      <w:r>
        <w:rPr>
          <w:sz w:val="24"/>
          <w:szCs w:val="24"/>
        </w:rPr>
        <w:tab/>
      </w:r>
      <w:r w:rsidR="004A7672">
        <w:rPr>
          <w:sz w:val="24"/>
          <w:szCs w:val="24"/>
        </w:rPr>
        <w:t xml:space="preserve">Vlado Moulis dostavio je sudu podnesak od 13. veljače 2019. kojim je obavijestio sud da FINA nije postupila po pravomoćnom sudskom rješenju od 21. siječnja 2019. kojom je naloženo FINI vraćanje uplaćene jamčevine </w:t>
      </w:r>
      <w:r w:rsidR="003C49E2">
        <w:rPr>
          <w:sz w:val="24"/>
          <w:szCs w:val="24"/>
        </w:rPr>
        <w:t>na njegov račun</w:t>
      </w:r>
      <w:r w:rsidR="00F667D4">
        <w:rPr>
          <w:sz w:val="24"/>
          <w:szCs w:val="24"/>
        </w:rPr>
        <w:t>.</w:t>
      </w:r>
      <w:r w:rsidR="00992613">
        <w:rPr>
          <w:sz w:val="24"/>
          <w:szCs w:val="24"/>
        </w:rPr>
        <w:t xml:space="preserve"> Slijedom navedenog, naloženo je FINI očitovati se na navode iz spomenutog podneska.</w:t>
      </w:r>
    </w:p>
    <w:p w:rsidRDefault="00C15ECB" w:rsidP="00767221" w:rsidR="00C15ECB" w:rsidRPr="002A3429">
      <w:pPr>
        <w:jc w:val="both"/>
        <w:rPr>
          <w:sz w:val="24"/>
          <w:szCs w:val="24"/>
        </w:rPr>
      </w:pPr>
    </w:p>
    <w:p w:rsidRDefault="00D65985" w:rsidP="00344CAA" w:rsidR="007B2F69" w:rsidRPr="002A3429">
      <w:pPr>
        <w:ind w:firstLine="720"/>
        <w:jc w:val="center"/>
        <w:rPr>
          <w:sz w:val="24"/>
          <w:szCs w:val="24"/>
        </w:rPr>
      </w:pPr>
      <w:r w:rsidRPr="002A3429">
        <w:rPr>
          <w:sz w:val="24"/>
          <w:szCs w:val="24"/>
        </w:rPr>
        <w:t>U Zagrebu</w:t>
      </w:r>
      <w:r w:rsidR="00D80A87" w:rsidRPr="002A3429">
        <w:rPr>
          <w:sz w:val="24"/>
          <w:szCs w:val="24"/>
        </w:rPr>
        <w:t xml:space="preserve"> </w:t>
      </w:r>
      <w:r w:rsidR="009A2962" w:rsidRPr="009A2962">
        <w:rPr>
          <w:sz w:val="24"/>
          <w:szCs w:val="24"/>
        </w:rPr>
        <w:t>21. ožujka 2019</w:t>
      </w:r>
      <w:r w:rsidR="00A43DCF" w:rsidRPr="00A43DCF">
        <w:rPr>
          <w:sz w:val="24"/>
          <w:szCs w:val="24"/>
        </w:rPr>
        <w:t>.</w:t>
      </w:r>
    </w:p>
    <w:p w:rsidRDefault="00720596" w:rsidP="007B2F69" w:rsidR="00720596" w:rsidRPr="002A3429">
      <w:pPr>
        <w:ind w:firstLine="720"/>
        <w:rPr>
          <w:sz w:val="24"/>
          <w:szCs w:val="24"/>
        </w:rPr>
      </w:pPr>
    </w:p>
    <w:p w:rsidRDefault="00720596" w:rsidP="00D65985" w:rsidR="00D65985" w:rsidRPr="002A3429">
      <w:pPr>
        <w:pStyle w:val="Tijeloteksta"/>
        <w:ind w:left="5760"/>
        <w:rPr>
          <w:sz w:val="24"/>
          <w:szCs w:val="24"/>
        </w:rPr>
      </w:pPr>
      <w:r w:rsidRPr="002A3429">
        <w:rPr>
          <w:sz w:val="24"/>
          <w:szCs w:val="24"/>
        </w:rPr>
        <w:tab/>
      </w:r>
      <w:r w:rsidRPr="002A3429">
        <w:rPr>
          <w:sz w:val="24"/>
          <w:szCs w:val="24"/>
        </w:rPr>
        <w:tab/>
        <w:t>SUDAC</w:t>
      </w:r>
    </w:p>
    <w:p w:rsidRDefault="007B2F69" w:rsidP="00344CAA" w:rsidR="00D65985" w:rsidRPr="002A3429">
      <w:pPr>
        <w:pStyle w:val="Tijeloteksta"/>
        <w:ind w:left="5760"/>
        <w:rPr>
          <w:sz w:val="24"/>
          <w:szCs w:val="24"/>
        </w:rPr>
      </w:pPr>
      <w:r w:rsidRPr="002A3429">
        <w:rPr>
          <w:sz w:val="24"/>
          <w:szCs w:val="24"/>
        </w:rPr>
        <w:t xml:space="preserve">  </w:t>
      </w:r>
      <w:r w:rsidR="00720596" w:rsidRPr="002A3429">
        <w:rPr>
          <w:sz w:val="24"/>
          <w:szCs w:val="24"/>
        </w:rPr>
        <w:tab/>
        <w:t xml:space="preserve">  </w:t>
      </w:r>
      <w:r w:rsidRPr="002A3429">
        <w:rPr>
          <w:sz w:val="24"/>
          <w:szCs w:val="24"/>
        </w:rPr>
        <w:t xml:space="preserve"> </w:t>
      </w:r>
      <w:r w:rsidR="00047BC6" w:rsidRPr="002A3429">
        <w:rPr>
          <w:sz w:val="24"/>
          <w:szCs w:val="24"/>
        </w:rPr>
        <w:t xml:space="preserve">   </w:t>
      </w:r>
      <w:r w:rsidR="00720596" w:rsidRPr="002A3429">
        <w:rPr>
          <w:sz w:val="24"/>
          <w:szCs w:val="24"/>
        </w:rPr>
        <w:t>Gordan Zubak</w:t>
      </w:r>
      <w:r w:rsidR="00397B26">
        <w:rPr>
          <w:sz w:val="24"/>
          <w:szCs w:val="24"/>
        </w:rPr>
        <w:t>,v.r.</w:t>
      </w:r>
      <w:r w:rsidR="00720596" w:rsidRPr="002A3429">
        <w:rPr>
          <w:sz w:val="24"/>
          <w:szCs w:val="24"/>
        </w:rPr>
        <w:t xml:space="preserve"> </w:t>
      </w:r>
    </w:p>
    <w:p w:rsidRDefault="00D65985" w:rsidP="00D65985" w:rsidR="00D65985" w:rsidRPr="00081DA4">
      <w:pPr>
        <w:rPr>
          <w:sz w:val="24"/>
          <w:szCs w:val="24"/>
        </w:rPr>
      </w:pPr>
      <w:r w:rsidRPr="00081DA4">
        <w:rPr>
          <w:sz w:val="24"/>
          <w:szCs w:val="24"/>
        </w:rPr>
        <w:t>POUKA O PRAVNOM LIJEKU:</w:t>
      </w:r>
    </w:p>
    <w:p w:rsidRDefault="009E33A3" w:rsidP="00397B26" w:rsidR="009E33A3">
      <w:pPr>
        <w:jc w:val="both"/>
        <w:rPr>
          <w:sz w:val="24"/>
          <w:szCs w:val="24"/>
        </w:rPr>
      </w:pPr>
      <w:r w:rsidRPr="009E33A3">
        <w:rPr>
          <w:sz w:val="24"/>
          <w:szCs w:val="24"/>
        </w:rPr>
        <w:t xml:space="preserve">Protiv ovog </w:t>
      </w:r>
      <w:r w:rsidR="00A6776D">
        <w:rPr>
          <w:sz w:val="24"/>
          <w:szCs w:val="24"/>
        </w:rPr>
        <w:t>zaključka žalba nije dopuštena</w:t>
      </w:r>
      <w:r w:rsidR="007B2F69" w:rsidRPr="002A3429">
        <w:rPr>
          <w:sz w:val="24"/>
          <w:szCs w:val="24"/>
        </w:rPr>
        <w:t>.</w:t>
      </w:r>
      <w:r w:rsidR="00D65985" w:rsidRPr="002A3429">
        <w:rPr>
          <w:sz w:val="24"/>
          <w:szCs w:val="24"/>
        </w:rPr>
        <w:t xml:space="preserve"> </w:t>
      </w:r>
    </w:p>
    <w:p w:rsidRDefault="00397B26" w:rsidP="00397B26" w:rsidR="00397B26">
      <w:pPr>
        <w:jc w:val="both"/>
        <w:rPr>
          <w:sz w:val="24"/>
          <w:szCs w:val="24"/>
        </w:rPr>
      </w:pPr>
    </w:p>
    <w:p w:rsidRDefault="00397B26" w:rsidP="00397B26" w:rsidR="00397B26">
      <w:pPr>
        <w:jc w:val="both"/>
        <w:rPr>
          <w:sz w:val="24"/>
          <w:szCs w:val="24"/>
        </w:rPr>
      </w:pPr>
    </w:p>
    <w:p w:rsidRDefault="00397B26" w:rsidP="00400817" w:rsidR="00397B26" w:rsidRPr="00400817">
      <w:pPr>
        <w:jc w:val="right"/>
        <w:rPr>
          <w:sz w:val="24"/>
        </w:rPr>
      </w:pPr>
      <w:r w:rsidRPr="00400817">
        <w:rPr>
          <w:sz w:val="24"/>
        </w:rPr>
        <w:t>Za točnost otpravka – ovlašteni službenik</w:t>
      </w:r>
      <w:r>
        <w:rPr>
          <w:sz w:val="24"/>
        </w:rPr>
        <w:t>:</w:t>
      </w:r>
    </w:p>
    <w:p w:rsidRDefault="00397B26" w:rsidP="00400817" w:rsidR="00397B26" w:rsidRPr="00400817">
      <w:pPr>
        <w:ind w:left="5664"/>
        <w:rPr>
          <w:sz w:val="24"/>
        </w:rPr>
      </w:pPr>
      <w:r w:rsidRPr="00400817">
        <w:rPr>
          <w:sz w:val="24"/>
        </w:rPr>
        <w:t xml:space="preserve">        Dijana Hadžić</w:t>
      </w:r>
    </w:p>
    <w:p w:rsidRDefault="00397B26" w:rsidP="00397B26" w:rsidR="00397B26">
      <w:pPr>
        <w:jc w:val="both"/>
        <w:rPr>
          <w:sz w:val="24"/>
          <w:szCs w:val="24"/>
        </w:rPr>
      </w:pPr>
    </w:p>
    <w:p w:rsidRDefault="00397B26" w:rsidP="00397B26" w:rsidR="00397B26" w:rsidRPr="00397B26">
      <w:pPr>
        <w:jc w:val="both"/>
        <w:rPr>
          <w:sz w:val="24"/>
          <w:szCs w:val="24"/>
        </w:rPr>
      </w:pPr>
    </w:p>
    <w:sectPr w:rsidR="00397B26" w:rsidRPr="00397B26">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A85402"/>
    <w:multiLevelType w:val="hybridMultilevel"/>
    <w:tmpl w:val="8B7694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C9A3A8E"/>
    <w:multiLevelType w:val="hybridMultilevel"/>
    <w:tmpl w:val="E7402918"/>
    <w:lvl w:tplc="E028E06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85"/>
    <w:rsid w:val="00044EBC"/>
    <w:rsid w:val="00047BC6"/>
    <w:rsid w:val="00081DA4"/>
    <w:rsid w:val="00096F64"/>
    <w:rsid w:val="00106270"/>
    <w:rsid w:val="0011660C"/>
    <w:rsid w:val="00154394"/>
    <w:rsid w:val="001F0F74"/>
    <w:rsid w:val="002248AC"/>
    <w:rsid w:val="00241E07"/>
    <w:rsid w:val="0027173E"/>
    <w:rsid w:val="002A3429"/>
    <w:rsid w:val="00310947"/>
    <w:rsid w:val="00310F6A"/>
    <w:rsid w:val="00333ABC"/>
    <w:rsid w:val="00342A6C"/>
    <w:rsid w:val="00344CAA"/>
    <w:rsid w:val="00353F96"/>
    <w:rsid w:val="0036246E"/>
    <w:rsid w:val="00384DED"/>
    <w:rsid w:val="00391CB2"/>
    <w:rsid w:val="00396C64"/>
    <w:rsid w:val="00397B26"/>
    <w:rsid w:val="003C49E2"/>
    <w:rsid w:val="003D56DA"/>
    <w:rsid w:val="003F0353"/>
    <w:rsid w:val="004117EE"/>
    <w:rsid w:val="00426298"/>
    <w:rsid w:val="00434E43"/>
    <w:rsid w:val="0045349E"/>
    <w:rsid w:val="00457301"/>
    <w:rsid w:val="00463006"/>
    <w:rsid w:val="004A4AC7"/>
    <w:rsid w:val="004A7672"/>
    <w:rsid w:val="004E32D0"/>
    <w:rsid w:val="005037AB"/>
    <w:rsid w:val="00520782"/>
    <w:rsid w:val="005221CF"/>
    <w:rsid w:val="00557785"/>
    <w:rsid w:val="00566818"/>
    <w:rsid w:val="00571DD6"/>
    <w:rsid w:val="00577C20"/>
    <w:rsid w:val="00587AB3"/>
    <w:rsid w:val="005F0110"/>
    <w:rsid w:val="006107C5"/>
    <w:rsid w:val="00612674"/>
    <w:rsid w:val="00613C2B"/>
    <w:rsid w:val="00625639"/>
    <w:rsid w:val="00655BF2"/>
    <w:rsid w:val="00664767"/>
    <w:rsid w:val="00684F98"/>
    <w:rsid w:val="006A7C85"/>
    <w:rsid w:val="006C149F"/>
    <w:rsid w:val="00704D47"/>
    <w:rsid w:val="00707F55"/>
    <w:rsid w:val="00720596"/>
    <w:rsid w:val="00767221"/>
    <w:rsid w:val="007B1CD9"/>
    <w:rsid w:val="007B2F69"/>
    <w:rsid w:val="007C08F1"/>
    <w:rsid w:val="007C516D"/>
    <w:rsid w:val="007E0496"/>
    <w:rsid w:val="00810776"/>
    <w:rsid w:val="00832234"/>
    <w:rsid w:val="00894A6B"/>
    <w:rsid w:val="008A286D"/>
    <w:rsid w:val="008E7932"/>
    <w:rsid w:val="008F6516"/>
    <w:rsid w:val="009215EF"/>
    <w:rsid w:val="009315E7"/>
    <w:rsid w:val="00935ABA"/>
    <w:rsid w:val="00965E5A"/>
    <w:rsid w:val="00992613"/>
    <w:rsid w:val="009A2962"/>
    <w:rsid w:val="009B5364"/>
    <w:rsid w:val="009E2A58"/>
    <w:rsid w:val="009E33A3"/>
    <w:rsid w:val="00A076B8"/>
    <w:rsid w:val="00A1325F"/>
    <w:rsid w:val="00A17E1D"/>
    <w:rsid w:val="00A21508"/>
    <w:rsid w:val="00A34E95"/>
    <w:rsid w:val="00A43DCF"/>
    <w:rsid w:val="00A6776D"/>
    <w:rsid w:val="00A93299"/>
    <w:rsid w:val="00A942A8"/>
    <w:rsid w:val="00AE6F93"/>
    <w:rsid w:val="00B4513B"/>
    <w:rsid w:val="00B73EA8"/>
    <w:rsid w:val="00B75C25"/>
    <w:rsid w:val="00BC0213"/>
    <w:rsid w:val="00BC6197"/>
    <w:rsid w:val="00C00AE9"/>
    <w:rsid w:val="00C00CB9"/>
    <w:rsid w:val="00C05A90"/>
    <w:rsid w:val="00C15ECB"/>
    <w:rsid w:val="00C553E7"/>
    <w:rsid w:val="00C945B7"/>
    <w:rsid w:val="00CD0178"/>
    <w:rsid w:val="00CE2369"/>
    <w:rsid w:val="00CE27A9"/>
    <w:rsid w:val="00D04F0C"/>
    <w:rsid w:val="00D65985"/>
    <w:rsid w:val="00D80A87"/>
    <w:rsid w:val="00DA6D0B"/>
    <w:rsid w:val="00DC120E"/>
    <w:rsid w:val="00DD10CC"/>
    <w:rsid w:val="00DE777C"/>
    <w:rsid w:val="00E21DD2"/>
    <w:rsid w:val="00E5553E"/>
    <w:rsid w:val="00E64464"/>
    <w:rsid w:val="00E67A2D"/>
    <w:rsid w:val="00E81382"/>
    <w:rsid w:val="00E90806"/>
    <w:rsid w:val="00EC6FA3"/>
    <w:rsid w:val="00ED4CEA"/>
    <w:rsid w:val="00EE703D"/>
    <w:rsid w:val="00F02397"/>
    <w:rsid w:val="00F40EC3"/>
    <w:rsid w:val="00F608AA"/>
    <w:rsid w:val="00F667D4"/>
    <w:rsid w:val="00F76BC2"/>
    <w:rsid w:val="00F8674D"/>
    <w:rsid w:val="00FC4866"/>
    <w:rsid w:val="00FF0AD0"/>
    <w:rsid w:val="00FF37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9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lineRule="auto" w:line="480" w:after="120"/>
    </w:pPr>
  </w:style>
  <w:style w:styleId="Tekstbalonia" w:type="paragraph">
    <w:name w:val="Balloon Text"/>
    <w:basedOn w:val="Normal"/>
    <w:semiHidden/>
    <w:rsid w:val="00571DD6"/>
    <w:rPr>
      <w:rFonts w:cs="Tahoma" w:hAnsi="Tahoma" w:ascii="Tahoma"/>
      <w:sz w:val="16"/>
      <w:szCs w:val="16"/>
    </w:rPr>
  </w:style>
  <w:style w:styleId="Odlomakpopisa" w:type="paragraph">
    <w:name w:val="List Paragraph"/>
    <w:basedOn w:val="Normal"/>
    <w:uiPriority w:val="34"/>
    <w:qFormat/>
    <w:rsid w:val="009E33A3"/>
    <w:pPr>
      <w:ind w:left="720"/>
      <w:contextualSpacing/>
    </w:pPr>
  </w:style>
  <w:style w:styleId="Tekstrezerviranogmjesta" w:type="character">
    <w:name w:val="Placeholder Text"/>
    <w:basedOn w:val="Zadanifontodlomka"/>
    <w:uiPriority w:val="99"/>
    <w:semiHidden/>
    <w:rsid w:val="00397B26"/>
    <w:rPr>
      <w:color w:val="808080"/>
      <w:bdr w:space="0" w:sz="0" w:color="auto" w:val="none"/>
      <w:shd w:fill="auto" w:color="auto" w:val="clear"/>
    </w:rPr>
  </w:style>
  <w:style w:customStyle="true" w:styleId="eSPISCCParagraphDefaultFont" w:type="character">
    <w:name w:val="eSPIS_CC_Paragraph Default Font"/>
    <w:basedOn w:val="Zadanifontodlomka"/>
    <w:rsid w:val="00397B2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97B26"/>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97B2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7B2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9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after="120" w:line="480" w:lineRule="auto"/>
    </w:pPr>
  </w:style>
  <w:style w:styleId="Tekstbalonia" w:type="paragraph">
    <w:name w:val="Balloon Text"/>
    <w:basedOn w:val="Normal"/>
    <w:semiHidden/>
    <w:rsid w:val="00571DD6"/>
    <w:rPr>
      <w:rFonts w:ascii="Tahoma" w:cs="Tahoma" w:hAnsi="Tahoma"/>
      <w:sz w:val="16"/>
      <w:szCs w:val="16"/>
    </w:rPr>
  </w:style>
  <w:style w:styleId="Odlomakpopisa" w:type="paragraph">
    <w:name w:val="List Paragraph"/>
    <w:basedOn w:val="Normal"/>
    <w:uiPriority w:val="34"/>
    <w:qFormat/>
    <w:rsid w:val="009E33A3"/>
    <w:pPr>
      <w:ind w:left="720"/>
      <w:contextualSpacing/>
    </w:pPr>
  </w:style>
  <w:style w:styleId="Tekstrezerviranogmjesta" w:type="character">
    <w:name w:val="Placeholder Text"/>
    <w:basedOn w:val="Zadanifontodlomka"/>
    <w:uiPriority w:val="99"/>
    <w:semiHidden/>
    <w:rsid w:val="00397B26"/>
    <w:rPr>
      <w:color w:val="808080"/>
      <w:bdr w:color="auto" w:space="0" w:sz="0" w:val="none"/>
      <w:shd w:color="auto" w:fill="auto" w:val="clear"/>
    </w:rPr>
  </w:style>
  <w:style w:customStyle="1" w:styleId="eSPISCCParagraphDefaultFont" w:type="character">
    <w:name w:val="eSPIS_CC_Paragraph Default Font"/>
    <w:basedOn w:val="Zadanifontodlomka"/>
    <w:rsid w:val="00397B2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97B26"/>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97B2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7B2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2015.</izvorni_sadrzaj>
    <derivirana_varijabla naziv="DomainObject.Predmet.DatumOsnivanja_1">14.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St-517/2015</izvorni_sadrzaj>
    <derivirana_varijabla naziv="DomainObject.Predmet.OznakaBroj_1">St-517/2015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SERVIS d.o.o.</izvorni_sadrzaj>
    <derivirana_varijabla naziv="DomainObject.Predmet.ProtustrankaFormated_1">  SERVIS d.o.o.</derivirana_varijabla>
  </DomainObject.Predmet.ProtustrankaFormated>
  <DomainObject.Predmet.ProtustrankaFormatedOIB>
    <izvorni_sadrzaj>  SERVIS d.o.o., OIB 43519087965</izvorni_sadrzaj>
    <derivirana_varijabla naziv="DomainObject.Predmet.ProtustrankaFormatedOIB_1">  SERVIS d.o.o., OIB 43519087965</derivirana_varijabla>
  </DomainObject.Predmet.ProtustrankaFormatedOIB>
  <DomainObject.Predmet.ProtustrankaFormatedWithAdress>
    <izvorni_sadrzaj> SERVIS d.o.o., Brestača 97, 44330 Novska</izvorni_sadrzaj>
    <derivirana_varijabla naziv="DomainObject.Predmet.ProtustrankaFormatedWithAdress_1"> SERVIS d.o.o., Brestača 97, 44330 Novska</derivirana_varijabla>
  </DomainObject.Predmet.ProtustrankaFormatedWithAdress>
  <DomainObject.Predmet.ProtustrankaFormatedWithAdressOIB>
    <izvorni_sadrzaj> SERVIS d.o.o., OIB 43519087965, Brestača 97, 44330 Novska</izvorni_sadrzaj>
    <derivirana_varijabla naziv="DomainObject.Predmet.ProtustrankaFormatedWithAdressOIB_1"> SERVIS d.o.o., OIB 43519087965, Brestača 97, 44330 Novska</derivirana_varijabla>
  </DomainObject.Predmet.ProtustrankaFormatedWithAdressOIB>
  <DomainObject.Predmet.ProtustrankaWithAdress>
    <izvorni_sadrzaj>SERVIS d.o.o. Brestača 97, 44330 Novska</izvorni_sadrzaj>
    <derivirana_varijabla naziv="DomainObject.Predmet.ProtustrankaWithAdress_1">SERVIS d.o.o. Brestača 97, 44330 Novska</derivirana_varijabla>
  </DomainObject.Predmet.ProtustrankaWithAdress>
  <DomainObject.Predmet.ProtustrankaWithAdressOIB>
    <izvorni_sadrzaj>SERVIS d.o.o., OIB 43519087965, Brestača 97, 44330 Novska</izvorni_sadrzaj>
    <derivirana_varijabla naziv="DomainObject.Predmet.ProtustrankaWithAdressOIB_1">SERVIS d.o.o., OIB 43519087965, Brestača 97, 44330 Novska</derivirana_varijabla>
  </DomainObject.Predmet.ProtustrankaWithAdressOIB>
  <DomainObject.Predmet.ProtustrankaNazivFormated>
    <izvorni_sadrzaj>SERVIS d.o.o.</izvorni_sadrzaj>
    <derivirana_varijabla naziv="DomainObject.Predmet.ProtustrankaNazivFormated_1">SERVIS d.o.o.</derivirana_varijabla>
  </DomainObject.Predmet.ProtustrankaNazivFormated>
  <DomainObject.Predmet.ProtustrankaNazivFormatedOIB>
    <izvorni_sadrzaj>SERVIS d.o.o., OIB 43519087965</izvorni_sadrzaj>
    <derivirana_varijabla naziv="DomainObject.Predmet.ProtustrankaNazivFormatedOIB_1">SERVIS d.o.o., OIB 43519087965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Ul.grada vukovara 70, 10000 Zagreb</izvorni_sadrzaj>
    <derivirana_varijabla naziv="DomainObject.Predmet.StrankaFormatedWithAdress_1"> FINA Regionalni centar Zagreb, Ul.grada vukovara 70, 10000 Zagreb</derivirana_varijabla>
  </DomainObject.Predmet.StrankaFormatedWithAdress>
  <DomainObject.Predmet.StrankaFormatedWithAdressOIB>
    <izvorni_sadrzaj> FINA Regionalni centar Zagreb, OIB 85821130368, Ul.grada vukovara 70, 10000 Zagreb</izvorni_sadrzaj>
    <derivirana_varijabla naziv="DomainObject.Predmet.StrankaFormatedWithAdressOIB_1"> FINA Regionalni centar Zagreb, OIB 85821130368, Ul.grada vukovara 70, 10000 Zagreb</derivirana_varijabla>
  </DomainObject.Predmet.StrankaFormatedWithAdressOIB>
  <DomainObject.Predmet.StrankaWithAdress>
    <izvorni_sadrzaj>FINA Regionalni centar Zagreb Ul.grada vukovara 70,10000 Zagreb</izvorni_sadrzaj>
    <derivirana_varijabla naziv="DomainObject.Predmet.StrankaWithAdress_1">FINA Regionalni centar Zagreb Ul.grada vukovara 70,10000 Zagreb</derivirana_varijabla>
  </DomainObject.Predmet.StrankaWithAdress>
  <DomainObject.Predmet.StrankaWithAdressOIB>
    <izvorni_sadrzaj>FINA Regionalni centar Zagreb, OIB 85821130368, Ul.grada vukovara 70,10000 Zagreb</izvorni_sadrzaj>
    <derivirana_varijabla naziv="DomainObject.Predmet.StrankaWithAdressOIB_1">FINA Regionalni centar Zagreb, OIB 85821130368, Ul.grada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Ul.grada vukovara 70, 10000 Zagreb</item>
    </izvorni_sadrzaj>
    <derivirana_varijabla naziv="DomainObject.Predmet.StrankaListFormatedWithAdress_1">
      <item>FINA Regionalni centar Zagreb, Ul.grada vukovara 70, 10000 Zagreb</item>
    </derivirana_varijabla>
  </DomainObject.Predmet.StrankaListFormatedWithAdress>
  <DomainObject.Predmet.StrankaListFormatedWithAdressOIB>
    <izvorni_sadrzaj>
      <item>FINA Regionalni centar Zagreb, OIB 85821130368, Ul.grada vukovara 70, 10000 Zagreb</item>
    </izvorni_sadrzaj>
    <derivirana_varijabla naziv="DomainObject.Predmet.StrankaListFormatedWithAdressOIB_1">
      <item>FINA Regionalni centar Zagreb, OIB 85821130368, Ul.grada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SERVIS d.o.o.</item>
    </izvorni_sadrzaj>
    <derivirana_varijabla naziv="DomainObject.Predmet.ProtuStrankaListFormated_1">
      <item>SERVIS d.o.o.</item>
    </derivirana_varijabla>
  </DomainObject.Predmet.ProtuStrankaListFormated>
  <DomainObject.Predmet.ProtuStrankaListFormatedOIB>
    <izvorni_sadrzaj>
      <item>SERVIS d.o.o., OIB 43519087965</item>
    </izvorni_sadrzaj>
    <derivirana_varijabla naziv="DomainObject.Predmet.ProtuStrankaListFormatedOIB_1">
      <item>SERVIS d.o.o., OIB 43519087965</item>
    </derivirana_varijabla>
  </DomainObject.Predmet.ProtuStrankaListFormatedOIB>
  <DomainObject.Predmet.ProtuStrankaListFormatedWithAdress>
    <izvorni_sadrzaj>
      <item>SERVIS d.o.o., Brestača 97, 44330 Novska</item>
    </izvorni_sadrzaj>
    <derivirana_varijabla naziv="DomainObject.Predmet.ProtuStrankaListFormatedWithAdress_1">
      <item>SERVIS d.o.o., Brestača 97, 44330 Novska</item>
    </derivirana_varijabla>
  </DomainObject.Predmet.ProtuStrankaListFormatedWithAdress>
  <DomainObject.Predmet.ProtuStrankaListFormatedWithAdressOIB>
    <izvorni_sadrzaj>
      <item>SERVIS d.o.o., OIB 43519087965, Brestača 97, 44330 Novska</item>
    </izvorni_sadrzaj>
    <derivirana_varijabla naziv="DomainObject.Predmet.ProtuStrankaListFormatedWithAdressOIB_1">
      <item>SERVIS d.o.o., OIB 43519087965, Brestača 97, 44330 Novska</item>
    </derivirana_varijabla>
  </DomainObject.Predmet.ProtuStrankaListFormatedWithAdressOIB>
  <DomainObject.Predmet.ProtuStrankaListNazivFormated>
    <izvorni_sadrzaj>
      <item>SERVIS d.o.o.</item>
    </izvorni_sadrzaj>
    <derivirana_varijabla naziv="DomainObject.Predmet.ProtuStrankaListNazivFormated_1">
      <item>SERVIS d.o.o.</item>
    </derivirana_varijabla>
  </DomainObject.Predmet.ProtuStrankaListNazivFormated>
  <DomainObject.Predmet.ProtuStrankaListNazivFormatedOIB>
    <izvorni_sadrzaj>
      <item>SERVIS d.o.o., OIB 43519087965</item>
    </izvorni_sadrzaj>
    <derivirana_varijabla naziv="DomainObject.Predmet.ProtuStrankaListNazivFormatedOIB_1">
      <item>SERVIS d.o.o., OIB 43519087965</item>
    </derivirana_varijabla>
  </DomainObject.Predmet.ProtuStrankaListNazivFormatedOIB>
  <DomainObject.Predmet.OstaliListFormated>
    <izvorni_sadrzaj>
      <item>PETAR PLEŠ</item>
      <item>DRAŽEN VIDMAN</item>
      <item>VELIČKI KAMEN d.o.o. za proizvodnju, prijevoz i usluge</item>
      <item>Mila Selak</item>
    </izvorni_sadrzaj>
    <derivirana_varijabla naziv="DomainObject.Predmet.OstaliListFormated_1">
      <item>PETAR PLEŠ</item>
      <item>DRAŽEN VIDMAN</item>
      <item>VELIČKI KAMEN d.o.o. za proizvodnju, prijevoz i usluge</item>
      <item>Mila Selak</item>
    </derivirana_varijabla>
  </DomainObject.Predmet.OstaliListFormated>
  <DomainObject.Predmet.OstaliListFormatedOIB>
    <izvorni_sadrzaj>
      <item>PETAR PLEŠ, OIB 41760309169</item>
      <item>DRAŽEN VIDMAN, OIB 42883746819</item>
      <item>VELIČKI KAMEN d.o.o. za proizvodnju, prijevoz i usluge, OIB 40910558665</item>
      <item>Mila Selak</item>
    </izvorni_sadrzaj>
    <derivirana_varijabla naziv="DomainObject.Predmet.OstaliListFormatedOIB_1">
      <item>PETAR PLEŠ, OIB 41760309169</item>
      <item>DRAŽEN VIDMAN, OIB 42883746819</item>
      <item>VELIČKI KAMEN d.o.o. za proizvodnju, prijevoz i usluge, OIB 40910558665</item>
      <item>Mila Selak</item>
    </derivirana_varijabla>
  </DomainObject.Predmet.OstaliListFormatedOIB>
  <DomainObject.Predmet.OstaliListFormatedWithAdress>
    <izvorni_sadrzaj>
      <item>PETAR PLEŠ, Đure Szabe 6, 44330 Novska</item>
      <item>DRAŽEN VIDMAN, Vladimira Nazora 77, 42240 Ivanec</item>
      <item>VELIČKI KAMEN d.o.o. za proizvodnju, prijevoz i usluge, Industrijska ulica 6, 34330 Velika</item>
      <item>Mila Selak, Gajeva ulica 7, 10000 Zagreb</item>
    </izvorni_sadrzaj>
    <derivirana_varijabla naziv="DomainObject.Predmet.OstaliListFormatedWithAdress_1">
      <item>PETAR PLEŠ, Đure Szabe 6, 44330 Novska</item>
      <item>DRAŽEN VIDMAN, Vladimira Nazora 77, 42240 Ivanec</item>
      <item>VELIČKI KAMEN d.o.o. za proizvodnju, prijevoz i usluge, Industrijska ulica 6, 34330 Velika</item>
      <item>Mila Selak, Gajeva ulica 7, 10000 Zagreb</item>
    </derivirana_varijabla>
  </DomainObject.Predmet.OstaliListFormatedWithAdress>
  <DomainObject.Predmet.OstaliListFormatedWithAdressOIB>
    <izvorni_sadrzaj>
      <item>PETAR PLEŠ, OIB 41760309169, Đure Szabe 6, 44330 Novska</item>
      <item>DRAŽEN VIDMAN, OIB 42883746819, Vladimira Nazora 77, 42240 Ivanec</item>
      <item>VELIČKI KAMEN d.o.o. za proizvodnju, prijevoz i usluge, OIB 40910558665, Industrijska ulica 6, 34330 Velika</item>
      <item>Mila Selak, Gajeva ulica 7, 10000 Zagreb</item>
    </izvorni_sadrzaj>
    <derivirana_varijabla naziv="DomainObject.Predmet.OstaliListFormatedWithAdressOIB_1">
      <item>PETAR PLEŠ, OIB 41760309169, Đure Szabe 6, 44330 Novska</item>
      <item>DRAŽEN VIDMAN, OIB 42883746819, Vladimira Nazora 77, 42240 Ivanec</item>
      <item>VELIČKI KAMEN d.o.o. za proizvodnju, prijevoz i usluge, OIB 40910558665, Industrijska ulica 6, 34330 Velika</item>
      <item>Mila Selak, Gajeva ulica 7, 10000 Zagreb</item>
    </derivirana_varijabla>
  </DomainObject.Predmet.OstaliListFormatedWithAdressOIB>
  <DomainObject.Predmet.OstaliListNazivFormated>
    <izvorni_sadrzaj>
      <item>PETAR PLEŠ</item>
      <item>DRAŽEN VIDMAN</item>
      <item>VELIČKI KAMEN d.o.o. za proizvodnju, prijevoz i usluge</item>
      <item>Mila Selak</item>
    </izvorni_sadrzaj>
    <derivirana_varijabla naziv="DomainObject.Predmet.OstaliListNazivFormated_1">
      <item>PETAR PLEŠ</item>
      <item>DRAŽEN VIDMAN</item>
      <item>VELIČKI KAMEN d.o.o. za proizvodnju, prijevoz i usluge</item>
      <item>Mila Selak</item>
    </derivirana_varijabla>
  </DomainObject.Predmet.OstaliListNazivFormated>
  <DomainObject.Predmet.OstaliListNazivFormatedOIB>
    <izvorni_sadrzaj>
      <item>PETAR PLEŠ, OIB 41760309169</item>
      <item>DRAŽEN VIDMAN, OIB 42883746819</item>
      <item>VELIČKI KAMEN d.o.o. za proizvodnju, prijevoz i usluge, OIB 40910558665</item>
      <item>Mila Selak</item>
    </izvorni_sadrzaj>
    <derivirana_varijabla naziv="DomainObject.Predmet.OstaliListNazivFormatedOIB_1">
      <item>PETAR PLEŠ, OIB 41760309169</item>
      <item>DRAŽEN VIDMAN, OIB 42883746819</item>
      <item>VELIČKI KAMEN d.o.o. za proizvodnju, prijevoz i usluge, OIB 40910558665</item>
      <item>Mila Selak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SERVIS d.o.o.</izvorni_sadrzaj>
    <derivirana_varijabla naziv="DomainObject.Predmet.ProtustrankaIDrugi_1">SERVIS d.o.o.</derivirana_varijabla>
  </DomainObject.Predmet.ProtustrankaIDrugi>
  <DomainObject.Predmet.StrankaIDrugiAdressOIB>
    <izvorni_sadrzaj>FINA Regionalni centar Zagreb, OIB 85821130368, Ul.grada vukovara 70, 10000 Zagreb</izvorni_sadrzaj>
    <derivirana_varijabla naziv="DomainObject.Predmet.StrankaIDrugiAdressOIB_1">FINA Regionalni centar Zagreb, OIB 85821130368, Ul.grada vukovara 70, 10000 Zagreb</derivirana_varijabla>
  </DomainObject.Predmet.StrankaIDrugiAdressOIB>
  <DomainObject.Predmet.ProtustrankaIDrugiAdressOIB>
    <izvorni_sadrzaj>SERVIS d.o.o., OIB 43519087965, Brestača 97, 44330 Novska</izvorni_sadrzaj>
    <derivirana_varijabla naziv="DomainObject.Predmet.ProtustrankaIDrugiAdressOIB_1">SERVIS d.o.o., OIB 43519087965, Brestača 97,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SERVIS d.o.o.</item>
      <item>PETAR PLEŠ</item>
      <item>DRAŽEN VIDMAN</item>
      <item>VELIČKI KAMEN d.o.o. za proizvodnju, prijevoz i usluge</item>
      <item>Mila Selak</item>
    </izvorni_sadrzaj>
    <derivirana_varijabla naziv="DomainObject.Predmet.SudioniciListNaziv_1">
      <item>FINA Regionalni centar Zagreb</item>
      <item>SERVIS d.o.o.</item>
      <item>PETAR PLEŠ</item>
      <item>DRAŽEN VIDMAN</item>
      <item>VELIČKI KAMEN d.o.o. za proizvodnju, prijevoz i usluge</item>
      <item>Mila Selak</item>
    </derivirana_varijabla>
  </DomainObject.Predmet.SudioniciListNaziv>
  <DomainObject.Predmet.SudioniciListAdressOIB>
    <izvorni_sadrzaj>
      <item>FINA Regionalni centar Zagreb, OIB 85821130368, Ul.grada vukovara 70,10000 Zagreb</item>
      <item>SERVIS d.o.o., OIB 43519087965, Brestača 97,44330 Novska</item>
      <item>PETAR PLEŠ, OIB 41760309169, Đure Szabe 6,44330 Novska</item>
      <item>DRAŽEN VIDMAN, OIB 42883746819, Vladimira Nazora 77,42240 Ivanec</item>
      <item>VELIČKI KAMEN d.o.o. za proizvodnju, prijevoz i usluge, OIB 40910558665, Industrijska ulica 6,34330 Velika</item>
      <item>Mila Selak, Gajeva ulica 7,10000 Zagreb</item>
    </izvorni_sadrzaj>
    <derivirana_varijabla naziv="DomainObject.Predmet.SudioniciListAdressOIB_1">
      <item>FINA Regionalni centar Zagreb, OIB 85821130368, Ul.grada vukovara 70,10000 Zagreb</item>
      <item>SERVIS d.o.o., OIB 43519087965, Brestača 97,44330 Novska</item>
      <item>PETAR PLEŠ, OIB 41760309169, Đure Szabe 6,44330 Novska</item>
      <item>DRAŽEN VIDMAN, OIB 42883746819, Vladimira Nazora 77,42240 Ivanec</item>
      <item>VELIČKI KAMEN d.o.o. za proizvodnju, prijevoz i usluge, OIB 40910558665, Industrijska ulica 6,34330 Velika</item>
      <item>Mila Selak, Gajeva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43519087965</item>
      <item>, OIB 41760309169</item>
      <item>, OIB 42883746819</item>
      <item>, OIB 40910558665</item>
      <item>, OIB null</item>
    </izvorni_sadrzaj>
    <derivirana_varijabla naziv="DomainObject.Predmet.SudioniciListNazivOIB_1">
      <item>, OIB 85821130368</item>
      <item>, OIB 43519087965</item>
      <item>, OIB 41760309169</item>
      <item>, OIB 42883746819</item>
      <item>, OIB 40910558665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rujna 2017.</izvorni_sadrzaj>
    <derivirana_varijabla naziv="DomainObject.Predmet.DatumZadnjeOdrzaneSudskeRadnje_1">14. rujna 2017.</derivirana_varijabla>
  </DomainObject.Predmet.DatumZadnjeOdrzaneSudskeRadnje>
  <DomainObject.PredzadnjaOdlukaIzPredmeta.DatumDonosenjaOdluke>
    <izvorni_sadrzaj>21. ožujka 2019.</izvorni_sadrzaj>
    <derivirana_varijabla naziv="DomainObject.PredzadnjaOdlukaIzPredmeta.DatumDonosenjaOdluke_1">21. ožujka 2019.</derivirana_varijabla>
  </DomainObject.PredzadnjaOdlukaIzPredmeta.DatumDonosenjaOdluke>
  <DomainObject.PredzadnjaOdlukaIzPredmeta.Oznaka>
    <izvorni_sadrzaj>St-517/2015-105</izvorni_sadrzaj>
    <derivirana_varijabla naziv="DomainObject.PredzadnjaOdlukaIzPredmeta.Oznaka_1">St-517/2015-105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164</properties:Words>
  <properties:Characters>772</properties:Characters>
  <properties:Lines>38</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2019-03-20T14:20:00Z</dcterms:created>
  <dc:creator>nmarkovic</dc:creator>
  <cp:lastModifiedBy>Dijana Hadžić</cp:lastModifiedBy>
  <cp:lastPrinted>2019-03-21T12:38:00Z</cp:lastPrinted>
  <dcterms:modified xmlns:xsi="http://www.w3.org/2001/XMLSchema-instance" xsi:type="dcterms:W3CDTF">2019-03-21T12:38:00Z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(44. zaključak - očitovanje FINE na navode ponuditelja da mu nije vraćena jamčevina.docx)</vt:lpwstr>
  </prop:property>
  <prop:property name="CC_coloring" pid="4" fmtid="{D5CDD505-2E9C-101B-9397-08002B2CF9AE}">
    <vt:bool>false</vt:bool>
  </prop:property>
  <prop:property name="BrojStranica" pid="5" fmtid="{D5CDD505-2E9C-101B-9397-08002B2CF9AE}">
    <vt:i4>1</vt:i4>
  </prop:property>
</prop:Properties>
</file>