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C84447" w:rsidP="00CD763E" w:rsidR="00C84447">
                  <w:pPr>
                    <w:pStyle w:val="VSVerzija"/>
                  </w:pPr>
                </w:p>
                <w:p w:rsidRDefault="001C5274" w:rsidP="00CD763E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C84447">
                    <w:t>2046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410773" w14:paraId="d410773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C84447">
        <w:t xml:space="preserve"> RAČUNOVODSTVO BUBALO d.o.o. za usluge, Zagreb, Ilica 146, MBS: 080873285, OIB: 34743713275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D763E">
        <w:t>17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C84447">
        <w:t>RAČUNOVODSTVO BUBALO d.o.o. za usluge, Zagreb, Ilica 146, MBS: 080873285, OIB: 34743713275</w:t>
      </w:r>
      <w:r>
        <w:t xml:space="preserve">, na temelju neizvršenih osnova za plaćanje iznosi </w:t>
      </w:r>
      <w:r w:rsidR="00C84447">
        <w:t>12.609,77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360699">
        <w:t xml:space="preserve"> </w:t>
      </w:r>
      <w:r w:rsidR="00C84447">
        <w:t xml:space="preserve">Ante Bubalo, Zagreb, </w:t>
      </w:r>
      <w:proofErr w:type="spellStart"/>
      <w:r w:rsidR="00C84447">
        <w:t>Urekova</w:t>
      </w:r>
      <w:proofErr w:type="spellEnd"/>
      <w:r w:rsidR="00C84447">
        <w:t xml:space="preserve"> 47, OIB: 17434109493</w:t>
      </w:r>
      <w:r w:rsidR="00360699">
        <w:t xml:space="preserve">, </w:t>
      </w:r>
      <w:r w:rsidR="0044678F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84447">
        <w:t>2046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D763E">
        <w:t>17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CD763E">
        <w:t>08</w:t>
      </w:r>
      <w:r w:rsidR="00CA32CF">
        <w:t>.03.</w:t>
      </w:r>
    </w:p>
    <w:p w:rsidRDefault="00764E23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96668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0699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076E9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4E23"/>
    <w:rsid w:val="007667D7"/>
    <w:rsid w:val="00783908"/>
    <w:rsid w:val="00790F2F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8E31ED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84447"/>
    <w:rsid w:val="00CA32CF"/>
    <w:rsid w:val="00CA7F62"/>
    <w:rsid w:val="00CD763E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4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E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E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E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E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4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E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E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E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E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St-2046/2018</izvorni_sadrzaj>
    <derivirana_varijabla naziv="DomainObject.Predmet.OznakaBroj_1">St-2046/2018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RAČUNOVODSTVO BUBALO d.o.o.</izvorni_sadrzaj>
    <derivirana_varijabla naziv="DomainObject.Predmet.ProtustrankaFormated_1">  RAČUNOVODSTVO BUBALO d.o.o.</derivirana_varijabla>
  </DomainObject.Predmet.ProtustrankaFormated>
  <DomainObject.Predmet.ProtustrankaFormatedOIB>
    <izvorni_sadrzaj>  RAČUNOVODSTVO BUBALO d.o.o., OIB 34743713275</izvorni_sadrzaj>
    <derivirana_varijabla naziv="DomainObject.Predmet.ProtustrankaFormatedOIB_1">  RAČUNOVODSTVO BUBALO d.o.o., OIB 34743713275</derivirana_varijabla>
  </DomainObject.Predmet.ProtustrankaFormatedOIB>
  <DomainObject.Predmet.ProtustrankaFormatedWithAdress>
    <izvorni_sadrzaj> RAČUNOVODSTVO BUBALO d.o.o., Ilica 146, 10000 Zagreb</izvorni_sadrzaj>
    <derivirana_varijabla naziv="DomainObject.Predmet.ProtustrankaFormatedWithAdress_1"> RAČUNOVODSTVO BUBALO d.o.o., Ilica 146, 10000 Zagreb</derivirana_varijabla>
  </DomainObject.Predmet.ProtustrankaFormatedWithAdress>
  <DomainObject.Predmet.ProtustrankaFormatedWithAdressOIB>
    <izvorni_sadrzaj> RAČUNOVODSTVO BUBALO d.o.o., OIB 34743713275, Ilica 146, 10000 Zagreb</izvorni_sadrzaj>
    <derivirana_varijabla naziv="DomainObject.Predmet.ProtustrankaFormatedWithAdressOIB_1"> RAČUNOVODSTVO BUBALO d.o.o., OIB 34743713275, Ilica 146, 10000 Zagreb</derivirana_varijabla>
  </DomainObject.Predmet.ProtustrankaFormatedWithAdressOIB>
  <DomainObject.Predmet.ProtustrankaWithAdress>
    <izvorni_sadrzaj>RAČUNOVODSTVO BUBALO d.o.o. Ilica 146, 10000 Zagreb</izvorni_sadrzaj>
    <derivirana_varijabla naziv="DomainObject.Predmet.ProtustrankaWithAdress_1">RAČUNOVODSTVO BUBALO d.o.o. Ilica 146, 10000 Zagreb</derivirana_varijabla>
  </DomainObject.Predmet.ProtustrankaWithAdress>
  <DomainObject.Predmet.ProtustrankaWithAdressOIB>
    <izvorni_sadrzaj>RAČUNOVODSTVO BUBALO d.o.o., OIB 34743713275, Ilica 146, 10000 Zagreb</izvorni_sadrzaj>
    <derivirana_varijabla naziv="DomainObject.Predmet.ProtustrankaWithAdressOIB_1">RAČUNOVODSTVO BUBALO d.o.o., OIB 34743713275, Ilica 146, 10000 Zagreb</derivirana_varijabla>
  </DomainObject.Predmet.ProtustrankaWithAdressOIB>
  <DomainObject.Predmet.ProtustrankaNazivFormated>
    <izvorni_sadrzaj>RAČUNOVODSTVO BUBALO d.o.o.</izvorni_sadrzaj>
    <derivirana_varijabla naziv="DomainObject.Predmet.ProtustrankaNazivFormated_1">RAČUNOVODSTVO BUBALO d.o.o.</derivirana_varijabla>
  </DomainObject.Predmet.ProtustrankaNazivFormated>
  <DomainObject.Predmet.ProtustrankaNazivFormatedOIB>
    <izvorni_sadrzaj>RAČUNOVODSTVO BUBALO d.o.o., OIB 34743713275</izvorni_sadrzaj>
    <derivirana_varijabla naziv="DomainObject.Predmet.ProtustrankaNazivFormatedOIB_1">RAČUNOVODSTVO BUBALO d.o.o., OIB 34743713275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RAČUNOVODSTVO BUBALO d.o.o.</item>
    </izvorni_sadrzaj>
    <derivirana_varijabla naziv="DomainObject.Predmet.ProtuStrankaListFormated_1">
      <item>RAČUNOVODSTVO BUBALO d.o.o.</item>
    </derivirana_varijabla>
  </DomainObject.Predmet.ProtuStrankaListFormated>
  <DomainObject.Predmet.ProtuStrankaListFormatedOIB>
    <izvorni_sadrzaj>
      <item>RAČUNOVODSTVO BUBALO d.o.o., OIB 34743713275</item>
    </izvorni_sadrzaj>
    <derivirana_varijabla naziv="DomainObject.Predmet.ProtuStrankaListFormatedOIB_1">
      <item>RAČUNOVODSTVO BUBALO d.o.o., OIB 34743713275</item>
    </derivirana_varijabla>
  </DomainObject.Predmet.ProtuStrankaListFormatedOIB>
  <DomainObject.Predmet.ProtuStrankaListFormatedWithAdress>
    <izvorni_sadrzaj>
      <item>RAČUNOVODSTVO BUBALO d.o.o., Ilica 146, 10000 Zagreb</item>
    </izvorni_sadrzaj>
    <derivirana_varijabla naziv="DomainObject.Predmet.ProtuStrankaListFormatedWithAdress_1">
      <item>RAČUNOVODSTVO BUBALO d.o.o., Ilica 146, 10000 Zagreb</item>
    </derivirana_varijabla>
  </DomainObject.Predmet.ProtuStrankaListFormatedWithAdress>
  <DomainObject.Predmet.ProtuStrankaListFormatedWithAdressOIB>
    <izvorni_sadrzaj>
      <item>RAČUNOVODSTVO BUBALO d.o.o., OIB 34743713275, Ilica 146, 10000 Zagreb</item>
    </izvorni_sadrzaj>
    <derivirana_varijabla naziv="DomainObject.Predmet.ProtuStrankaListFormatedWithAdressOIB_1">
      <item>RAČUNOVODSTVO BUBALO d.o.o., OIB 34743713275, Ilica 146, 10000 Zagreb</item>
    </derivirana_varijabla>
  </DomainObject.Predmet.ProtuStrankaListFormatedWithAdressOIB>
  <DomainObject.Predmet.ProtuStrankaListNazivFormated>
    <izvorni_sadrzaj>
      <item>RAČUNOVODSTVO BUBALO d.o.o.</item>
    </izvorni_sadrzaj>
    <derivirana_varijabla naziv="DomainObject.Predmet.ProtuStrankaListNazivFormated_1">
      <item>RAČUNOVODSTVO BUBALO d.o.o.</item>
    </derivirana_varijabla>
  </DomainObject.Predmet.ProtuStrankaListNazivFormated>
  <DomainObject.Predmet.ProtuStrankaListNazivFormatedOIB>
    <izvorni_sadrzaj>
      <item>RAČUNOVODSTVO BUBALO d.o.o., OIB 34743713275</item>
    </izvorni_sadrzaj>
    <derivirana_varijabla naziv="DomainObject.Predmet.ProtuStrankaListNazivFormatedOIB_1">
      <item>RAČUNOVODSTVO BUBALO d.o.o., OIB 34743713275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RAČUNOVODSTVO BUBALO d.o.o.</izvorni_sadrzaj>
    <derivirana_varijabla naziv="DomainObject.Predmet.ProtustrankaIDrugi_1">RAČUNOVODSTVO BUBALO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RAČUNOVODSTVO BUBALO d.o.o., OIB 34743713275, Ilica 146, 10000 Zagreb</izvorni_sadrzaj>
    <derivirana_varijabla naziv="DomainObject.Predmet.ProtustrankaIDrugiAdressOIB_1">RAČUNOVODSTVO BUBALO d.o.o., OIB 34743713275, Ilica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RAČUNOVODSTVO BUBALO d.o.o.</item>
      <item>FINA Regionalni centar Zagreb</item>
    </izvorni_sadrzaj>
    <derivirana_varijabla naziv="DomainObject.Predmet.SudioniciListNaziv_1">
      <item>RAČUNOVODSTVO BUBALO d.o.o.</item>
      <item>FINA Regionalni centar Zagreb</item>
    </derivirana_varijabla>
  </DomainObject.Predmet.SudioniciListNaziv>
  <DomainObject.Predmet.SudioniciListAdressOIB>
    <izvorni_sadrzaj>
      <item>RAČUNOVODSTVO BUBALO d.o.o., OIB 34743713275, Ilica 146,10000 Zagreb</item>
      <item>FINA Regionalni centar Zagreb, OIB 85821130368, Trg svibanjskih žrtava 1995. 1,10000 Zagreb</item>
    </izvorni_sadrzaj>
    <derivirana_varijabla naziv="DomainObject.Predmet.SudioniciListAdressOIB_1">
      <item>RAČUNOVODSTVO BUBALO d.o.o., OIB 34743713275, Ilica 146,10000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34743713275</item>
      <item>, OIB 85821130368</item>
    </izvorni_sadrzaj>
    <derivirana_varijabla naziv="DomainObject.Predmet.SudioniciListNazivOIB_1">
      <item>, OIB 34743713275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D6497-0441-4322-8F8C-D006AFA9F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2129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2019-01-17T10:21:00Z</dcterms:created>
  <dc:creator>Snježana Andrijanić</dc:creator>
  <cp:lastModifiedBy>Sanda Gučić</cp:lastModifiedBy>
  <cp:lastPrinted>2019-01-17T10:19:00Z</cp:lastPrinted>
  <dcterms:modified xmlns:xsi="http://www.w3.org/2001/XMLSchema-instance" xsi:type="dcterms:W3CDTF">2019-01-17T11:19:00Z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(St-2046-18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