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142694d" w14:paraId="142694d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154027">
        <w:rPr>
          <w:rFonts w:eastAsia="Times New Roman"/>
          <w:szCs w:val="20"/>
          <w:lang w:eastAsia="hr-HR"/>
        </w:rPr>
        <w:t>3</w:t>
      </w:r>
      <w:r w:rsidR="000E532B">
        <w:rPr>
          <w:rFonts w:eastAsia="Times New Roman"/>
          <w:szCs w:val="20"/>
          <w:lang w:eastAsia="hr-HR"/>
        </w:rPr>
        <w:t>451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0E532B">
        <w:rPr>
          <w:rFonts w:eastAsia="Times New Roman"/>
          <w:szCs w:val="24"/>
          <w:lang w:eastAsia="hr-HR"/>
        </w:rPr>
        <w:t>UDRUGA ZA PROMIDŽBU SPORTA I SPORTSKOG TURIZMA "GLOBALSPORT", Zagreb, Metalčeva 17</w:t>
      </w:r>
      <w:r w:rsidR="00154027">
        <w:rPr>
          <w:rFonts w:eastAsia="Times New Roman"/>
          <w:szCs w:val="24"/>
          <w:lang w:eastAsia="hr-HR"/>
        </w:rPr>
        <w:t>,</w:t>
      </w:r>
      <w:r w:rsidR="00DC408F">
        <w:rPr>
          <w:rFonts w:eastAsia="Times New Roman"/>
          <w:szCs w:val="24"/>
          <w:lang w:eastAsia="hr-HR"/>
        </w:rPr>
        <w:t xml:space="preserve"> </w:t>
      </w:r>
      <w:r w:rsidR="000E532B">
        <w:rPr>
          <w:rFonts w:eastAsia="Times New Roman"/>
          <w:szCs w:val="24"/>
          <w:lang w:eastAsia="hr-HR"/>
        </w:rPr>
        <w:t>reg. broj</w:t>
      </w:r>
      <w:r w:rsidR="00B43EB3">
        <w:rPr>
          <w:rFonts w:eastAsia="Times New Roman"/>
          <w:szCs w:val="24"/>
          <w:lang w:eastAsia="hr-HR"/>
        </w:rPr>
        <w:t>:</w:t>
      </w:r>
      <w:r w:rsidR="000E532B">
        <w:rPr>
          <w:rFonts w:eastAsia="Times New Roman"/>
          <w:szCs w:val="24"/>
          <w:lang w:eastAsia="hr-HR"/>
        </w:rPr>
        <w:t>21003738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0E532B">
        <w:rPr>
          <w:rFonts w:eastAsia="Times New Roman"/>
          <w:szCs w:val="24"/>
          <w:lang w:eastAsia="hr-HR"/>
        </w:rPr>
        <w:t>40084991660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30E0A">
        <w:rPr>
          <w:rFonts w:eastAsia="Times New Roman"/>
          <w:szCs w:val="24"/>
          <w:lang w:eastAsia="hr-HR"/>
        </w:rPr>
        <w:t>8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0E532B" w:rsidRPr="000E532B">
        <w:t xml:space="preserve"> UDRUGA ZA PROMIDŽBU SPORTA I SPORTSKOG TURIZMA "GLOBALSPORT", Zagreb, Metalčeva 17, reg. broj:21003738, OIB:40084991660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430E0A">
        <w:t>8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B43EB3" w:rsidRPr="00B43EB3">
        <w:t xml:space="preserve"> </w:t>
      </w:r>
      <w:r w:rsidR="000E532B" w:rsidRPr="000E532B">
        <w:t>UDRUGA ZA PROMIDŽBU SPORTA I SPORTSKOG TURIZMA "GLOBALSPORT", Zagreb, Metalčeva 17, reg. broj:21003738, OIB:40084991660</w:t>
      </w:r>
      <w:r w:rsidR="000E532B">
        <w:t>.</w:t>
      </w: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DC408F" w:rsidR="00DC408F" w:rsidRPr="00DC408F">
      <w:pPr>
        <w:jc w:val="center"/>
      </w:pPr>
      <w:r>
        <w:lastRenderedPageBreak/>
        <w:t xml:space="preserve">                     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   81. St-3</w:t>
      </w:r>
      <w:r w:rsidR="000E532B">
        <w:t>451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050C8E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>Zagrebu 8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1C76B4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1C76B4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C76B4" w:rsidP="009C4219" w:rsidR="001C76B4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005E2"/>
    <w:rsid w:val="00050C8E"/>
    <w:rsid w:val="000B2827"/>
    <w:rsid w:val="000E532B"/>
    <w:rsid w:val="00154027"/>
    <w:rsid w:val="001C76B4"/>
    <w:rsid w:val="00307086"/>
    <w:rsid w:val="00430E0A"/>
    <w:rsid w:val="004439D8"/>
    <w:rsid w:val="00470517"/>
    <w:rsid w:val="004A254C"/>
    <w:rsid w:val="004D318E"/>
    <w:rsid w:val="00756A5F"/>
    <w:rsid w:val="008C665D"/>
    <w:rsid w:val="00974536"/>
    <w:rsid w:val="009C4219"/>
    <w:rsid w:val="00A55785"/>
    <w:rsid w:val="00B43EB3"/>
    <w:rsid w:val="00B82EC1"/>
    <w:rsid w:val="00C30EF8"/>
    <w:rsid w:val="00C32E72"/>
    <w:rsid w:val="00C464A2"/>
    <w:rsid w:val="00C72C52"/>
    <w:rsid w:val="00D40CCE"/>
    <w:rsid w:val="00DC408F"/>
    <w:rsid w:val="00DD369A"/>
    <w:rsid w:val="00E4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0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5E2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5E2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5E2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0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5E2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5E2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5E2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3451</izvorni_sadrzaj>
    <derivirana_varijabla naziv="DomainObject.Predmet.Broj_1">3451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St-3451/2015</izvorni_sadrzaj>
    <derivirana_varijabla naziv="DomainObject.Predmet.OznakaBroj_1">St-3451/2015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PROMIDŽBU SPORTA I SPORTSKOG TURIZMA GLOBALSPORT</izvorni_sadrzaj>
    <derivirana_varijabla naziv="DomainObject.Predmet.ProtustrankaFormated_1">  UDRUGA ZA PROMIDŽBU SPORTA I SPORTSKOG TURIZMA GLOBALSPORT</derivirana_varijabla>
  </DomainObject.Predmet.ProtustrankaFormated>
  <DomainObject.Predmet.ProtustrankaFormatedOIB>
    <izvorni_sadrzaj>  UDRUGA ZA PROMIDŽBU SPORTA I SPORTSKOG TURIZMA GLOBALSPORT, OIB 40084991660</izvorni_sadrzaj>
    <derivirana_varijabla naziv="DomainObject.Predmet.ProtustrankaFormatedOIB_1">  UDRUGA ZA PROMIDŽBU SPORTA I SPORTSKOG TURIZMA GLOBALSPORT, OIB 40084991660</derivirana_varijabla>
  </DomainObject.Predmet.ProtustrankaFormatedOIB>
  <DomainObject.Predmet.ProtustrankaFormatedWithAdress>
    <izvorni_sadrzaj> UDRUGA ZA PROMIDŽBU SPORTA I SPORTSKOG TURIZMA GLOBALSPORT, Metalčeva 17, 10000 Zagreb</izvorni_sadrzaj>
    <derivirana_varijabla naziv="DomainObject.Predmet.ProtustrankaFormatedWithAdress_1"> UDRUGA ZA PROMIDŽBU SPORTA I SPORTSKOG TURIZMA GLOBALSPORT, Metalčeva 17, 10000 Zagreb</derivirana_varijabla>
  </DomainObject.Predmet.ProtustrankaFormatedWithAdress>
  <DomainObject.Predmet.ProtustrankaFormatedWithAdressOIB>
    <izvorni_sadrzaj> UDRUGA ZA PROMIDŽBU SPORTA I SPORTSKOG TURIZMA GLOBALSPORT, OIB 40084991660, Metalčeva 17, 10000 Zagreb</izvorni_sadrzaj>
    <derivirana_varijabla naziv="DomainObject.Predmet.ProtustrankaFormatedWithAdressOIB_1"> UDRUGA ZA PROMIDŽBU SPORTA I SPORTSKOG TURIZMA GLOBALSPORT, OIB 40084991660, Metalčeva 17, 10000 Zagreb</derivirana_varijabla>
  </DomainObject.Predmet.ProtustrankaFormatedWithAdressOIB>
  <DomainObject.Predmet.ProtustrankaWithAdress>
    <izvorni_sadrzaj>UDRUGA ZA PROMIDŽBU SPORTA I SPORTSKOG TURIZMA GLOBALSPORT Metalčeva 17, 10000 Zagreb</izvorni_sadrzaj>
    <derivirana_varijabla naziv="DomainObject.Predmet.ProtustrankaWithAdress_1">UDRUGA ZA PROMIDŽBU SPORTA I SPORTSKOG TURIZMA GLOBALSPORT Metalčeva 17, 10000 Zagreb</derivirana_varijabla>
  </DomainObject.Predmet.ProtustrankaWithAdress>
  <DomainObject.Predmet.ProtustrankaWithAdressOIB>
    <izvorni_sadrzaj>UDRUGA ZA PROMIDŽBU SPORTA I SPORTSKOG TURIZMA GLOBALSPORT, OIB 40084991660, Metalčeva 17, 10000 Zagreb</izvorni_sadrzaj>
    <derivirana_varijabla naziv="DomainObject.Predmet.ProtustrankaWithAdressOIB_1">UDRUGA ZA PROMIDŽBU SPORTA I SPORTSKOG TURIZMA GLOBALSPORT, OIB 40084991660, Metalčeva 17, 10000 Zagreb</derivirana_varijabla>
  </DomainObject.Predmet.ProtustrankaWithAdressOIB>
  <DomainObject.Predmet.ProtustrankaNazivFormated>
    <izvorni_sadrzaj>UDRUGA ZA PROMIDŽBU SPORTA I SPORTSKOG TURIZMA GLOBALSPORT</izvorni_sadrzaj>
    <derivirana_varijabla naziv="DomainObject.Predmet.ProtustrankaNazivFormated_1">UDRUGA ZA PROMIDŽBU SPORTA I SPORTSKOG TURIZMA GLOBALSPORT</derivirana_varijabla>
  </DomainObject.Predmet.ProtustrankaNazivFormated>
  <DomainObject.Predmet.ProtustrankaNazivFormatedOIB>
    <izvorni_sadrzaj>UDRUGA ZA PROMIDŽBU SPORTA I SPORTSKOG TURIZMA GLOBALSPORT, OIB 40084991660</izvorni_sadrzaj>
    <derivirana_varijabla naziv="DomainObject.Predmet.ProtustrankaNazivFormatedOIB_1">UDRUGA ZA PROMIDŽBU SPORTA I SPORTSKOG TURIZMA GLOBALSPORT, OIB 40084991660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PROMIDŽBU SPORTA I SPORTSKOG TURIZMA GLOBALSPORT</item>
    </izvorni_sadrzaj>
    <derivirana_varijabla naziv="DomainObject.Predmet.ProtuStrankaListFormated_1">
      <item>UDRUGA ZA PROMIDŽBU SPORTA I SPORTSKOG TURIZMA GLOBALSPORT</item>
    </derivirana_varijabla>
  </DomainObject.Predmet.ProtuStrankaListFormated>
  <DomainObject.Predmet.ProtuStrankaListFormatedOIB>
    <izvorni_sadrzaj>
      <item>UDRUGA ZA PROMIDŽBU SPORTA I SPORTSKOG TURIZMA GLOBALSPORT, OIB 40084991660</item>
    </izvorni_sadrzaj>
    <derivirana_varijabla naziv="DomainObject.Predmet.ProtuStrankaListFormatedOIB_1">
      <item>UDRUGA ZA PROMIDŽBU SPORTA I SPORTSKOG TURIZMA GLOBALSPORT, OIB 40084991660</item>
    </derivirana_varijabla>
  </DomainObject.Predmet.ProtuStrankaListFormatedOIB>
  <DomainObject.Predmet.ProtuStrankaListFormatedWithAdress>
    <izvorni_sadrzaj>
      <item>UDRUGA ZA PROMIDŽBU SPORTA I SPORTSKOG TURIZMA GLOBALSPORT, Metalčeva 17, 10000 Zagreb</item>
    </izvorni_sadrzaj>
    <derivirana_varijabla naziv="DomainObject.Predmet.ProtuStrankaListFormatedWithAdress_1">
      <item>UDRUGA ZA PROMIDŽBU SPORTA I SPORTSKOG TURIZMA GLOBALSPORT, Metalčeva 17, 10000 Zagreb</item>
    </derivirana_varijabla>
  </DomainObject.Predmet.ProtuStrankaListFormatedWithAdress>
  <DomainObject.Predmet.ProtuStrankaListFormatedWithAdressOIB>
    <izvorni_sadrzaj>
      <item>UDRUGA ZA PROMIDŽBU SPORTA I SPORTSKOG TURIZMA GLOBALSPORT, OIB 40084991660, Metalčeva 17, 10000 Zagreb</item>
    </izvorni_sadrzaj>
    <derivirana_varijabla naziv="DomainObject.Predmet.ProtuStrankaListFormatedWithAdressOIB_1">
      <item>UDRUGA ZA PROMIDŽBU SPORTA I SPORTSKOG TURIZMA GLOBALSPORT, OIB 40084991660, Metalčeva 17, 10000 Zagreb</item>
    </derivirana_varijabla>
  </DomainObject.Predmet.ProtuStrankaListFormatedWithAdressOIB>
  <DomainObject.Predmet.ProtuStrankaListNazivFormated>
    <izvorni_sadrzaj>
      <item>UDRUGA ZA PROMIDŽBU SPORTA I SPORTSKOG TURIZMA GLOBALSPORT</item>
    </izvorni_sadrzaj>
    <derivirana_varijabla naziv="DomainObject.Predmet.ProtuStrankaListNazivFormated_1">
      <item>UDRUGA ZA PROMIDŽBU SPORTA I SPORTSKOG TURIZMA GLOBALSPORT</item>
    </derivirana_varijabla>
  </DomainObject.Predmet.ProtuStrankaListNazivFormated>
  <DomainObject.Predmet.ProtuStrankaListNazivFormatedOIB>
    <izvorni_sadrzaj>
      <item>UDRUGA ZA PROMIDŽBU SPORTA I SPORTSKOG TURIZMA GLOBALSPORT, OIB 40084991660</item>
    </izvorni_sadrzaj>
    <derivirana_varijabla naziv="DomainObject.Predmet.ProtuStrankaListNazivFormatedOIB_1">
      <item>UDRUGA ZA PROMIDŽBU SPORTA I SPORTSKOG TURIZMA GLOBALSPORT, OIB 40084991660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PROMIDŽBU SPORTA I SPORTSKOG TURIZMA GLOBALSPORT</izvorni_sadrzaj>
    <derivirana_varijabla naziv="DomainObject.Predmet.ProtustrankaIDrugi_1">UDRUGA ZA PROMIDŽBU SPORTA I SPORTSKOG TURIZMA GLOBALSPORT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PROMIDŽBU SPORTA I SPORTSKOG TURIZMA GLOBALSPORT, OIB 40084991660, Metalčeva 17, 10000 Zagreb</izvorni_sadrzaj>
    <derivirana_varijabla naziv="DomainObject.Predmet.ProtustrankaIDrugiAdressOIB_1">UDRUGA ZA PROMIDŽBU SPORTA I SPORTSKOG TURIZMA GLOBALSPORT, OIB 40084991660, Metalčeva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PROMIDŽBU SPORTA I SPORTSKOG TURIZMA GLOBALSPORT</item>
      <item>FINA Regionalni centar Zagreb</item>
    </izvorni_sadrzaj>
    <derivirana_varijabla naziv="DomainObject.Predmet.SudioniciListNaziv_1">
      <item>UDRUGA ZA PROMIDŽBU SPORTA I SPORTSKOG TURIZMA GLOBALSPORT</item>
      <item>FINA Regionalni centar Zagreb</item>
    </derivirana_varijabla>
  </DomainObject.Predmet.SudioniciListNaziv>
  <DomainObject.Predmet.SudioniciListAdressOIB>
    <izvorni_sadrzaj>
      <item>UDRUGA ZA PROMIDŽBU SPORTA I SPORTSKOG TURIZMA GLOBALSPORT, OIB 40084991660, Metalčeva 17,10000 Zagreb</item>
      <item>FINA Regionalni centar Zagreb, OIB 85821130368, Trg svibanjskih žrtava 1995. 1,10000 Zagreb</item>
    </izvorni_sadrzaj>
    <derivirana_varijabla naziv="DomainObject.Predmet.SudioniciListAdressOIB_1">
      <item>UDRUGA ZA PROMIDŽBU SPORTA I SPORTSKOG TURIZMA GLOBALSPORT, OIB 40084991660, Metalčeva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40084991660</item>
      <item>, OIB 85821130368</item>
    </izvorni_sadrzaj>
    <derivirana_varijabla naziv="DomainObject.Predmet.SudioniciListNazivOIB_1">
      <item>, OIB 40084991660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2377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2016-09-07T13:09:00Z</dcterms:created>
  <dc:creator>Mario Žišković</dc:creator>
  <cp:lastModifiedBy>Lidija Klinčić</cp:lastModifiedBy>
  <cp:lastPrinted>2016-09-07T13:09:00Z</cp:lastPrinted>
  <dcterms:modified xmlns:xsi="http://www.w3.org/2001/XMLSchema-instance" xsi:type="dcterms:W3CDTF">2016-09-08T07:22:00Z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