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c843a" w14:paraId="98c843a" w:rsidRDefault="00102729" w:rsidP="00910611" w:rsidR="0010272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2729" w:rsidP="00910611" w:rsidR="00102729">
      <w:r>
        <w:rPr>
          <w:rFonts w:eastAsia="MS Mincho"/>
        </w:rPr>
        <w:t>REPUBLIKA HRVATSKA</w:t>
      </w:r>
    </w:p>
    <w:p w:rsidRDefault="00102729" w:rsidP="00910611" w:rsidR="00102729">
      <w:r>
        <w:rPr>
          <w:rFonts w:eastAsia="MS Mincho"/>
        </w:rPr>
        <w:t>TRGOVAČKI SUD U RIJECI</w:t>
      </w:r>
    </w:p>
    <w:p w:rsidRDefault="00102729" w:rsidR="0010272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990A8B">
      <w:pPr>
        <w:jc w:val="center"/>
      </w:pPr>
    </w:p>
    <w:p w:rsidRDefault="00A56D3B" w:rsidP="004F57EB" w:rsidR="00A56D3B" w:rsidRPr="00990A8B">
      <w:pPr>
        <w:jc w:val="center"/>
      </w:pP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8400B8" w:rsidP="008400B8" w:rsidR="008400B8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6E0C54">
        <w:rPr>
          <w:rFonts w:eastAsiaTheme="minorHAnsi"/>
          <w:lang w:eastAsia="en-US"/>
        </w:rPr>
        <w:t>DRAŽENOVIĆ jednostavno društvo s ograničenom odgovornošću za usluge i trgovinu Brinje (Općina Brinje), Draženovići 37, jednostavno društvo s ograničenom</w:t>
      </w:r>
      <w:r w:rsidR="006E0C54">
        <w:t xml:space="preserve">, OIB: </w:t>
      </w:r>
      <w:r w:rsidR="006E0C54">
        <w:rPr>
          <w:rFonts w:eastAsiaTheme="minorHAnsi"/>
          <w:lang w:eastAsia="en-US"/>
        </w:rPr>
        <w:t>10663636249</w:t>
      </w:r>
      <w:r w:rsidR="006E0C54">
        <w:t xml:space="preserve">, MBS: </w:t>
      </w:r>
      <w:r w:rsidR="006E0C54">
        <w:rPr>
          <w:rFonts w:eastAsiaTheme="minorHAnsi"/>
          <w:lang w:eastAsia="en-US"/>
        </w:rPr>
        <w:t>040319040</w:t>
      </w:r>
      <w:r w:rsidRPr="006319A6">
        <w:t xml:space="preserve">, dana </w:t>
      </w:r>
      <w:r w:rsidR="003821BA">
        <w:t>7</w:t>
      </w:r>
      <w:r w:rsidR="00C517EE">
        <w:t>. travnja</w:t>
      </w:r>
      <w:r w:rsidRPr="006319A6">
        <w:t xml:space="preserve"> 201</w:t>
      </w:r>
      <w:r w:rsidR="00C517EE">
        <w:t>7</w:t>
      </w:r>
      <w:r w:rsidRPr="006319A6">
        <w:t xml:space="preserve">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6E0C54">
        <w:rPr>
          <w:rFonts w:eastAsiaTheme="minorHAnsi"/>
          <w:lang w:eastAsia="en-US"/>
        </w:rPr>
        <w:t>DRAŽENOVIĆ jednostavno društvo s ograničenom odgovornošću za usluge i trgovinu Brinje (Općina Brinje), Draženovići 37, jednostavno društvo s ograničenom</w:t>
      </w:r>
      <w:r w:rsidR="006E0C54">
        <w:t xml:space="preserve">, OIB: </w:t>
      </w:r>
      <w:r w:rsidR="006E0C54">
        <w:rPr>
          <w:rFonts w:eastAsiaTheme="minorHAnsi"/>
          <w:lang w:eastAsia="en-US"/>
        </w:rPr>
        <w:t>10663636249</w:t>
      </w:r>
      <w:r w:rsidR="006E0C54">
        <w:t xml:space="preserve">, MBS: </w:t>
      </w:r>
      <w:r w:rsidR="006E0C54">
        <w:rPr>
          <w:rFonts w:eastAsiaTheme="minorHAnsi"/>
          <w:lang w:eastAsia="en-US"/>
        </w:rPr>
        <w:t>040319040</w:t>
      </w:r>
      <w:r w:rsidR="008E0B5A">
        <w:t>.</w:t>
      </w:r>
    </w:p>
    <w:p w:rsidRDefault="00C5695B" w:rsidP="00360BE2" w:rsidR="00C5695B" w:rsidRPr="00F4344B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F4344B">
        <w:t>e-</w:t>
      </w:r>
      <w:r w:rsidR="00EF2F5F" w:rsidRPr="00F4344B">
        <w:t>O</w:t>
      </w:r>
      <w:r w:rsidRPr="00F4344B">
        <w:t>glasn</w:t>
      </w:r>
      <w:r w:rsidR="00EF2F5F" w:rsidRPr="00F4344B">
        <w:t>a</w:t>
      </w:r>
      <w:r w:rsidRPr="00F4344B">
        <w:t xml:space="preserve"> ploč</w:t>
      </w:r>
      <w:r w:rsidR="00EF2F5F" w:rsidRPr="00F4344B">
        <w:t>a</w:t>
      </w:r>
      <w:r w:rsidRPr="00F4344B">
        <w:t xml:space="preserve"> sud</w:t>
      </w:r>
      <w:r w:rsidR="00EF2F5F" w:rsidRPr="00F4344B">
        <w:t>ova</w:t>
      </w:r>
      <w:r w:rsidRPr="00F4344B">
        <w:t xml:space="preserve"> dana </w:t>
      </w:r>
      <w:r w:rsidR="003821BA">
        <w:t>7</w:t>
      </w:r>
      <w:r w:rsidR="00C517EE">
        <w:t>. travnja</w:t>
      </w:r>
      <w:r w:rsidR="00C517EE" w:rsidRPr="00F4344B">
        <w:t xml:space="preserve"> </w:t>
      </w:r>
      <w:r w:rsidR="002F3701" w:rsidRPr="00F4344B">
        <w:t>2017</w:t>
      </w:r>
      <w:r w:rsidRPr="00F4344B">
        <w:t xml:space="preserve">. godine u </w:t>
      </w:r>
      <w:r w:rsidR="002378E4">
        <w:t>1</w:t>
      </w:r>
      <w:r w:rsidR="00741EA8">
        <w:t>4</w:t>
      </w:r>
      <w:r w:rsidRPr="00F4344B">
        <w:t>,0</w:t>
      </w:r>
      <w:r w:rsidR="00B04834" w:rsidRPr="00F4344B">
        <w:t>5</w:t>
      </w:r>
      <w:r w:rsidRPr="00F4344B">
        <w:t xml:space="preserve"> sati.</w:t>
      </w:r>
    </w:p>
    <w:p w:rsidRDefault="00360BE2" w:rsidP="00642223" w:rsidR="00642223" w:rsidRPr="00F4344B">
      <w:pPr>
        <w:numPr>
          <w:ilvl w:val="0"/>
          <w:numId w:val="1"/>
        </w:numPr>
        <w:jc w:val="both"/>
        <w:rPr>
          <w:bCs/>
        </w:rPr>
      </w:pPr>
      <w:r w:rsidRPr="00F4344B">
        <w:t>Za stečajnog upravitelja imenuje se</w:t>
      </w:r>
      <w:r w:rsidR="00990A8B" w:rsidRPr="00F4344B">
        <w:t xml:space="preserve"> </w:t>
      </w:r>
      <w:r w:rsidR="006E0C54">
        <w:t>Antonela Jolić Zubčić, OIB:03188914525, Ante Starčevića 5, Rijeka</w:t>
      </w:r>
      <w:r w:rsidR="0081532F" w:rsidRPr="00F4344B">
        <w:t>.</w:t>
      </w:r>
    </w:p>
    <w:p w:rsidRDefault="00360BE2" w:rsidP="00360BE2" w:rsidR="00360BE2" w:rsidRPr="00F4344B">
      <w:pPr>
        <w:numPr>
          <w:ilvl w:val="0"/>
          <w:numId w:val="1"/>
        </w:numPr>
        <w:jc w:val="both"/>
        <w:rPr>
          <w:bCs/>
        </w:rPr>
      </w:pPr>
      <w:r w:rsidRPr="00F4344B">
        <w:rPr>
          <w:bCs/>
        </w:rPr>
        <w:t xml:space="preserve">Zaključuje se stečajni postupak nad dužnikom </w:t>
      </w:r>
      <w:r w:rsidR="006E0C54">
        <w:rPr>
          <w:rFonts w:eastAsiaTheme="minorHAnsi"/>
          <w:lang w:eastAsia="en-US"/>
        </w:rPr>
        <w:t>DRAŽENOVIĆ jednostavno društvo s ograničenom odgovornošću za usluge i trgovinu Brinje (Općina Brinje), Draženovići 37, jednostavno društvo s ograničenom</w:t>
      </w:r>
      <w:r w:rsidR="006E0C54">
        <w:t xml:space="preserve">, OIB: </w:t>
      </w:r>
      <w:r w:rsidR="006E0C54">
        <w:rPr>
          <w:rFonts w:eastAsiaTheme="minorHAnsi"/>
          <w:lang w:eastAsia="en-US"/>
        </w:rPr>
        <w:t>10663636249</w:t>
      </w:r>
      <w:r w:rsidR="006E0C54">
        <w:t xml:space="preserve">, MBS: </w:t>
      </w:r>
      <w:r w:rsidR="006E0C54">
        <w:rPr>
          <w:rFonts w:eastAsiaTheme="minorHAnsi"/>
          <w:lang w:eastAsia="en-US"/>
        </w:rPr>
        <w:t>040319040</w:t>
      </w:r>
      <w:r w:rsidR="0081532F" w:rsidRPr="00F4344B">
        <w:t>.</w:t>
      </w:r>
    </w:p>
    <w:p w:rsidRDefault="0004736A" w:rsidP="00360BE2" w:rsidR="006830EE" w:rsidRPr="00F4344B">
      <w:pPr>
        <w:numPr>
          <w:ilvl w:val="0"/>
          <w:numId w:val="1"/>
        </w:numPr>
        <w:jc w:val="both"/>
        <w:rPr>
          <w:bCs/>
        </w:rPr>
      </w:pPr>
      <w:r w:rsidRPr="00F4344B">
        <w:t>Otvaranje stečajnog postupka upisati će se u sudski registar ovog suda, a</w:t>
      </w:r>
      <w:r w:rsidR="006830EE" w:rsidRPr="00F4344B">
        <w:rPr>
          <w:bCs/>
        </w:rPr>
        <w:t xml:space="preserve"> po  pravomoćnosti </w:t>
      </w:r>
      <w:r w:rsidRPr="00F4344B">
        <w:rPr>
          <w:bCs/>
        </w:rPr>
        <w:t xml:space="preserve">ovog rješenja će  se isto rješenje još jednom </w:t>
      </w:r>
      <w:r w:rsidR="006830EE" w:rsidRPr="00F4344B">
        <w:rPr>
          <w:bCs/>
        </w:rPr>
        <w:t xml:space="preserve">dostaviti sudskom registru ovog suda </w:t>
      </w:r>
      <w:r w:rsidRPr="00F4344B">
        <w:rPr>
          <w:bCs/>
        </w:rPr>
        <w:t xml:space="preserve">uz potvrdu pravomoćnosti </w:t>
      </w:r>
      <w:r w:rsidR="006830EE" w:rsidRPr="00F4344B">
        <w:rPr>
          <w:bCs/>
        </w:rPr>
        <w:t>radi  brisanja dužnika.</w:t>
      </w:r>
    </w:p>
    <w:p w:rsidRDefault="00990A8B" w:rsidP="00990A8B" w:rsidR="00990A8B" w:rsidRPr="00F4344B">
      <w:pPr>
        <w:numPr>
          <w:ilvl w:val="0"/>
          <w:numId w:val="1"/>
        </w:numPr>
        <w:tabs>
          <w:tab w:pos="851" w:val="left"/>
        </w:tabs>
        <w:jc w:val="both"/>
      </w:pPr>
      <w:r w:rsidRPr="00F4344B">
        <w:tab/>
        <w:t xml:space="preserve">Ukida se mjera osiguranja iz članka 118. stavak 1. i 2. Stečajnog zakona (objavljenog u NN 71/15), određena rješenjem </w:t>
      </w:r>
      <w:r w:rsidR="006E0C54">
        <w:t xml:space="preserve">na zapisniku </w:t>
      </w:r>
      <w:r w:rsidRPr="00F4344B">
        <w:t>ovog suda posl. br. 14 St-</w:t>
      </w:r>
      <w:r w:rsidR="00485503">
        <w:t>6</w:t>
      </w:r>
      <w:r w:rsidR="006E0C54">
        <w:t>35</w:t>
      </w:r>
      <w:r w:rsidR="00723C61" w:rsidRPr="00F4344B">
        <w:t>/2016</w:t>
      </w:r>
      <w:r w:rsidRPr="00F4344B">
        <w:t xml:space="preserve"> od </w:t>
      </w:r>
      <w:r w:rsidR="006E0C54">
        <w:t>20</w:t>
      </w:r>
      <w:r w:rsidR="00485503">
        <w:t>. prosinca</w:t>
      </w:r>
      <w:r w:rsidR="00B20AB5">
        <w:t xml:space="preserve"> 201</w:t>
      </w:r>
      <w:r w:rsidR="00485503">
        <w:t>6</w:t>
      </w:r>
      <w:r w:rsidRPr="00F4344B">
        <w:t xml:space="preserve">. godine o imenovanju privremenog stečajnog upravitelja </w:t>
      </w:r>
      <w:r w:rsidR="006E0C54">
        <w:t>Antonele Jolić Zubčić, OIB:03188914525, Ante Starčevića 5, Rijeka</w:t>
      </w:r>
      <w:r w:rsidRPr="00F4344B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6E0C54">
        <w:rPr>
          <w:rFonts w:eastAsiaTheme="minorHAnsi"/>
          <w:lang w:eastAsia="en-US"/>
        </w:rPr>
        <w:t xml:space="preserve">DRAŽENOVIĆ jednostavno društvo s ograničenom odgovornošću za usluge i </w:t>
      </w:r>
      <w:r w:rsidR="006E0C54">
        <w:rPr>
          <w:rFonts w:eastAsiaTheme="minorHAnsi"/>
          <w:lang w:eastAsia="en-US"/>
        </w:rPr>
        <w:lastRenderedPageBreak/>
        <w:t>trgovinu Brinje (Općina Brinje), Draženovići 37, jednostavno društvo s ograničenom</w:t>
      </w:r>
      <w:r w:rsidR="006E0C54">
        <w:t xml:space="preserve">, OIB: </w:t>
      </w:r>
      <w:r w:rsidR="006E0C54">
        <w:rPr>
          <w:rFonts w:eastAsiaTheme="minorHAnsi"/>
          <w:lang w:eastAsia="en-US"/>
        </w:rPr>
        <w:t>10663636249</w:t>
      </w:r>
      <w:r w:rsidR="006E0C54">
        <w:t xml:space="preserve">, MBS: </w:t>
      </w:r>
      <w:r w:rsidR="006E0C54">
        <w:rPr>
          <w:rFonts w:eastAsiaTheme="minorHAnsi"/>
          <w:lang w:eastAsia="en-US"/>
        </w:rPr>
        <w:t>040319040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485503">
        <w:rPr>
          <w:bCs/>
        </w:rPr>
        <w:t>6</w:t>
      </w:r>
      <w:r w:rsidR="006E0C54">
        <w:rPr>
          <w:bCs/>
        </w:rPr>
        <w:t>35</w:t>
      </w:r>
      <w:r w:rsidR="00A2797A">
        <w:rPr>
          <w:bCs/>
        </w:rPr>
        <w:t>/2016</w:t>
      </w:r>
      <w:r w:rsidR="00B04834">
        <w:rPr>
          <w:bCs/>
        </w:rPr>
        <w:t xml:space="preserve"> od </w:t>
      </w:r>
      <w:r w:rsidR="006E0C54">
        <w:rPr>
          <w:bCs/>
        </w:rPr>
        <w:t>14</w:t>
      </w:r>
      <w:r w:rsidR="00485503">
        <w:rPr>
          <w:bCs/>
        </w:rPr>
        <w:t>. listopada</w:t>
      </w:r>
      <w:r w:rsidR="00C517EE">
        <w:rPr>
          <w:bCs/>
        </w:rPr>
        <w:t xml:space="preserve"> 2016</w:t>
      </w:r>
      <w:r w:rsidR="00180CE9" w:rsidRPr="009F41CE">
        <w:rPr>
          <w:bCs/>
        </w:rPr>
        <w:t>. godine pokrenut je prethodni postupak radi utvrđivanja uvjeta za otvaranje stečajnog postupka nad dužnikom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6B5716">
        <w:t>podnesak</w:t>
      </w:r>
      <w:r w:rsidR="003717EB">
        <w:t xml:space="preserve"> </w:t>
      </w:r>
      <w:r w:rsidR="00B04834">
        <w:t xml:space="preserve">Financijske agencije od </w:t>
      </w:r>
      <w:r w:rsidR="006E0C54">
        <w:t>9</w:t>
      </w:r>
      <w:r w:rsidR="00485503">
        <w:t>. studenoga</w:t>
      </w:r>
      <w:r w:rsidR="00E07A1B">
        <w:t xml:space="preserve"> 201</w:t>
      </w:r>
      <w:r w:rsidR="00485503">
        <w:t>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485503">
        <w:rPr>
          <w:bCs/>
        </w:rPr>
        <w:t>9</w:t>
      </w:r>
      <w:r w:rsidR="00C517EE">
        <w:rPr>
          <w:bCs/>
        </w:rPr>
        <w:t>. ožujka</w:t>
      </w:r>
      <w:r w:rsidR="00642223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6E0C54">
        <w:rPr>
          <w:bCs/>
        </w:rPr>
        <w:t>39.000,00</w:t>
      </w:r>
      <w:r w:rsidR="005C5033">
        <w:rPr>
          <w:bCs/>
        </w:rPr>
        <w:t xml:space="preserve">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3821BA">
        <w:rPr>
          <w:bCs/>
        </w:rPr>
        <w:t>7</w:t>
      </w:r>
      <w:r w:rsidR="00C517EE">
        <w:rPr>
          <w:bCs/>
        </w:rPr>
        <w:t>. travnja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sectPr w:rsidSect="00E21176" w:rsidR="009F41C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1386" w:rsidR="00111386">
      <w:r>
        <w:separator/>
      </w:r>
    </w:p>
  </w:endnote>
  <w:endnote w:id="0" w:type="continuationSeparator">
    <w:p w:rsidRDefault="00111386" w:rsidR="001113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35E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1386" w:rsidR="00111386">
      <w:r>
        <w:separator/>
      </w:r>
    </w:p>
  </w:footnote>
  <w:footnote w:id="0" w:type="continuationSeparator">
    <w:p w:rsidRDefault="00111386" w:rsidR="001113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485503">
      <w:t>6</w:t>
    </w:r>
    <w:r w:rsidR="006E0C54">
      <w:t>35</w:t>
    </w:r>
    <w:r w:rsidR="00A2797A">
      <w:t>/2016</w:t>
    </w:r>
    <w:r w:rsidR="00484292">
      <w:t>-12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078AB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45D2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2729"/>
    <w:rsid w:val="00104721"/>
    <w:rsid w:val="00107AA3"/>
    <w:rsid w:val="0011023C"/>
    <w:rsid w:val="00110DF7"/>
    <w:rsid w:val="0011126D"/>
    <w:rsid w:val="00111386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5F5E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35EA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378E4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2A56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21BA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292"/>
    <w:rsid w:val="00484851"/>
    <w:rsid w:val="00484B57"/>
    <w:rsid w:val="004852D2"/>
    <w:rsid w:val="00485503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13F"/>
    <w:rsid w:val="005928A1"/>
    <w:rsid w:val="005A0453"/>
    <w:rsid w:val="005A045B"/>
    <w:rsid w:val="005A0B83"/>
    <w:rsid w:val="005A15D5"/>
    <w:rsid w:val="005A3FD7"/>
    <w:rsid w:val="005A49AC"/>
    <w:rsid w:val="005B236F"/>
    <w:rsid w:val="005B571B"/>
    <w:rsid w:val="005B65A4"/>
    <w:rsid w:val="005B70B9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0C5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1EA8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3BAF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4FF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4F32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1343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0AB5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7EE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6173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A1B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1DE9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44B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0EAC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1027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7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7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7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7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027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0272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1027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7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7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7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7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027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0272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St-635/2016</izvorni_sadrzaj>
    <derivirana_varijabla naziv="DomainObject.Predmet.OznakaBroj_1">St-635/2016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DRAŽENOVIĆ j.d.o.o.</izvorni_sadrzaj>
    <derivirana_varijabla naziv="DomainObject.Predmet.ProtustrankaFormated_1">  DRAŽENOVIĆ j.d.o.o.</derivirana_varijabla>
  </DomainObject.Predmet.ProtustrankaFormated>
  <DomainObject.Predmet.ProtustrankaFormatedOIB>
    <izvorni_sadrzaj>  DRAŽENOVIĆ j.d.o.o., OIB 10663636249</izvorni_sadrzaj>
    <derivirana_varijabla naziv="DomainObject.Predmet.ProtustrankaFormatedOIB_1">  DRAŽENOVIĆ j.d.o.o., OIB 10663636249</derivirana_varijabla>
  </DomainObject.Predmet.ProtustrankaFormatedOIB>
  <DomainObject.Predmet.ProtustrankaFormatedWithAdress>
    <izvorni_sadrzaj> DRAŽENOVIĆ j.d.o.o., Draženovići 37, 53260 Brinje</izvorni_sadrzaj>
    <derivirana_varijabla naziv="DomainObject.Predmet.ProtustrankaFormatedWithAdress_1"> DRAŽENOVIĆ j.d.o.o., Draženovići 37, 53260 Brinje</derivirana_varijabla>
  </DomainObject.Predmet.ProtustrankaFormatedWithAdress>
  <DomainObject.Predmet.ProtustrankaFormatedWithAdressOIB>
    <izvorni_sadrzaj> DRAŽENOVIĆ j.d.o.o., OIB 10663636249, Draženovići 37, 53260 Brinje</izvorni_sadrzaj>
    <derivirana_varijabla naziv="DomainObject.Predmet.ProtustrankaFormatedWithAdressOIB_1"> DRAŽENOVIĆ j.d.o.o., OIB 10663636249, Draženovići 37, 53260 Brinje</derivirana_varijabla>
  </DomainObject.Predmet.ProtustrankaFormatedWithAdressOIB>
  <DomainObject.Predmet.ProtustrankaWithAdress>
    <izvorni_sadrzaj>DRAŽENOVIĆ j.d.o.o. Draženovići 37, 53260 Brinje</izvorni_sadrzaj>
    <derivirana_varijabla naziv="DomainObject.Predmet.ProtustrankaWithAdress_1">DRAŽENOVIĆ j.d.o.o. Draženovići 37, 53260 Brinje</derivirana_varijabla>
  </DomainObject.Predmet.ProtustrankaWithAdress>
  <DomainObject.Predmet.ProtustrankaWithAdressOIB>
    <izvorni_sadrzaj>DRAŽENOVIĆ j.d.o.o., OIB 10663636249, Draženovići 37, 53260 Brinje</izvorni_sadrzaj>
    <derivirana_varijabla naziv="DomainObject.Predmet.ProtustrankaWithAdressOIB_1">DRAŽENOVIĆ j.d.o.o., OIB 10663636249, Draženovići 37, 53260 Brinje</derivirana_varijabla>
  </DomainObject.Predmet.ProtustrankaWithAdressOIB>
  <DomainObject.Predmet.ProtustrankaNazivFormated>
    <izvorni_sadrzaj>DRAŽENOVIĆ j.d.o.o.</izvorni_sadrzaj>
    <derivirana_varijabla naziv="DomainObject.Predmet.ProtustrankaNazivFormated_1">DRAŽENOVIĆ j.d.o.o.</derivirana_varijabla>
  </DomainObject.Predmet.ProtustrankaNazivFormated>
  <DomainObject.Predmet.ProtustrankaNazivFormatedOIB>
    <izvorni_sadrzaj>DRAŽENOVIĆ j.d.o.o., OIB 10663636249</izvorni_sadrzaj>
    <derivirana_varijabla naziv="DomainObject.Predmet.ProtustrankaNazivFormatedOIB_1">DRAŽENOVIĆ j.d.o.o., OIB 10663636249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DRAŽENOVIĆ j.d.o.o.</item>
    </izvorni_sadrzaj>
    <derivirana_varijabla naziv="DomainObject.Predmet.ProtuStrankaListFormated_1">
      <item>DRAŽENOVIĆ j.d.o.o.</item>
    </derivirana_varijabla>
  </DomainObject.Predmet.ProtuStrankaListFormated>
  <DomainObject.Predmet.ProtuStrankaListFormatedOIB>
    <izvorni_sadrzaj>
      <item>DRAŽENOVIĆ j.d.o.o., OIB 10663636249</item>
    </izvorni_sadrzaj>
    <derivirana_varijabla naziv="DomainObject.Predmet.ProtuStrankaListFormatedOIB_1">
      <item>DRAŽENOVIĆ j.d.o.o., OIB 10663636249</item>
    </derivirana_varijabla>
  </DomainObject.Predmet.ProtuStrankaListFormatedOIB>
  <DomainObject.Predmet.ProtuStrankaListFormatedWithAdress>
    <izvorni_sadrzaj>
      <item>DRAŽENOVIĆ j.d.o.o., Draženovići 37, 53260 Brinje</item>
    </izvorni_sadrzaj>
    <derivirana_varijabla naziv="DomainObject.Predmet.ProtuStrankaListFormatedWithAdress_1">
      <item>DRAŽENOVIĆ j.d.o.o., Draženovići 37, 53260 Brinje</item>
    </derivirana_varijabla>
  </DomainObject.Predmet.ProtuStrankaListFormatedWithAdress>
  <DomainObject.Predmet.ProtuStrankaListFormatedWithAdressOIB>
    <izvorni_sadrzaj>
      <item>DRAŽENOVIĆ j.d.o.o., OIB 10663636249, Draženovići 37, 53260 Brinje</item>
    </izvorni_sadrzaj>
    <derivirana_varijabla naziv="DomainObject.Predmet.ProtuStrankaListFormatedWithAdressOIB_1">
      <item>DRAŽENOVIĆ j.d.o.o., OIB 10663636249, Draženovići 37, 53260 Brinje</item>
    </derivirana_varijabla>
  </DomainObject.Predmet.ProtuStrankaListFormatedWithAdressOIB>
  <DomainObject.Predmet.ProtuStrankaListNazivFormated>
    <izvorni_sadrzaj>
      <item>DRAŽENOVIĆ j.d.o.o.</item>
    </izvorni_sadrzaj>
    <derivirana_varijabla naziv="DomainObject.Predmet.ProtuStrankaListNazivFormated_1">
      <item>DRAŽENOVIĆ j.d.o.o.</item>
    </derivirana_varijabla>
  </DomainObject.Predmet.ProtuStrankaListNazivFormated>
  <DomainObject.Predmet.ProtuStrankaListNazivFormatedOIB>
    <izvorni_sadrzaj>
      <item>DRAŽENOVIĆ j.d.o.o., OIB 10663636249</item>
    </izvorni_sadrzaj>
    <derivirana_varijabla naziv="DomainObject.Predmet.ProtuStrankaListNazivFormatedOIB_1">
      <item>DRAŽENOVIĆ j.d.o.o., OIB 10663636249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DRAŽENOVIĆ j.d.o.o.</izvorni_sadrzaj>
    <derivirana_varijabla naziv="DomainObject.Predmet.ProtustrankaIDrugi_1">DRAŽENOVIĆ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DRAŽENOVIĆ j.d.o.o., OIB 10663636249, Draženovići 37, 53260 Brinje</izvorni_sadrzaj>
    <derivirana_varijabla naziv="DomainObject.Predmet.ProtustrankaIDrugiAdressOIB_1">DRAŽENOVIĆ j.d.o.o., OIB 10663636249, Draženovići 37, 53260 Brinje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DRAŽENOVIĆ j.d.o.o.</item>
    </izvorni_sadrzaj>
    <derivirana_varijabla naziv="DomainObject.Predmet.SudioniciListNaziv_1">
      <item>FINA Rijeka</item>
      <item>DRAŽENOVIĆ j.d.o.o.</item>
    </derivirana_varijabla>
  </DomainObject.Predmet.SudioniciListNaziv>
  <DomainObject.Predmet.SudioniciListAdressOIB>
    <izvorni_sadrzaj>
      <item>FINA Rijeka, OIB 85821130368, Frana Kurelca 8,51000 Rijeka</item>
      <item>DRAŽENOVIĆ j.d.o.o., OIB 10663636249, Draženovići 37,53260 Brinje</item>
    </izvorni_sadrzaj>
    <derivirana_varijabla naziv="DomainObject.Predmet.SudioniciListAdressOIB_1">
      <item>FINA Rijeka, OIB 85821130368, Frana Kurelca 8,51000 Rijeka</item>
      <item>DRAŽENOVIĆ j.d.o.o., OIB 10663636249, Draženovići 37,53260 Brinje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10663636249</item>
    </izvorni_sadrzaj>
    <derivirana_varijabla naziv="DomainObject.Predmet.SudioniciListNazivOIB_1">
      <item>, OIB 85821130368</item>
      <item>, OIB 10663636249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CDC468-7F55-462F-9EB6-3AD2603009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797</properties:Words>
  <properties:Characters>4440</properties:Characters>
  <properties:Lines>95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2017-04-07T11:45:00Z</dcterms:created>
  <dc:creator>korlevicd</dc:creator>
  <cp:lastModifiedBy>Danijela Fumić</cp:lastModifiedBy>
  <cp:lastPrinted>2017-04-07T11:44:00Z</cp:lastPrinted>
  <dcterms:modified xmlns:xsi="http://www.w3.org/2001/XMLSchema-instance" xsi:type="dcterms:W3CDTF">2017-04-07T11:46:00Z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