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eede" w14:paraId="d27eede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96A2B" w:rsidP="00A96A2B" w:rsidR="00363E90" w:rsidRPr="0039412B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4496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/16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57253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POSAVINA, Sunja, Bobovac 259, OIB 89899232523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listopada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E3786D" w:rsidR="00E3786D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POSAVINA, Sunja, Bobovac 259, OIB 89899232523.</w:t>
      </w:r>
    </w:p>
    <w:p w:rsidRDefault="00F57253" w:rsidP="00F57253" w:rsidR="00F57253" w:rsidRPr="00F57253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se NEVENKA KOROMAN iz Zagreba, Gj. Szaba 4, OIB 29918517997,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F57253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20. listopada</w:t>
      </w:r>
      <w:r w:rsidR="00E3786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2016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F57253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14,00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57253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39412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F57253" w:rsidRP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NEVENKA KOROMAN iz Zagreba, Gj. Szaba 4</w:t>
      </w:r>
      <w:r w:rsid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39412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F57253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07. veljače 2017. u 11,3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F57253">
        <w:rPr>
          <w:rFonts w:cs="Times New Roman" w:eastAsia="Times New Roman" w:hAnsi="Times New Roman" w:ascii="Times New Roman"/>
          <w:sz w:val="24"/>
          <w:szCs w:val="24"/>
          <w:lang w:eastAsia="hr-HR"/>
        </w:rPr>
        <w:t>12,00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6E233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eb, Trg svibanjskih žrtava 1995.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110. stavak 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za provedbu stečajnog postupka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prema očevidniku redoslijeda osnova za plaćanje dužnik ima evidentirane neizvršene osnove za plaćanje u neprekidnom razdoblju od 120 dana u ukupnom iznosu od 449.173,72 kn. </w:t>
      </w:r>
    </w:p>
    <w:p w:rsidRDefault="008E3F18" w:rsidP="00363E90" w:rsidR="008E3F1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Prijedlog za otvaranje stečajnog postupka objavljen je na e-oglasnoj ploči ovog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 i to dana 14.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</w:p>
    <w:p w:rsidRDefault="004315BB" w:rsidP="00363E90" w:rsidR="004315BB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očištu održanom dana 20.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radi utvrđivanja pretpostavki za otvaranje stečajnog postupka, zakonski zastupnik dužnika priznaje da postoje razlozi za otvaranje stečajnog postupka. </w:t>
      </w:r>
    </w:p>
    <w:p w:rsidRDefault="00363E90" w:rsidP="00363E90" w:rsidR="004315B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podnese prijedlog za otvaranje stečajnog postupka, a dužni prizna postojanje stečajnog razloga.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F62B9" w:rsidP="00363E90" w:rsidR="000F62B9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363E90" w:rsidP="00363E90" w:rsidR="00363E90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363E90" w:rsidR="00C85FD3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E233D" w:rsidP="00C85FD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20. listopada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DD135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D1357" w:rsidP="00DD1357" w:rsidR="00DD1357" w:rsidRPr="00DD13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DD1357" w:rsidP="00DD1357" w:rsidR="00DD1357" w:rsidRPr="00DD13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</w:r>
      <w:r w:rsidRPr="00DD1357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C85FD3" w:rsidRPr="00C85FD3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1357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F57253">
      <w:t>4496</w:t>
    </w:r>
    <w:r w:rsidR="0039412B">
      <w:t>/16</w:t>
    </w:r>
  </w:p>
  <w:p w:rsidRDefault="00DD1357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0F62B9"/>
    <w:rsid w:val="00126163"/>
    <w:rsid w:val="00281564"/>
    <w:rsid w:val="002A5ECC"/>
    <w:rsid w:val="00306762"/>
    <w:rsid w:val="00355756"/>
    <w:rsid w:val="00363E90"/>
    <w:rsid w:val="00380E09"/>
    <w:rsid w:val="0039412B"/>
    <w:rsid w:val="003D03E2"/>
    <w:rsid w:val="00402B6C"/>
    <w:rsid w:val="004315BB"/>
    <w:rsid w:val="00444877"/>
    <w:rsid w:val="004F06D0"/>
    <w:rsid w:val="00531CEC"/>
    <w:rsid w:val="005F12FA"/>
    <w:rsid w:val="005F6BD0"/>
    <w:rsid w:val="006E233D"/>
    <w:rsid w:val="00735E80"/>
    <w:rsid w:val="007C2B9E"/>
    <w:rsid w:val="00881DA9"/>
    <w:rsid w:val="00894862"/>
    <w:rsid w:val="008A0731"/>
    <w:rsid w:val="008E3F18"/>
    <w:rsid w:val="0099198B"/>
    <w:rsid w:val="0099599F"/>
    <w:rsid w:val="009A5C2F"/>
    <w:rsid w:val="009C3A74"/>
    <w:rsid w:val="00A96A2B"/>
    <w:rsid w:val="00AF1638"/>
    <w:rsid w:val="00B1179E"/>
    <w:rsid w:val="00BC25EC"/>
    <w:rsid w:val="00C26F28"/>
    <w:rsid w:val="00C73A73"/>
    <w:rsid w:val="00C743CE"/>
    <w:rsid w:val="00C8443D"/>
    <w:rsid w:val="00C85FD3"/>
    <w:rsid w:val="00CA6AB4"/>
    <w:rsid w:val="00D06168"/>
    <w:rsid w:val="00D746D2"/>
    <w:rsid w:val="00DA42CC"/>
    <w:rsid w:val="00DD1357"/>
    <w:rsid w:val="00E3786D"/>
    <w:rsid w:val="00E4445F"/>
    <w:rsid w:val="00E7198B"/>
    <w:rsid w:val="00EC17FF"/>
    <w:rsid w:val="00F43B1B"/>
    <w:rsid w:val="00F5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zastupanog po punomoćniku JOSIP MAČAK</izvorni_sadrzaj>
    <derivirana_varijabla naziv="DomainObject.Predmet.ProtustrankaFormated_1">  Poljoprivredna zadruga POSAVINA zastupanog po punomoćniku JOSIP MAČAK</derivirana_varijabla>
  </DomainObject.Predmet.ProtustrankaFormated>
  <DomainObject.Predmet.ProtustrankaFormatedOIB>
    <izvorni_sadrzaj>  Poljoprivredna zadruga POSAVINA, OIB 89899232523 zastupanog po punomoćniku JOSIP MAČAK</izvorni_sadrzaj>
    <derivirana_varijabla naziv="DomainObject.Predmet.ProtustrankaFormatedOIB_1">  Poljoprivredna zadruga POSAVINA, OIB 89899232523 zastupanog po punomoćniku JOSIP MAČAK</derivirana_varijabla>
  </DomainObject.Predmet.ProtustrankaFormatedOIB>
  <DomainObject.Predmet.ProtustrankaFormatedWithAdress>
    <izvorni_sadrzaj> Poljoprivredna zadruga POSAVINA, Bobovac 259, 44210 Sunja zastupanog po punomoćniku JOSIP MAČAK</izvorni_sadrzaj>
    <derivirana_varijabla naziv="DomainObject.Predmet.ProtustrankaFormatedWithAdress_1"> Poljoprivredna zadruga POSAVINA, Bobovac 259, 44210 Sunja zastupanog po punomoćniku JOSIP MAČAK</derivirana_varijabla>
  </DomainObject.Predmet.ProtustrankaFormatedWithAdress>
  <DomainObject.Predmet.ProtustrankaFormatedWithAdressOIB>
    <izvorni_sadrzaj> Poljoprivredna zadruga POSAVINA, OIB 89899232523, Bobovac 259, 44210 Sunja zastupanog po punomoćniku JOSIP MAČAK</izvorni_sadrzaj>
    <derivirana_varijabla naziv="DomainObject.Predmet.ProtustrankaFormatedWithAdressOIB_1"> Poljoprivredna zadruga POSAVINA, OIB 89899232523, Bobovac 259, 44210 Sunja zastupanog po punomoćniku JOSIP MAČAK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 zastupanog po punomoćniku JOSIP MAČAK</item>
    </izvorni_sadrzaj>
    <derivirana_varijabla naziv="DomainObject.Predmet.ProtuStrankaListFormated_1">
      <item>Poljoprivredna zadruga POSAVINA zastupanog po punomoćniku JOSIP MAČAK</item>
    </derivirana_varijabla>
  </DomainObject.Predmet.ProtuStrankaListFormated>
  <DomainObject.Predmet.ProtuStrankaListFormatedOIB>
    <izvorni_sadrzaj>
      <item>Poljoprivredna zadruga POSAVINA, OIB 89899232523 zastupanog po punomoćniku JOSIP MAČAK</item>
    </izvorni_sadrzaj>
    <derivirana_varijabla naziv="DomainObject.Predmet.ProtuStrankaListFormatedOIB_1">
      <item>Poljoprivredna zadruga POSAVINA, OIB 89899232523 zastupanog po punomoćniku JOSIP MAČAK</item>
    </derivirana_varijabla>
  </DomainObject.Predmet.ProtuStrankaListFormatedOIB>
  <DomainObject.Predmet.ProtuStrankaListFormatedWithAdress>
    <izvorni_sadrzaj>
      <item>Poljoprivredna zadruga POSAVINA, Bobovac 259, 44210 Sunja zastupanog po punomoćniku JOSIP MAČAK</item>
    </izvorni_sadrzaj>
    <derivirana_varijabla naziv="DomainObject.Predmet.ProtuStrankaListFormatedWithAdress_1">
      <item>Poljoprivredna zadruga POSAVINA, Bobovac 259, 44210 Sunja zastupanog po punomoćniku JOSIP MAČAK</item>
    </derivirana_varijabla>
  </DomainObject.Predmet.ProtuStrankaListFormatedWithAdress>
  <DomainObject.Predmet.ProtuStrankaListFormatedWithAdressOIB>
    <izvorni_sadrzaj>
      <item>Poljoprivredna zadruga POSAVINA, OIB 89899232523, Bobovac 259, 44210 Sunja zastupanog po punomoćniku JOSIP MAČAK</item>
    </izvorni_sadrzaj>
    <derivirana_varijabla naziv="DomainObject.Predmet.ProtuStrankaListFormatedWithAdressOIB_1">
      <item>Poljoprivredna zadruga POSAVINA, OIB 89899232523, Bobovac 259, 44210 Sunja zastupanog po punomoćniku JOSIP MAČAK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>
      <item>JOSIP MAČAK punomoćnik sudionika u postupku Poljoprivredna zadruga POSAVINA</item>
      <item>Odvjetničko društvo Klaić &amp; Klaić</item>
    </izvorni_sadrzaj>
    <derivirana_varijabla naziv="DomainObject.Predmet.OstaliListFormated_1">
      <item>JOSIP MAČAK punomoćnik sudionika u postupku Poljoprivredna zadruga POSAVINA</item>
      <item>Odvjetničko društvo Klaić &amp; Klaić</item>
    </derivirana_varijabla>
  </DomainObject.Predmet.OstaliListFormated>
  <DomainObject.Predmet.OstaliListFormatedOIB>
    <izvorni_sadrzaj>
      <item>JOSIP MAČAK, OIB 76610341252 punomoćnik sudionika u postupku Poljoprivredna zadruga POSAVINA</item>
      <item>Odvjetničko društvo Klaić &amp; Klaić</item>
    </izvorni_sadrzaj>
    <derivirana_varijabla naziv="DomainObject.Predmet.OstaliListFormatedOIB_1">
      <item>JOSIP MAČAK, OIB 76610341252 punomoćnik sudionika u postupku Poljoprivredna zadruga POSAVINA</item>
      <item>Odvjetničko društvo Klaić &amp; Klaić</item>
    </derivirana_varijabla>
  </DomainObject.Predmet.OstaliListFormatedOIB>
  <DomainObject.Predmet.OstaliListFormatedWithAdress>
    <izvorni_sadrzaj>
      <item>JOSIP MAČAK,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_1">
      <item>JOSIP MAČAK, Bobovac 259, 44000 Sisak punomoćnik sudionika u postupku Poljoprivredna zadruga POSAVINA</item>
      <item>Odvjetničko društvo Klaić &amp; Klaić, Boškovićeva 6/II, 10000 Zagreb</item>
    </derivirana_varijabla>
  </DomainObject.Predmet.OstaliListFormatedWithAdress>
  <DomainObject.Predmet.OstaliListFormatedWithAdressOIB>
    <izvorni_sadrzaj>
      <item>JOSIP MAČAK, OIB 76610341252,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OIB_1">
      <item>JOSIP MAČAK, OIB 76610341252, Bobovac 259, 44000 Sisak punomoćnik sudionika u postupku Poljoprivredna zadruga POSAVINA</item>
      <item>Odvjetničko društvo Klaić &amp; Klaić, Boškovićeva 6/II, 10000 Zagreb</item>
    </derivirana_varijabla>
  </DomainObject.Predmet.OstaliListFormatedWithAdressOIB>
  <DomainObject.Predmet.OstaliListNazivFormated>
    <izvorni_sadrzaj>
      <item>JOSIP MAČAK</item>
      <item>Odvjetničko društvo Klaić &amp; Klaić</item>
    </izvorni_sadrzaj>
    <derivirana_varijabla naziv="DomainObject.Predmet.OstaliListNazivFormated_1">
      <item>JOSIP MAČAK</item>
      <item>Odvjetničko društvo Klaić &amp; Klaić</item>
    </derivirana_varijabla>
  </DomainObject.Predmet.OstaliListNazivFormated>
  <DomainObject.Predmet.OstaliListNazivFormatedOIB>
    <izvorni_sadrzaj>
      <item>JOSIP MAČAK, OIB 76610341252</item>
      <item>Odvjetničko društvo Klaić &amp; Klaić</item>
    </izvorni_sadrzaj>
    <derivirana_varijabla naziv="DomainObject.Predmet.OstaliListNazivFormatedOIB_1">
      <item>JOSIP MAČAK, OIB 76610341252</item>
      <item>Odvjetničko društvo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POSAVINA</item>
      <item>JOSIP MAČAK</item>
      <item>Odvjetničko društvo Klaić &amp; Klaić</item>
    </izvorni_sadrzaj>
    <derivirana_varijabla naziv="DomainObject.Predmet.SudioniciListNaziv_1">
      <item>FINA Regionalni centar Zagreb</item>
      <item>Poljoprivredna zadruga POSAVINA</item>
      <item>JOSIP MAČAK</item>
      <item>Odvjetničko društvo Klaić &amp; Klaić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89899232523</item>
      <item>, OIB 76610341252</item>
      <item>, OIB null</item>
    </izvorni_sadrzaj>
    <derivirana_varijabla naziv="DomainObject.Predmet.SudioniciListNazivOIB_1">
      <item>, OIB 85821130368</item>
      <item>, OIB 89899232523</item>
      <item>, OIB 76610341252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3972</properties:Characters>
  <properties:Lines>103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2016-04-20T07:41:00Z</dcterms:created>
  <dc:creator>Mislav Kolakušić</dc:creator>
  <cp:lastModifiedBy>Monika Topolovec</cp:lastModifiedBy>
  <cp:lastPrinted>2016-10-20T11:24:00Z</cp:lastPrinted>
  <dcterms:modified xmlns:xsi="http://www.w3.org/2001/XMLSchema-instance" xsi:type="dcterms:W3CDTF">2016-10-20T11:29:00Z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