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27fc" w14:paraId="bd727fc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E425E8">
        <w:t>1711</w:t>
      </w:r>
      <w:r w:rsidR="007F19C5">
        <w:t>/17</w:t>
      </w:r>
      <w:r w:rsidR="0072710A">
        <w:t>-</w:t>
      </w:r>
      <w:r w:rsidR="00E425E8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E425E8">
        <w:t>ČISAR društvo s ograničenom odgovornošću za trgovinu i usluge</w:t>
      </w:r>
      <w:r w:rsidR="007032F3">
        <w:t xml:space="preserve">, Osijek, </w:t>
      </w:r>
      <w:r w:rsidR="00E425E8">
        <w:t>Trg Ante Starčevića 10</w:t>
      </w:r>
      <w:r w:rsidR="007032F3">
        <w:t>, MBS: 030</w:t>
      </w:r>
      <w:r w:rsidR="00E425E8">
        <w:t>125098</w:t>
      </w:r>
      <w:r w:rsidR="007032F3">
        <w:t xml:space="preserve">, OIB: </w:t>
      </w:r>
      <w:r w:rsidR="00E425E8">
        <w:t>06384080100</w:t>
      </w:r>
      <w:r w:rsidR="0072710A">
        <w:t xml:space="preserve">, </w:t>
      </w:r>
      <w:r w:rsidR="003B4C28">
        <w:t xml:space="preserve">dana </w:t>
      </w:r>
      <w:r w:rsidR="00E425E8">
        <w:t>12</w:t>
      </w:r>
      <w:r w:rsidR="00AA35FA">
        <w:t xml:space="preserve">. </w:t>
      </w:r>
      <w:r w:rsidR="007032F3">
        <w:t>s</w:t>
      </w:r>
      <w:r w:rsidR="00E425E8">
        <w:t>iječnja</w:t>
      </w:r>
      <w:r w:rsidR="00FE564E">
        <w:t xml:space="preserve"> 2018</w:t>
      </w:r>
      <w:r w:rsidR="002A27C9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E425E8">
        <w:t>Ika Čisar</w:t>
      </w:r>
      <w:r w:rsidR="007C1F28">
        <w:t xml:space="preserve">, </w:t>
      </w:r>
      <w:r w:rsidR="00E425E8">
        <w:t>Beli Manastir, Karanačka 14, OIB: 94912196869</w:t>
      </w:r>
      <w:r w:rsidR="000E65AC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E425E8">
        <w:t>1711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425E8">
        <w:t>ČISAR društvo s ograničenom odgovornošću za trgovinu i usluge, Osijek, Trg Ante Starčevića 10, MBS: 030125098, OIB: 06384080100</w:t>
      </w:r>
      <w:r w:rsidR="007C1F28">
        <w:t xml:space="preserve">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E425E8">
        <w:t>Ika Čisar, Beli Manastir, Karanačka 14, OIB: 94912196869</w:t>
      </w:r>
      <w:r w:rsidR="005210E0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E425E8">
        <w:t>Ika Čisar, Beli Manastir, Karanačka 14, OIB: 94912196869</w:t>
      </w:r>
      <w:r w:rsidR="009855A5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E425E8">
        <w:t xml:space="preserve">Ika Čisar, Beli Manastir, Karanačka 14, OIB: 94912196869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E425E8" w:rsidR="00B37B42">
      <w:pPr>
        <w:jc w:val="both"/>
      </w:pPr>
    </w:p>
    <w:p w:rsidRDefault="00B37B42" w:rsidP="00B37B42" w:rsidR="00B37B42">
      <w:pPr>
        <w:jc w:val="right"/>
      </w:pPr>
      <w:r>
        <w:lastRenderedPageBreak/>
        <w:t>Broj: 6 St-</w:t>
      </w:r>
      <w:r w:rsidR="007C1F28">
        <w:t>1</w:t>
      </w:r>
      <w:r w:rsidR="00E425E8">
        <w:t>711</w:t>
      </w:r>
      <w:r w:rsidR="00A276A6">
        <w:t>/17</w:t>
      </w:r>
      <w:r w:rsidR="007C1F28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E425E8">
        <w:t xml:space="preserve">Ika Čisar, Beli Manastir, Karanačka 14, OIB: 94912196869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425E8">
        <w:t>12</w:t>
      </w:r>
      <w:r w:rsidR="00AA35FA">
        <w:t xml:space="preserve">. </w:t>
      </w:r>
      <w:r w:rsidR="007C1F28">
        <w:t>s</w:t>
      </w:r>
      <w:r w:rsidR="00E425E8">
        <w:t>iječnja</w:t>
      </w:r>
      <w:r w:rsidR="002A27C9">
        <w:t xml:space="preserve"> 201</w:t>
      </w:r>
      <w:r w:rsidR="00FE564E">
        <w:t>8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E425E8">
        <w:t>Maja Videnović</w:t>
      </w:r>
      <w:r w:rsidR="002A27C9">
        <w:t xml:space="preserve">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</w:t>
      </w:r>
      <w:r w:rsidR="00AA35FA">
        <w:t xml:space="preserve">. </w:t>
      </w:r>
      <w:r w:rsidR="00E425E8">
        <w:t>12/2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Sect="00E425E8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7763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E65AC"/>
    <w:rsid w:val="000F22FF"/>
    <w:rsid w:val="0016016C"/>
    <w:rsid w:val="00163019"/>
    <w:rsid w:val="001635ED"/>
    <w:rsid w:val="001742E1"/>
    <w:rsid w:val="0019752C"/>
    <w:rsid w:val="001A0170"/>
    <w:rsid w:val="001A6201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17763"/>
    <w:rsid w:val="005210E0"/>
    <w:rsid w:val="0055624C"/>
    <w:rsid w:val="005B403D"/>
    <w:rsid w:val="005E5D90"/>
    <w:rsid w:val="00607E75"/>
    <w:rsid w:val="006139EC"/>
    <w:rsid w:val="006235FB"/>
    <w:rsid w:val="0063183A"/>
    <w:rsid w:val="006826C2"/>
    <w:rsid w:val="006837ED"/>
    <w:rsid w:val="006A2408"/>
    <w:rsid w:val="006A56C2"/>
    <w:rsid w:val="006D1526"/>
    <w:rsid w:val="006E0DEB"/>
    <w:rsid w:val="006F102E"/>
    <w:rsid w:val="007032F3"/>
    <w:rsid w:val="007242CD"/>
    <w:rsid w:val="00725641"/>
    <w:rsid w:val="0072710A"/>
    <w:rsid w:val="0074711B"/>
    <w:rsid w:val="00770E51"/>
    <w:rsid w:val="00786F1E"/>
    <w:rsid w:val="007A7E59"/>
    <w:rsid w:val="007C1241"/>
    <w:rsid w:val="007C1F28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274DA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25E8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7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7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St-1711/2017-3</izvorni_sadrzaj>
    <derivirana_varijabla naziv="DomainObject.Oznaka_1">St-1711/2017-3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St-1711/2017</izvorni_sadrzaj>
    <derivirana_varijabla naziv="DomainObject.Predmet.OznakaBroj_1">St-1711/2017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ČISAR društvo s ograničenom odgovornošću za trgovinu i usluge</izvorni_sadrzaj>
    <derivirana_varijabla naziv="DomainObject.Predmet.ProtustrankaFormated_1">  ČISAR društvo s ograničenom odgovornošću za trgovinu i usluge</derivirana_varijabla>
  </DomainObject.Predmet.ProtustrankaFormated>
  <DomainObject.Predmet.ProtustrankaFormatedOIB>
    <izvorni_sadrzaj>  ČISAR društvo s ograničenom odgovornošću za trgovinu i usluge, OIB 06384080100</izvorni_sadrzaj>
    <derivirana_varijabla naziv="DomainObject.Predmet.ProtustrankaFormatedOIB_1">  ČISAR društvo s ograničenom odgovornošću za trgovinu i usluge, OIB 06384080100</derivirana_varijabla>
  </DomainObject.Predmet.ProtustrankaFormatedOIB>
  <DomainObject.Predmet.ProtustrankaFormatedWithAdress>
    <izvorni_sadrzaj> ČISAR društvo s ograničenom odgovornošću za trgovinu i usluge, Trg Ante Starčevića 10, 31000 Osijek</izvorni_sadrzaj>
    <derivirana_varijabla naziv="DomainObject.Predmet.ProtustrankaFormatedWithAdress_1"> ČISAR društvo s ograničenom odgovornošću za trgovinu i usluge, Trg Ante Starčevića 10, 31000 Osijek</derivirana_varijabla>
  </DomainObject.Predmet.ProtustrankaFormatedWithAdress>
  <DomainObject.Predmet.ProtustrankaFormatedWithAdressOIB>
    <izvorni_sadrzaj> ČISAR društvo s ograničenom odgovornošću za trgovinu i usluge, OIB 06384080100, Trg Ante Starčevića 10, 31000 Osijek</izvorni_sadrzaj>
    <derivirana_varijabla naziv="DomainObject.Predmet.ProtustrankaFormatedWithAdressOIB_1"> ČISAR društvo s ograničenom odgovornošću za trgovinu i usluge, OIB 06384080100, Trg Ante Starčevića 10, 31000 Osijek</derivirana_varijabla>
  </DomainObject.Predmet.ProtustrankaFormatedWithAdressOIB>
  <DomainObject.Predmet.ProtustrankaWithAdress>
    <izvorni_sadrzaj>ČISAR društvo s ograničenom odgovornošću za trgovinu i usluge Trg Ante Starčevića 10, 31000 Osijek</izvorni_sadrzaj>
    <derivirana_varijabla naziv="DomainObject.Predmet.ProtustrankaWithAdress_1">ČISAR društvo s ograničenom odgovornošću za trgovinu i usluge Trg Ante Starčevića 10, 31000 Osijek</derivirana_varijabla>
  </DomainObject.Predmet.ProtustrankaWithAdress>
  <DomainObject.Predmet.ProtustrankaWithAdressOIB>
    <izvorni_sadrzaj>ČISAR društvo s ograničenom odgovornošću za trgovinu i usluge, OIB 06384080100, Trg Ante Starčevića 10, 31000 Osijek</izvorni_sadrzaj>
    <derivirana_varijabla naziv="DomainObject.Predmet.ProtustrankaWithAdressOIB_1">ČISAR društvo s ograničenom odgovornošću za trgovinu i usluge, OIB 06384080100, Trg Ante Starčevića 10, 31000 Osijek</derivirana_varijabla>
  </DomainObject.Predmet.ProtustrankaWithAdressOIB>
  <DomainObject.Predmet.ProtustrankaNazivFormated>
    <izvorni_sadrzaj>ČISAR društvo s ograničenom odgovornošću za trgovinu i usluge</izvorni_sadrzaj>
    <derivirana_varijabla naziv="DomainObject.Predmet.ProtustrankaNazivFormated_1">ČISAR društvo s ograničenom odgovornošću za trgovinu i usluge</derivirana_varijabla>
  </DomainObject.Predmet.ProtustrankaNazivFormated>
  <DomainObject.Predmet.ProtustrankaNazivFormatedOIB>
    <izvorni_sadrzaj>ČISAR društvo s ograničenom odgovornošću za trgovinu i usluge, OIB 06384080100</izvorni_sadrzaj>
    <derivirana_varijabla naziv="DomainObject.Predmet.ProtustrankaNazivFormatedOIB_1">ČISAR društvo s ograničenom odgovornošću za trgovinu i usluge, OIB 06384080100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ČISAR društvo s ograničenom odgovornošću za trgovinu i usluge</item>
    </izvorni_sadrzaj>
    <derivirana_varijabla naziv="DomainObject.Predmet.ProtuStrankaListFormated_1">
      <item>ČISAR društvo s ograničenom odgovornošću za trgovinu i usluge</item>
    </derivirana_varijabla>
  </DomainObject.Predmet.ProtuStrankaListFormated>
  <DomainObject.Predmet.ProtuStrankaListFormatedOIB>
    <izvorni_sadrzaj>
      <item>ČISAR društvo s ograničenom odgovornošću za trgovinu i usluge, OIB 06384080100</item>
    </izvorni_sadrzaj>
    <derivirana_varijabla naziv="DomainObject.Predmet.ProtuStrankaListFormatedOIB_1">
      <item>ČISAR društvo s ograničenom odgovornošću za trgovinu i usluge, OIB 06384080100</item>
    </derivirana_varijabla>
  </DomainObject.Predmet.ProtuStrankaListFormatedOIB>
  <DomainObject.Predmet.ProtuStrankaListFormatedWithAdress>
    <izvorni_sadrzaj>
      <item>ČISAR društvo s ograničenom odgovornošću za trgovinu i usluge, Trg Ante Starčevića 10, 31000 Osijek</item>
    </izvorni_sadrzaj>
    <derivirana_varijabla naziv="DomainObject.Predmet.ProtuStrankaListFormatedWithAdress_1">
      <item>ČISAR društvo s ograničenom odgovornošću za trgovinu i usluge, Trg Ante Starčevića 10, 31000 Osijek</item>
    </derivirana_varijabla>
  </DomainObject.Predmet.ProtuStrankaListFormatedWithAdress>
  <DomainObject.Predmet.ProtuStrankaListFormatedWithAdressOIB>
    <izvorni_sadrzaj>
      <item>ČISAR društvo s ograničenom odgovornošću za trgovinu i usluge, OIB 06384080100, Trg Ante Starčevića 10, 31000 Osijek</item>
    </izvorni_sadrzaj>
    <derivirana_varijabla naziv="DomainObject.Predmet.ProtuStrankaListFormatedWithAdressOIB_1">
      <item>ČISAR društvo s ograničenom odgovornošću za trgovinu i usluge, OIB 06384080100, Trg Ante Starčevića 10, 31000 Osijek</item>
    </derivirana_varijabla>
  </DomainObject.Predmet.ProtuStrankaListFormatedWithAdressOIB>
  <DomainObject.Predmet.ProtuStrankaListNazivFormated>
    <izvorni_sadrzaj>
      <item>ČISAR društvo s ograničenom odgovornošću za trgovinu i usluge</item>
    </izvorni_sadrzaj>
    <derivirana_varijabla naziv="DomainObject.Predmet.ProtuStrankaListNazivFormated_1">
      <item>ČISAR društvo s ograničenom odgovornošću za trgovinu i usluge</item>
    </derivirana_varijabla>
  </DomainObject.Predmet.ProtuStrankaListNazivFormated>
  <DomainObject.Predmet.ProtuStrankaListNazivFormatedOIB>
    <izvorni_sadrzaj>
      <item>ČISAR društvo s ograničenom odgovornošću za trgovinu i usluge, OIB 06384080100</item>
    </izvorni_sadrzaj>
    <derivirana_varijabla naziv="DomainObject.Predmet.ProtuStrankaListNazivFormatedOIB_1">
      <item>ČISAR društvo s ograničenom odgovornošću za trgovinu i usluge, OIB 06384080100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St-1711/2017-3</izvorni_sadrzaj>
    <derivirana_varijabla naziv="DomainObject.PoslovniBrojDokumenta_1">St-1711/2017-3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ČISAR društvo s ograničenom odgovornošću za trgovinu i usluge</izvorni_sadrzaj>
    <derivirana_varijabla naziv="DomainObject.Predmet.ProtustrankaIDrugi_1">ČISAR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ČISAR društvo s ograničenom odgovornošću za trgovinu i usluge, OIB 06384080100, Trg Ante Starčevića 10, 31000 Osijek</izvorni_sadrzaj>
    <derivirana_varijabla naziv="DomainObject.Predmet.ProtustrankaIDrugiAdressOIB_1">ČISAR društvo s ograničenom odgovornošću za trgovinu i usluge, OIB 06384080100, Trg Ante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ČISAR društvo s ograničenom odgovornošću za trgovinu i usluge</item>
    </izvorni_sadrzaj>
    <derivirana_varijabla naziv="DomainObject.Predmet.SudioniciListNaziv_1">
      <item>FINA RC OSIJEK</item>
      <item>ČISAR društvo s ograničenom odgovornošću za trgovinu i usluge</item>
    </derivirana_varijabla>
  </DomainObject.Predmet.SudioniciListNaziv>
  <DomainObject.Predmet.SudioniciListAdressOIB>
    <izvorni_sadrzaj>
      <item>FINA RC OSIJEK, OIB 85821130368</item>
      <item>ČISAR društvo s ograničenom odgovornošću za trgovinu i usluge, OIB 06384080100, Trg Ante Starčevića 10,31000 Osijek</item>
    </izvorni_sadrzaj>
    <derivirana_varijabla naziv="DomainObject.Predmet.SudioniciListAdressOIB_1">
      <item>FINA RC OSIJEK, OIB 85821130368</item>
      <item>ČISAR društvo s ograničenom odgovornošću za trgovinu i usluge, OIB 06384080100, Trg Ante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06384080100</item>
    </izvorni_sadrzaj>
    <derivirana_varijabla naziv="DomainObject.Predmet.SudioniciListNazivOIB_1">
      <item>, OIB 85821130368</item>
      <item>, OIB 06384080100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E8AF8-68F4-452F-9562-29C7663DE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2534</properties:Characters>
  <properties:Lines>92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2018-01-12T07:55:00Z</dcterms:created>
  <dc:creator>hermanj</dc:creator>
  <cp:lastModifiedBy>Maja Videnović</cp:lastModifiedBy>
  <cp:lastPrinted>2017-04-13T09:47:00Z</cp:lastPrinted>
  <dcterms:modified xmlns:xsi="http://www.w3.org/2001/XMLSchema-instance" xsi:type="dcterms:W3CDTF">2018-01-12T08:24:00Z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St-1711/2017-3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