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6999" w14:paraId="46d699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4066DA">
        <w:t>0</w:t>
      </w:r>
      <w:r w:rsidR="007F0A11">
        <w:t>89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60</w:t>
      </w:r>
      <w:r w:rsidR="007F0A11">
        <w:t>89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F0A11">
        <w:t xml:space="preserve">FRIZERSKI STUDIO SNJEŽANA d.o.o., OIB 29268405550, Karlovac, </w:t>
      </w:r>
      <w:proofErr w:type="spellStart"/>
      <w:r w:rsidR="007F0A11">
        <w:t>Celestina</w:t>
      </w:r>
      <w:proofErr w:type="spellEnd"/>
      <w:r w:rsidR="007F0A11">
        <w:t xml:space="preserve"> Medovića 5/A</w:t>
      </w:r>
      <w:r w:rsidR="0067648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F0A11">
        <w:t>18.785,39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C7BD6"/>
    <w:rsid w:val="004066DA"/>
    <w:rsid w:val="004B4B7E"/>
    <w:rsid w:val="00524D3D"/>
    <w:rsid w:val="005E554B"/>
    <w:rsid w:val="006156D0"/>
    <w:rsid w:val="0064498B"/>
    <w:rsid w:val="00676489"/>
    <w:rsid w:val="00726015"/>
    <w:rsid w:val="00761680"/>
    <w:rsid w:val="007D6D1C"/>
    <w:rsid w:val="007F0A11"/>
    <w:rsid w:val="008C31DE"/>
    <w:rsid w:val="0091622D"/>
    <w:rsid w:val="0098229D"/>
    <w:rsid w:val="009A248B"/>
    <w:rsid w:val="00AF31FC"/>
    <w:rsid w:val="00B00AAF"/>
    <w:rsid w:val="00BC1013"/>
    <w:rsid w:val="00BC1743"/>
    <w:rsid w:val="00C445F4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6089</izvorni_sadrzaj>
    <derivirana_varijabla naziv="DomainObject.Predmet.Broj_1">6089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St-6089/2015</izvorni_sadrzaj>
    <derivirana_varijabla naziv="DomainObject.Predmet.OznakaBroj_1">St-6089/2015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Snježana d.o.o. zastupanog po punomoćniku Snježana Rehorić</izvorni_sadrzaj>
    <derivirana_varijabla naziv="DomainObject.Predmet.ProtustrankaFormated_1">  Frizerski studio Snježana d.o.o. zastupanog po punomoćniku Snježana Rehorić</derivirana_varijabla>
  </DomainObject.Predmet.ProtustrankaFormated>
  <DomainObject.Predmet.ProtustrankaFormatedOIB>
    <izvorni_sadrzaj>  Frizerski studio Snježana d.o.o., OIB 29268405550 zastupanog po punomoćniku Snježana Rehorić</izvorni_sadrzaj>
    <derivirana_varijabla naziv="DomainObject.Predmet.ProtustrankaFormatedOIB_1">  Frizerski studio Snježana d.o.o., OIB 29268405550 zastupanog po punomoćniku Snježana Rehorić</derivirana_varijabla>
  </DomainObject.Predmet.ProtustrankaFormatedOIB>
  <DomainObject.Predmet.ProtustrankaFormatedWithAdress>
    <izvorni_sadrzaj> Frizerski studio Snježana d.o.o., Celestina Medovića 5/A, 47000 Karlovac zastupanog po punomoćniku Snježana Rehorić</izvorni_sadrzaj>
    <derivirana_varijabla naziv="DomainObject.Predmet.ProtustrankaFormatedWithAdress_1"> Frizerski studio Snježana d.o.o., Celestina Medovića 5/A, 47000 Karlovac zastupanog po punomoćniku Snježana Rehorić</derivirana_varijabla>
  </DomainObject.Predmet.ProtustrankaFormatedWithAdress>
  <DomainObject.Predmet.ProtustrankaFormatedWithAdressOIB>
    <izvorni_sadrzaj> Frizerski studio Snježana d.o.o., OIB 29268405550, Celestina Medovića 5/A, 47000 Karlovac zastupanog po punomoćniku Snježana Rehorić</izvorni_sadrzaj>
    <derivirana_varijabla naziv="DomainObject.Predmet.ProtustrankaFormatedWithAdressOIB_1"> Frizerski studio Snježana d.o.o., OIB 29268405550, Celestina Medovića 5/A, 47000 Karlovac zastupanog po punomoćniku Snježana Rehorić</derivirana_varijabla>
  </DomainObject.Predmet.ProtustrankaFormatedWithAdressOIB>
  <DomainObject.Predmet.ProtustrankaWithAdress>
    <izvorni_sadrzaj>Frizerski studio Snježana d.o.o. Celestina Medovića 5/A, 47000 Karlovac</izvorni_sadrzaj>
    <derivirana_varijabla naziv="DomainObject.Predmet.ProtustrankaWithAdress_1">Frizerski studio Snježana d.o.o. Celestina Medovića 5/A, 47000 Karlovac</derivirana_varijabla>
  </DomainObject.Predmet.ProtustrankaWithAdress>
  <DomainObject.Predmet.ProtustrankaWithAdressOIB>
    <izvorni_sadrzaj>Frizerski studio Snježana d.o.o., OIB 29268405550, Celestina Medovića 5/A, 47000 Karlovac</izvorni_sadrzaj>
    <derivirana_varijabla naziv="DomainObject.Predmet.ProtustrankaWithAdressOIB_1">Frizerski studio Snježana d.o.o., OIB 29268405550, Celestina Medovića 5/A, 47000 Karlovac</derivirana_varijabla>
  </DomainObject.Predmet.ProtustrankaWithAdressOIB>
  <DomainObject.Predmet.ProtustrankaNazivFormated>
    <izvorni_sadrzaj>Frizerski studio Snježana d.o.o.</izvorni_sadrzaj>
    <derivirana_varijabla naziv="DomainObject.Predmet.ProtustrankaNazivFormated_1">Frizerski studio Snježana d.o.o.</derivirana_varijabla>
  </DomainObject.Predmet.ProtustrankaNazivFormated>
  <DomainObject.Predmet.ProtustrankaNazivFormatedOIB>
    <izvorni_sadrzaj>Frizerski studio Snježana d.o.o., OIB 29268405550</izvorni_sadrzaj>
    <derivirana_varijabla naziv="DomainObject.Predmet.ProtustrankaNazivFormatedOIB_1">Frizerski studio Snježana d.o.o., OIB 29268405550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Frizerski studio Snježana d.o.o. zastupanog po punomoćniku Snježana Rehorić</item>
    </izvorni_sadrzaj>
    <derivirana_varijabla naziv="DomainObject.Predmet.ProtuStrankaListFormated_1">
      <item>Frizerski studio Snježana d.o.o. zastupanog po punomoćniku Snježana Rehorić</item>
    </derivirana_varijabla>
  </DomainObject.Predmet.ProtuStrankaListFormated>
  <DomainObject.Predmet.ProtuStrankaListFormatedOIB>
    <izvorni_sadrzaj>
      <item>Frizerski studio Snježana d.o.o., OIB 29268405550 zastupanog po punomoćniku Snježana Rehorić</item>
    </izvorni_sadrzaj>
    <derivirana_varijabla naziv="DomainObject.Predmet.ProtuStrankaListFormatedOIB_1">
      <item>Frizerski studio Snježana d.o.o., OIB 29268405550 zastupanog po punomoćniku Snježana Rehorić</item>
    </derivirana_varijabla>
  </DomainObject.Predmet.ProtuStrankaListFormatedOIB>
  <DomainObject.Predmet.ProtuStrankaListFormatedWithAdress>
    <izvorni_sadrzaj>
      <item>Frizerski studio Snježana d.o.o., Celestina Medovića 5/A, 47000 Karlovac zastupanog po punomoćniku Snježana Rehorić</item>
    </izvorni_sadrzaj>
    <derivirana_varijabla naziv="DomainObject.Predmet.ProtuStrankaListFormatedWithAdress_1">
      <item>Frizerski studio Snježana d.o.o., Celestina Medovića 5/A, 47000 Karlovac zastupanog po punomoćniku Snježana Rehorić</item>
    </derivirana_varijabla>
  </DomainObject.Predmet.ProtuStrankaListFormatedWithAdress>
  <DomainObject.Predmet.ProtuStrankaListFormatedWithAdressOIB>
    <izvorni_sadrzaj>
      <item>Frizerski studio Snježana d.o.o., OIB 29268405550, Celestina Medovića 5/A, 47000 Karlovac zastupanog po punomoćniku Snježana Rehorić</item>
    </izvorni_sadrzaj>
    <derivirana_varijabla naziv="DomainObject.Predmet.ProtuStrankaListFormatedWithAdressOIB_1">
      <item>Frizerski studio Snježana d.o.o., OIB 29268405550, Celestina Medovića 5/A, 47000 Karlovac zastupanog po punomoćniku Snježana Rehorić</item>
    </derivirana_varijabla>
  </DomainObject.Predmet.ProtuStrankaListFormatedWithAdressOIB>
  <DomainObject.Predmet.ProtuStrankaListNazivFormated>
    <izvorni_sadrzaj>
      <item>Frizerski studio Snježana d.o.o.</item>
    </izvorni_sadrzaj>
    <derivirana_varijabla naziv="DomainObject.Predmet.ProtuStrankaListNazivFormated_1">
      <item>Frizerski studio Snježana d.o.o.</item>
    </derivirana_varijabla>
  </DomainObject.Predmet.ProtuStrankaListNazivFormated>
  <DomainObject.Predmet.ProtuStrankaListNazivFormatedOIB>
    <izvorni_sadrzaj>
      <item>Frizerski studio Snježana d.o.o., OIB 29268405550</item>
    </izvorni_sadrzaj>
    <derivirana_varijabla naziv="DomainObject.Predmet.ProtuStrankaListNazivFormatedOIB_1">
      <item>Frizerski studio Snježana d.o.o., OIB 29268405550</item>
    </derivirana_varijabla>
  </DomainObject.Predmet.ProtuStrankaListNazivFormatedOIB>
  <DomainObject.Predmet.OstaliListFormated>
    <izvorni_sadrzaj>
      <item>Snježana Rehorić punomoćnik sudionika u postupku Frizerski studio Snježana d.o.o.</item>
    </izvorni_sadrzaj>
    <derivirana_varijabla naziv="DomainObject.Predmet.OstaliListFormated_1">
      <item>Snježana Rehorić punomoćnik sudionika u postupku Frizerski studio Snježana d.o.o.</item>
    </derivirana_varijabla>
  </DomainObject.Predmet.OstaliListFormated>
  <DomainObject.Predmet.OstaliListFormatedOIB>
    <izvorni_sadrzaj>
      <item>Snježana Rehorić, OIB 05903940418 punomoćnik sudionika u postupku Frizerski studio Snježana d.o.o.</item>
    </izvorni_sadrzaj>
    <derivirana_varijabla naziv="DomainObject.Predmet.OstaliListFormatedOIB_1">
      <item>Snježana Rehorić, OIB 05903940418 punomoćnik sudionika u postupku Frizerski studio Snježana d.o.o.</item>
    </derivirana_varijabla>
  </DomainObject.Predmet.OstaliListFormatedOIB>
  <DomainObject.Predmet.OstaliListFormatedWithAdress>
    <izvorni_sadrzaj>
      <item>Snježana Rehorić, Brihovo 13, 47276 Brihovo punomoćnik sudionika u postupku Frizerski studio Snježana d.o.o.</item>
    </izvorni_sadrzaj>
    <derivirana_varijabla naziv="DomainObject.Predmet.OstaliListFormatedWithAdress_1">
      <item>Snježana Rehorić, Brihovo 13, 47276 Brihovo punomoćnik sudionika u postupku Frizerski studio Snježana d.o.o.</item>
    </derivirana_varijabla>
  </DomainObject.Predmet.OstaliListFormatedWithAdress>
  <DomainObject.Predmet.OstaliListFormatedWithAdressOIB>
    <izvorni_sadrzaj>
      <item>Snježana Rehorić, OIB 05903940418, Brihovo 13, 47276 Brihovo punomoćnik sudionika u postupku Frizerski studio Snježana d.o.o.</item>
    </izvorni_sadrzaj>
    <derivirana_varijabla naziv="DomainObject.Predmet.OstaliListFormatedWithAdressOIB_1">
      <item>Snježana Rehorić, OIB 05903940418, Brihovo 13, 47276 Brihovo punomoćnik sudionika u postupku Frizerski studio Snježana d.o.o.</item>
    </derivirana_varijabla>
  </DomainObject.Predmet.OstaliListFormatedWithAdressOIB>
  <DomainObject.Predmet.OstaliListNazivFormated>
    <izvorni_sadrzaj>
      <item>Snježana Rehorić</item>
    </izvorni_sadrzaj>
    <derivirana_varijabla naziv="DomainObject.Predmet.OstaliListNazivFormated_1">
      <item>Snježana Rehorić</item>
    </derivirana_varijabla>
  </DomainObject.Predmet.OstaliListNazivFormated>
  <DomainObject.Predmet.OstaliListNazivFormatedOIB>
    <izvorni_sadrzaj>
      <item>Snježana Rehorić, OIB 05903940418</item>
    </izvorni_sadrzaj>
    <derivirana_varijabla naziv="DomainObject.Predmet.OstaliListNazivFormatedOIB_1">
      <item>Snježana Rehorić, OIB 05903940418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Frizerski studio Snježana d.o.o.</izvorni_sadrzaj>
    <derivirana_varijabla naziv="DomainObject.Predmet.ProtustrankaIDrugi_1">Frizerski studio Snježana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Frizerski studio Snježana d.o.o., OIB 29268405550, Celestina Medovića 5/A, 47000 Karlovac</izvorni_sadrzaj>
    <derivirana_varijabla naziv="DomainObject.Predmet.ProtustrankaIDrugiAdressOIB_1">Frizerski studio Snježana d.o.o., OIB 29268405550, Celestina Medovića 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Frizerski studio Snježana d.o.o.</item>
      <item>Snježana Rehorić</item>
    </izvorni_sadrzaj>
    <derivirana_varijabla naziv="DomainObject.Predmet.SudioniciListNaziv_1">
      <item>Fina Regionalni centar Zagreb Podružnica Karlovac</item>
      <item>Frizerski studio Snježana d.o.o.</item>
      <item>Snježana Rehorić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Frizerski studio Snježana d.o.o., OIB 29268405550, Celestina Medovića 5/A,47000 Karlovac</item>
      <item>Snježana Rehorić, OIB 05903940418, Brihovo 13,47276 Brihovo</item>
    </izvorni_sadrzaj>
    <derivirana_varijabla naziv="DomainObject.Predmet.SudioniciListAdressOIB_1">
      <item>Fina Regionalni centar Zagreb Podružnica Karlovac, OIB 85821130368, Ul. Pavla Vitezovića 1,47000 Karlovac</item>
      <item>Frizerski studio Snježana d.o.o., OIB 29268405550, Celestina Medovića 5/A,47000 Karlovac</item>
      <item>Snježana Rehorić, OIB 05903940418, Brihovo 13,47276 Brihovo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29268405550</item>
      <item>, OIB 05903940418</item>
    </izvorni_sadrzaj>
    <derivirana_varijabla naziv="DomainObject.Predmet.SudioniciListNazivOIB_1">
      <item>, OIB 85821130368</item>
      <item>, OIB 29268405550</item>
      <item>, OIB 05903940418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1344</properties:Characters>
  <properties:Lines>48</properties:Lines>
  <properties:Paragraphs>17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2016-01-18T08:16:00Z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