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d6df" w14:paraId="86dd6df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E7009E">
        <w:t>401</w:t>
      </w:r>
      <w:r w:rsidR="00E833DB">
        <w:t>/2016</w:t>
      </w:r>
      <w:r w:rsidR="00371FDE">
        <w:t>-</w:t>
      </w:r>
      <w:r w:rsidR="00E7009E">
        <w:t>43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</w:t>
      </w:r>
      <w:proofErr w:type="spellStart"/>
      <w:r>
        <w:t>Bajlo</w:t>
      </w:r>
      <w:proofErr w:type="spellEnd"/>
      <w:r>
        <w:t xml:space="preserve">, u stečajnom postupku nad stečajnim dužnikom </w:t>
      </w:r>
      <w:r w:rsidR="00E7009E" w:rsidRPr="00E72BAF">
        <w:t>ADMIRAL TURIZAM d.o.</w:t>
      </w:r>
      <w:r w:rsidR="005643F8">
        <w:t>o. u stečaju Zadar, Ulica Antuna</w:t>
      </w:r>
      <w:r w:rsidR="00E7009E" w:rsidRPr="00E72BAF">
        <w:t xml:space="preserve"> Barca 3 d, OIB: 12520025456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E7009E">
        <w:t>Ante Poljak</w:t>
      </w:r>
      <w:r w:rsidR="00D802CF">
        <w:t>,</w:t>
      </w:r>
      <w:r>
        <w:t xml:space="preserve"> dana </w:t>
      </w:r>
      <w:r w:rsidR="005643F8">
        <w:t>24.</w:t>
      </w:r>
      <w:r w:rsidR="00E833DB">
        <w:t xml:space="preserve"> ožujka</w:t>
      </w:r>
      <w:r w:rsidR="009C36BA">
        <w:t xml:space="preserve"> 2017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C631D2">
        <w:t>nekretnina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731, površine 1590 m2, upisane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732, površine 1180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743, površine 11358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741, površine 5524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737/5, u naravi Oranica potkućnica, površine 3942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742, površine 7118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zk.č.br.745, površine 14588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746, površine 2795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747, površine 8193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>nekretnina označena kao zk.č.br. 737/6, u naravi Oranica potkućnica, površine 3946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>
        <w:t xml:space="preserve">nekretnina označena kao zk.č.br. 739, u naravi Oranica </w:t>
      </w:r>
      <w:proofErr w:type="spellStart"/>
      <w:r>
        <w:t>Vlaisavka</w:t>
      </w:r>
      <w:proofErr w:type="spellEnd"/>
      <w:r>
        <w:t>, površine 2212 m2, upisane u ZP-404/10</w:t>
      </w:r>
    </w:p>
    <w:p w:rsidRDefault="00E7009E" w:rsidP="00E7009E" w:rsidR="00E7009E">
      <w:pPr>
        <w:pStyle w:val="Odlomakpopisa"/>
        <w:numPr>
          <w:ilvl w:val="0"/>
          <w:numId w:val="18"/>
        </w:numPr>
        <w:jc w:val="both"/>
      </w:pPr>
      <w:r w:rsidRPr="005D163E">
        <w:t>½ suvlasničkih dijelova nekretnine označene kao zk.č.br. 740, površine 10599 m2, upisane u ZP-453/07, ZP-214/88, ZP-90/08, ZP-592/08, ZP-586/08, ZP-424/10</w:t>
      </w:r>
      <w:r>
        <w:t>.</w:t>
      </w:r>
    </w:p>
    <w:p w:rsidRDefault="000B56A6" w:rsidP="00F455CE" w:rsidR="000B56A6">
      <w:pPr>
        <w:jc w:val="both"/>
      </w:pPr>
    </w:p>
    <w:p w:rsidRDefault="00E7009E" w:rsidP="00F455CE" w:rsidR="00E7009E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E7009E" w:rsidP="00F455CE" w:rsidR="00F455CE" w:rsidRPr="00E833DB">
      <w:pPr>
        <w:jc w:val="center"/>
        <w:rPr>
          <w:u w:val="single"/>
        </w:rPr>
      </w:pPr>
      <w:r>
        <w:rPr>
          <w:b/>
          <w:u w:val="single"/>
        </w:rPr>
        <w:t>8. lipnja 2017. u 10,00</w:t>
      </w:r>
      <w:r w:rsidR="00E833DB" w:rsidRPr="00E833DB">
        <w:rPr>
          <w:b/>
          <w:u w:val="single"/>
        </w:rPr>
        <w:t xml:space="preserve"> sati</w:t>
      </w:r>
    </w:p>
    <w:p w:rsidRDefault="00E833DB" w:rsidP="00F455CE" w:rsidR="00E833DB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5643F8">
        <w:t>24.</w:t>
      </w:r>
      <w:r w:rsidR="00E833DB">
        <w:t xml:space="preserve"> ožujka 2017</w:t>
      </w:r>
      <w:r>
        <w:t xml:space="preserve">. </w:t>
      </w:r>
    </w:p>
    <w:p w:rsidRDefault="00F455CE" w:rsidP="00F455CE" w:rsidR="00F455CE"/>
    <w:p w:rsidRDefault="00E833DB" w:rsidP="00D04810" w:rsidR="00635636">
      <w:pPr>
        <w:jc w:val="right"/>
      </w:pPr>
      <w:r>
        <w:t>Sutkinja:</w:t>
      </w:r>
    </w:p>
    <w:p w:rsidRDefault="00635636" w:rsidP="00D04810" w:rsidR="006356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B15099" w:rsidP="00F455CE" w:rsidR="00B15099"/>
    <w:p w:rsidRDefault="00B15099" w:rsidP="00F455CE" w:rsidR="00B15099">
      <w:r>
        <w:t>DNA: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stečajnom upravitelju,</w:t>
      </w:r>
    </w:p>
    <w:p w:rsidRDefault="00E7009E" w:rsidP="00E7009E" w:rsidR="00E7009E">
      <w:pPr>
        <w:pStyle w:val="Odlomakpopisa"/>
        <w:numPr>
          <w:ilvl w:val="0"/>
          <w:numId w:val="15"/>
        </w:numPr>
        <w:jc w:val="both"/>
      </w:pPr>
      <w:proofErr w:type="spellStart"/>
      <w:r>
        <w:t>razlučnom</w:t>
      </w:r>
      <w:proofErr w:type="spellEnd"/>
      <w:r>
        <w:t xml:space="preserve"> vjerovniku HYPO ALPE-ADRIA BANK d.d. (sada ADIKKO d.d.)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e – oglasna ploča,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u spis</w:t>
      </w:r>
    </w:p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8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3"/>
  </w:num>
  <w:num w:numId="5">
    <w:abstractNumId w:val="7"/>
  </w:num>
  <w:num w:numId="6">
    <w:abstractNumId w:val="15"/>
  </w:num>
  <w:num w:numId="7">
    <w:abstractNumId w:val="4"/>
  </w:num>
  <w:num w:numId="8">
    <w:abstractNumId w:val="5"/>
  </w:num>
  <w:num w:numId="9">
    <w:abstractNumId w:val="17"/>
  </w:num>
  <w:num w:numId="10">
    <w:abstractNumId w:val="2"/>
  </w:num>
  <w:num w:numId="11">
    <w:abstractNumId w:val="11"/>
  </w:num>
  <w:num w:numId="12">
    <w:abstractNumId w:val="16"/>
  </w:num>
  <w:num w:numId="13">
    <w:abstractNumId w:val="14"/>
  </w:num>
  <w:num w:numId="14">
    <w:abstractNumId w:val="13"/>
  </w:num>
  <w:num w:numId="15">
    <w:abstractNumId w:val="8"/>
  </w:num>
  <w:num w:numId="16">
    <w:abstractNumId w:val="1"/>
  </w:num>
  <w:num w:numId="17">
    <w:abstractNumId w:val="1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82E78"/>
    <w:rsid w:val="00292860"/>
    <w:rsid w:val="002E3F6D"/>
    <w:rsid w:val="00316149"/>
    <w:rsid w:val="0035517A"/>
    <w:rsid w:val="00371BDB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43F8"/>
    <w:rsid w:val="005678C9"/>
    <w:rsid w:val="005E1C64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6DB5"/>
    <w:rsid w:val="00C631D2"/>
    <w:rsid w:val="00C836D6"/>
    <w:rsid w:val="00CB02F4"/>
    <w:rsid w:val="00CB253E"/>
    <w:rsid w:val="00CD562B"/>
    <w:rsid w:val="00CD76F4"/>
    <w:rsid w:val="00CE006E"/>
    <w:rsid w:val="00CE35C9"/>
    <w:rsid w:val="00D04810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1638</properties:Characters>
  <properties:Lines>63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2017-03-23T13:47:00Z</dcterms:created>
  <dc:creator>Korisnik</dc:creator>
  <cp:lastModifiedBy>Ardena Bajlo</cp:lastModifiedBy>
  <cp:lastPrinted>2017-03-24T09:02:00Z</cp:lastPrinted>
  <dcterms:modified xmlns:xsi="http://www.w3.org/2001/XMLSchema-instance" xsi:type="dcterms:W3CDTF">2017-03-24T09:06:00Z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