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7fe69" w14:paraId="ca7fe69" w:rsidRDefault="00C45BBA" w:rsidP="00C275AE" w:rsidR="00C45BBA">
      <w:pPr>
        <w:jc w:val="center"/>
        <w15:collapsed w:val="false"/>
      </w:pPr>
      <w:bookmarkStart w:name="_GoBack" w:id="0"/>
      <w:bookmarkEnd w:id="0"/>
    </w:p>
    <w:p w:rsidRDefault="00CD620A" w:rsidP="00C275AE" w:rsidR="00CD620A" w:rsidRPr="00B51854">
      <w:pPr>
        <w:jc w:val="center"/>
      </w:pPr>
    </w:p>
    <w:p w:rsidRDefault="00CD620A" w:rsidP="00B51854" w:rsidR="00B51854" w:rsidRPr="004576D8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     </w:t>
      </w:r>
      <w:r w:rsidR="00B51854" w:rsidRPr="004576D8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620A" w:rsidP="00B51854" w:rsidR="00B51854" w:rsidRPr="004576D8">
      <w:pPr>
        <w:jc w:val="both"/>
        <w:rPr>
          <w:bCs/>
        </w:rPr>
      </w:pPr>
      <w:r>
        <w:rPr>
          <w:rFonts w:eastAsia="MS Mincho"/>
          <w:bCs/>
        </w:rPr>
        <w:t xml:space="preserve">  </w:t>
      </w:r>
      <w:r w:rsidR="00B51854" w:rsidRPr="004576D8">
        <w:rPr>
          <w:rFonts w:eastAsia="MS Mincho"/>
          <w:bCs/>
        </w:rPr>
        <w:t>REPUBLIKA HRVATSKA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TRGOVAČKI SUD U RIJECI</w:t>
      </w:r>
    </w:p>
    <w:p w:rsidRDefault="00CD620A" w:rsidP="00CD620A" w:rsidR="00CD620A" w:rsidRPr="00A15F9E">
      <w:r>
        <w:rPr>
          <w:rFonts w:eastAsia="MS Mincho"/>
          <w:bCs/>
        </w:rPr>
        <w:t xml:space="preserve">      </w:t>
      </w:r>
      <w:r w:rsidR="00B51854" w:rsidRPr="004576D8">
        <w:rPr>
          <w:rFonts w:eastAsia="MS Mincho"/>
          <w:bCs/>
        </w:rPr>
        <w:t>Rijeka, Zadarska 1 i 3</w:t>
      </w:r>
      <w:r w:rsidRPr="00CD620A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283C85">
        <w:t>Poslovni broj 7 St-</w:t>
      </w:r>
      <w:r>
        <w:t>278</w:t>
      </w:r>
      <w:r w:rsidRPr="00283C85">
        <w:t>/2018-</w:t>
      </w:r>
      <w:r>
        <w:t>15</w:t>
      </w:r>
    </w:p>
    <w:p w:rsidRDefault="00B51854" w:rsidP="00B51854" w:rsidR="00B51854">
      <w:pPr>
        <w:jc w:val="both"/>
        <w:rPr>
          <w:bCs/>
        </w:rPr>
      </w:pPr>
    </w:p>
    <w:p w:rsidRDefault="00CD620A" w:rsidP="00B51854" w:rsidR="00CD620A" w:rsidRPr="004576D8">
      <w:pPr>
        <w:jc w:val="both"/>
        <w:rPr>
          <w:bCs/>
        </w:rPr>
      </w:pPr>
    </w:p>
    <w:p w:rsidRDefault="00CD620A" w:rsidP="00283C85" w:rsidR="00CD620A">
      <w:pPr>
        <w:jc w:val="center"/>
      </w:pPr>
    </w:p>
    <w:p w:rsidRDefault="00283C85" w:rsidP="00283C85" w:rsidR="00283C85" w:rsidRPr="00A15F9E">
      <w:pPr>
        <w:jc w:val="center"/>
      </w:pPr>
      <w:r>
        <w:t xml:space="preserve">U  I M E  </w:t>
      </w:r>
      <w:r w:rsidRPr="00A15F9E">
        <w:t>R</w:t>
      </w:r>
      <w:r>
        <w:t xml:space="preserve"> </w:t>
      </w:r>
      <w:r w:rsidRPr="00A15F9E">
        <w:t>E</w:t>
      </w:r>
      <w:r>
        <w:t xml:space="preserve"> </w:t>
      </w:r>
      <w:r w:rsidRPr="00A15F9E">
        <w:t>P</w:t>
      </w:r>
      <w:r>
        <w:t xml:space="preserve"> </w:t>
      </w:r>
      <w:r w:rsidRPr="00A15F9E">
        <w:t>U</w:t>
      </w:r>
      <w:r>
        <w:t xml:space="preserve"> </w:t>
      </w:r>
      <w:r w:rsidRPr="00A15F9E">
        <w:t>B</w:t>
      </w:r>
      <w:r>
        <w:t xml:space="preserve"> </w:t>
      </w:r>
      <w:r w:rsidRPr="00A15F9E">
        <w:t>L</w:t>
      </w:r>
      <w:r>
        <w:t xml:space="preserve"> </w:t>
      </w:r>
      <w:r w:rsidRPr="00A15F9E">
        <w:t>I</w:t>
      </w:r>
      <w:r>
        <w:t xml:space="preserve"> </w:t>
      </w:r>
      <w:r w:rsidRPr="00A15F9E">
        <w:t>K</w:t>
      </w:r>
      <w:r>
        <w:t xml:space="preserve"> E  </w:t>
      </w:r>
      <w:r w:rsidRPr="00A15F9E">
        <w:t xml:space="preserve"> H</w:t>
      </w:r>
      <w:r>
        <w:t xml:space="preserve"> </w:t>
      </w:r>
      <w:r w:rsidRPr="00A15F9E">
        <w:t>R</w:t>
      </w:r>
      <w:r>
        <w:t xml:space="preserve"> </w:t>
      </w:r>
      <w:r w:rsidRPr="00A15F9E">
        <w:t>V</w:t>
      </w:r>
      <w:r>
        <w:t xml:space="preserve"> </w:t>
      </w:r>
      <w:r w:rsidRPr="00A15F9E">
        <w:t>A</w:t>
      </w:r>
      <w:r>
        <w:t xml:space="preserve"> </w:t>
      </w:r>
      <w:r w:rsidRPr="00A15F9E">
        <w:t>T</w:t>
      </w:r>
      <w:r>
        <w:t xml:space="preserve"> </w:t>
      </w:r>
      <w:r w:rsidRPr="00A15F9E">
        <w:t>S</w:t>
      </w:r>
      <w:r>
        <w:t xml:space="preserve"> </w:t>
      </w:r>
      <w:r w:rsidRPr="00A15F9E">
        <w:t>K</w:t>
      </w:r>
      <w:r>
        <w:t xml:space="preserve"> E</w:t>
      </w:r>
    </w:p>
    <w:p w:rsidRDefault="00283C85" w:rsidP="00283C85" w:rsidR="00283C85">
      <w:pPr>
        <w:jc w:val="center"/>
        <w:rPr>
          <w:bCs/>
        </w:rPr>
      </w:pPr>
    </w:p>
    <w:p w:rsidRDefault="00283C85" w:rsidP="00283C85" w:rsidR="00283C85">
      <w:pPr>
        <w:jc w:val="center"/>
        <w:rPr>
          <w:bCs/>
        </w:rPr>
      </w:pPr>
      <w:r>
        <w:rPr>
          <w:bCs/>
        </w:rPr>
        <w:t>R J E Š E N J E</w:t>
      </w:r>
    </w:p>
    <w:p w:rsidRDefault="00283C85" w:rsidP="00283C85" w:rsidR="00283C85">
      <w:pPr>
        <w:ind w:firstLine="720"/>
        <w:jc w:val="both"/>
        <w:rPr>
          <w:bCs/>
        </w:rPr>
      </w:pPr>
    </w:p>
    <w:p w:rsidRDefault="00CD620A" w:rsidP="00283C85" w:rsidR="00CD620A" w:rsidRPr="00A15F9E">
      <w:pPr>
        <w:ind w:firstLine="720"/>
        <w:jc w:val="both"/>
        <w:rPr>
          <w:bCs/>
        </w:rPr>
      </w:pPr>
    </w:p>
    <w:p w:rsidRDefault="00283C85" w:rsidP="00283C85" w:rsidR="00283C85" w:rsidRPr="004C2B53">
      <w:pPr>
        <w:ind w:firstLine="720"/>
        <w:jc w:val="both"/>
      </w:pPr>
      <w:r w:rsidRPr="00AE05AA">
        <w:t xml:space="preserve">Trgovački sud u Rijeci, po </w:t>
      </w:r>
      <w:r>
        <w:t xml:space="preserve">sucu </w:t>
      </w:r>
      <w:r w:rsidRPr="00AE05AA">
        <w:t>Liljani Ugrin, kao s</w:t>
      </w:r>
      <w:r>
        <w:t xml:space="preserve">ucu pojedincu u stečajnom predmetu, </w:t>
      </w:r>
      <w:r w:rsidRPr="00AE05AA">
        <w:t xml:space="preserve">odlučujući o prijedlogu </w:t>
      </w:r>
      <w:r w:rsidRPr="00953435">
        <w:rPr>
          <w:lang w:val="de-DE"/>
        </w:rPr>
        <w:t>Financijsk</w:t>
      </w:r>
      <w:r>
        <w:rPr>
          <w:lang w:val="de-DE"/>
        </w:rPr>
        <w:t>e</w:t>
      </w:r>
      <w:r w:rsidRPr="00953435">
        <w:rPr>
          <w:lang w:val="de-DE"/>
        </w:rPr>
        <w:t xml:space="preserve"> agencij</w:t>
      </w:r>
      <w:r>
        <w:rPr>
          <w:lang w:val="de-DE"/>
        </w:rPr>
        <w:t>e</w:t>
      </w:r>
      <w:r w:rsidRPr="00AE05AA">
        <w:t xml:space="preserve"> </w:t>
      </w:r>
      <w:r>
        <w:t xml:space="preserve">za </w:t>
      </w:r>
      <w:r w:rsidRPr="00AE05AA">
        <w:t>otvaranj</w:t>
      </w:r>
      <w:r>
        <w:t>e</w:t>
      </w:r>
      <w:r w:rsidRPr="00AE05AA">
        <w:t xml:space="preserve"> stečajnog postupka nad dužnikom </w:t>
      </w:r>
      <w:r w:rsidR="00D669FE" w:rsidRPr="00D669FE">
        <w:t>MAR - M - VAL d. o. o. za rad u metalskoj struci Kastav, Ćikovići 100 (MBS 040195280 - OIB 93339223579)</w:t>
      </w:r>
      <w:r w:rsidR="00CD620A">
        <w:t>,</w:t>
      </w:r>
      <w:r>
        <w:t xml:space="preserve"> </w:t>
      </w:r>
      <w:r w:rsidRPr="004C2B53">
        <w:rPr>
          <w:bCs/>
        </w:rPr>
        <w:t>dana</w:t>
      </w:r>
      <w:r>
        <w:rPr>
          <w:bCs/>
        </w:rPr>
        <w:t xml:space="preserve"> </w:t>
      </w:r>
      <w:r w:rsidR="00B13A6B">
        <w:rPr>
          <w:bCs/>
        </w:rPr>
        <w:t>3</w:t>
      </w:r>
      <w:r>
        <w:rPr>
          <w:bCs/>
        </w:rPr>
        <w:t xml:space="preserve">. </w:t>
      </w:r>
      <w:r w:rsidR="00B13A6B">
        <w:rPr>
          <w:bCs/>
        </w:rPr>
        <w:t xml:space="preserve">srpnja </w:t>
      </w:r>
      <w:r w:rsidRPr="007F7D13">
        <w:rPr>
          <w:bCs/>
        </w:rPr>
        <w:t>2</w:t>
      </w:r>
      <w:r w:rsidRPr="007F7D13">
        <w:t>01</w:t>
      </w:r>
      <w:r>
        <w:t>8</w:t>
      </w:r>
      <w:r w:rsidRPr="004C2B53">
        <w:t xml:space="preserve">. </w:t>
      </w:r>
    </w:p>
    <w:p w:rsidRDefault="00B13A6B" w:rsidP="00283C85" w:rsidR="00B13A6B">
      <w:pPr>
        <w:jc w:val="center"/>
      </w:pPr>
    </w:p>
    <w:p w:rsidRDefault="00CD620A" w:rsidP="00283C85" w:rsidR="00CD620A">
      <w:pPr>
        <w:jc w:val="center"/>
      </w:pPr>
    </w:p>
    <w:p w:rsidRDefault="00283C85" w:rsidP="00283C85" w:rsidR="00283C85" w:rsidRPr="00A15F9E">
      <w:pPr>
        <w:jc w:val="center"/>
      </w:pPr>
      <w:r w:rsidRPr="00A15F9E">
        <w:t xml:space="preserve">r i j e š i o      j e </w:t>
      </w:r>
    </w:p>
    <w:p w:rsidRDefault="00C45BBA" w:rsidP="00C45BBA" w:rsidR="00C45BBA">
      <w:pPr>
        <w:autoSpaceDE w:val="false"/>
        <w:autoSpaceDN w:val="false"/>
        <w:adjustRightInd w:val="false"/>
        <w:jc w:val="both"/>
      </w:pPr>
      <w:r w:rsidRPr="00B51854">
        <w:tab/>
      </w:r>
    </w:p>
    <w:p w:rsidRDefault="00CD620A" w:rsidP="00C45BBA" w:rsidR="00CD620A" w:rsidRPr="00B51854">
      <w:pPr>
        <w:autoSpaceDE w:val="false"/>
        <w:autoSpaceDN w:val="false"/>
        <w:adjustRightInd w:val="false"/>
        <w:jc w:val="both"/>
      </w:pPr>
    </w:p>
    <w:p w:rsidRDefault="0024346B" w:rsidP="00601814" w:rsidR="00C275AE">
      <w:pPr>
        <w:autoSpaceDE w:val="false"/>
        <w:autoSpaceDN w:val="false"/>
        <w:adjustRightInd w:val="false"/>
        <w:jc w:val="both"/>
      </w:pPr>
      <w:r>
        <w:t>I</w:t>
      </w:r>
      <w:r>
        <w:tab/>
      </w:r>
      <w:r w:rsidR="00C275AE" w:rsidRPr="00B51854">
        <w:t>O</w:t>
      </w:r>
      <w:r w:rsidR="00CE1089">
        <w:t xml:space="preserve">bustavlja se </w:t>
      </w:r>
      <w:r w:rsidR="00601814">
        <w:t xml:space="preserve">prethodni postupak radi </w:t>
      </w:r>
      <w:r w:rsidR="00601814" w:rsidRPr="00601814">
        <w:t xml:space="preserve">utvrđivanja pretpostavki za otvaranje stečajnog postupka nad dužnikom </w:t>
      </w:r>
      <w:r w:rsidR="00D669FE" w:rsidRPr="00D669FE">
        <w:t>MAR - M - VAL d. o. o. za rad u metalskoj struci Kastav, Ćikovići 100 (MBS 040195280  - OIB 93339223579)</w:t>
      </w:r>
      <w:r w:rsidR="00C45BBA" w:rsidRPr="00B51854">
        <w:t>.</w:t>
      </w:r>
      <w:r w:rsidR="008C17C6" w:rsidRPr="00B51854">
        <w:t xml:space="preserve"> </w:t>
      </w:r>
    </w:p>
    <w:p w:rsidRDefault="0024346B" w:rsidP="00601814" w:rsidR="0024346B">
      <w:pPr>
        <w:autoSpaceDE w:val="false"/>
        <w:autoSpaceDN w:val="false"/>
        <w:adjustRightInd w:val="false"/>
        <w:jc w:val="both"/>
      </w:pPr>
    </w:p>
    <w:p w:rsidRDefault="000D65F0" w:rsidP="0024346B" w:rsidR="00283C85">
      <w:pPr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>II</w:t>
      </w:r>
      <w:r>
        <w:rPr>
          <w:bCs/>
        </w:rPr>
        <w:tab/>
      </w:r>
      <w:r w:rsidR="00283C85">
        <w:rPr>
          <w:bCs/>
        </w:rPr>
        <w:t xml:space="preserve">Ročište određeno za dan </w:t>
      </w:r>
      <w:r w:rsidR="00027D55">
        <w:rPr>
          <w:bCs/>
        </w:rPr>
        <w:t>1</w:t>
      </w:r>
      <w:r w:rsidR="00D669FE">
        <w:rPr>
          <w:bCs/>
        </w:rPr>
        <w:t>1</w:t>
      </w:r>
      <w:r w:rsidR="00283C85">
        <w:rPr>
          <w:bCs/>
        </w:rPr>
        <w:t xml:space="preserve">. </w:t>
      </w:r>
      <w:r w:rsidR="00D669FE">
        <w:rPr>
          <w:bCs/>
        </w:rPr>
        <w:t xml:space="preserve">srpnja </w:t>
      </w:r>
      <w:r w:rsidR="00283C85">
        <w:rPr>
          <w:bCs/>
        </w:rPr>
        <w:t xml:space="preserve">2018. u </w:t>
      </w:r>
      <w:r w:rsidR="00D669FE">
        <w:rPr>
          <w:bCs/>
        </w:rPr>
        <w:t>10</w:t>
      </w:r>
      <w:r w:rsidR="00283C85">
        <w:rPr>
          <w:bCs/>
        </w:rPr>
        <w:t>,</w:t>
      </w:r>
      <w:r w:rsidR="00D669FE">
        <w:rPr>
          <w:bCs/>
        </w:rPr>
        <w:t>0</w:t>
      </w:r>
      <w:r w:rsidR="00283C85">
        <w:rPr>
          <w:bCs/>
        </w:rPr>
        <w:t>0 sati se neće održati.</w:t>
      </w:r>
    </w:p>
    <w:p w:rsidRDefault="0026040A" w:rsidP="0024346B" w:rsidR="0026040A">
      <w:pPr>
        <w:autoSpaceDE w:val="false"/>
        <w:autoSpaceDN w:val="false"/>
        <w:adjustRightInd w:val="false"/>
        <w:jc w:val="both"/>
        <w:rPr>
          <w:bCs/>
        </w:rPr>
      </w:pPr>
    </w:p>
    <w:p w:rsidRDefault="0026040A" w:rsidP="0024346B" w:rsidR="0026040A">
      <w:pPr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>III</w:t>
      </w:r>
      <w:r>
        <w:rPr>
          <w:bCs/>
        </w:rPr>
        <w:tab/>
        <w:t xml:space="preserve">Troškovi postupka u iznosu od </w:t>
      </w:r>
      <w:r w:rsidR="00D669FE">
        <w:rPr>
          <w:bCs/>
        </w:rPr>
        <w:t>5.000,00</w:t>
      </w:r>
      <w:r>
        <w:rPr>
          <w:bCs/>
        </w:rPr>
        <w:t xml:space="preserve"> kn podmirit će se iz zaplijenjenih sredstava dužnika.</w:t>
      </w:r>
    </w:p>
    <w:p w:rsidRDefault="00283C85" w:rsidP="0024346B" w:rsidR="00601814">
      <w:pPr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 xml:space="preserve"> </w:t>
      </w:r>
    </w:p>
    <w:p w:rsidRDefault="00CD620A" w:rsidP="0024346B" w:rsidR="00CD620A">
      <w:pPr>
        <w:autoSpaceDE w:val="false"/>
        <w:autoSpaceDN w:val="false"/>
        <w:adjustRightInd w:val="false"/>
        <w:jc w:val="both"/>
        <w:rPr>
          <w:bCs/>
        </w:rPr>
      </w:pPr>
    </w:p>
    <w:p w:rsidRDefault="00C275AE" w:rsidP="00C275AE" w:rsidR="00C275AE" w:rsidRPr="00B51854">
      <w:pPr>
        <w:ind w:left="142"/>
        <w:jc w:val="center"/>
        <w:rPr>
          <w:bCs/>
        </w:rPr>
      </w:pPr>
      <w:r w:rsidRPr="00B51854">
        <w:rPr>
          <w:bCs/>
        </w:rPr>
        <w:t>Obrazloženje</w:t>
      </w:r>
    </w:p>
    <w:p w:rsidRDefault="0026040A" w:rsidP="00C275AE" w:rsidR="0026040A">
      <w:pPr>
        <w:ind w:left="142"/>
        <w:jc w:val="center"/>
        <w:rPr>
          <w:bCs/>
        </w:rPr>
      </w:pPr>
    </w:p>
    <w:p w:rsidRDefault="00CD620A" w:rsidP="00C275AE" w:rsidR="00CD620A" w:rsidRPr="00B51854">
      <w:pPr>
        <w:ind w:left="142"/>
        <w:jc w:val="center"/>
        <w:rPr>
          <w:bCs/>
        </w:rPr>
      </w:pPr>
    </w:p>
    <w:p w:rsidRDefault="00C45BBA" w:rsidP="005A3EFA" w:rsidR="00283C85">
      <w:pPr>
        <w:autoSpaceDE w:val="false"/>
        <w:autoSpaceDN w:val="false"/>
        <w:adjustRightInd w:val="false"/>
        <w:jc w:val="both"/>
        <w:rPr>
          <w:bCs/>
        </w:rPr>
      </w:pPr>
      <w:r w:rsidRPr="00B51854">
        <w:rPr>
          <w:bCs/>
        </w:rPr>
        <w:tab/>
      </w:r>
      <w:r w:rsidR="00FF2D1F">
        <w:rPr>
          <w:bCs/>
        </w:rPr>
        <w:t xml:space="preserve">Na prijedlog Financijske agencije ovosudnim rješenjem pod poslovnim brojem </w:t>
      </w:r>
      <w:r w:rsidR="00FF2D1F" w:rsidRPr="00FF2D1F">
        <w:rPr>
          <w:bCs/>
        </w:rPr>
        <w:t>7 St-</w:t>
      </w:r>
      <w:r w:rsidR="00D669FE">
        <w:rPr>
          <w:bCs/>
        </w:rPr>
        <w:t>278</w:t>
      </w:r>
      <w:r w:rsidR="00FF2D1F" w:rsidRPr="00FF2D1F">
        <w:rPr>
          <w:bCs/>
        </w:rPr>
        <w:t>/201</w:t>
      </w:r>
      <w:r w:rsidR="00283C85">
        <w:rPr>
          <w:bCs/>
        </w:rPr>
        <w:t>8</w:t>
      </w:r>
      <w:r w:rsidR="00FF2D1F" w:rsidRPr="00FF2D1F">
        <w:rPr>
          <w:bCs/>
        </w:rPr>
        <w:t>-</w:t>
      </w:r>
      <w:r w:rsidR="00FF2D1F">
        <w:rPr>
          <w:bCs/>
        </w:rPr>
        <w:t xml:space="preserve">3 od </w:t>
      </w:r>
      <w:r w:rsidR="00283C85">
        <w:rPr>
          <w:bCs/>
        </w:rPr>
        <w:t xml:space="preserve">2. </w:t>
      </w:r>
      <w:r w:rsidR="00D669FE">
        <w:rPr>
          <w:bCs/>
        </w:rPr>
        <w:t xml:space="preserve">svibnja </w:t>
      </w:r>
      <w:r w:rsidR="00283C85" w:rsidRPr="007F7D13">
        <w:rPr>
          <w:bCs/>
        </w:rPr>
        <w:t>2</w:t>
      </w:r>
      <w:r w:rsidR="00283C85" w:rsidRPr="007F7D13">
        <w:t>01</w:t>
      </w:r>
      <w:r w:rsidR="00283C85">
        <w:t>8</w:t>
      </w:r>
      <w:r w:rsidR="00FF2D1F">
        <w:rPr>
          <w:bCs/>
        </w:rPr>
        <w:t>. p</w:t>
      </w:r>
      <w:r w:rsidR="00FF2D1F" w:rsidRPr="00FF2D1F">
        <w:rPr>
          <w:bCs/>
        </w:rPr>
        <w:t>okre</w:t>
      </w:r>
      <w:r w:rsidR="00FF2D1F">
        <w:rPr>
          <w:bCs/>
        </w:rPr>
        <w:t xml:space="preserve">nut je </w:t>
      </w:r>
      <w:r w:rsidR="00FF2D1F" w:rsidRPr="00FF2D1F">
        <w:rPr>
          <w:bCs/>
        </w:rPr>
        <w:t>prethodni postupak radi utvrđivanja pretpostavki za otvaranje stečajnog postupka nad dužnikom</w:t>
      </w:r>
      <w:r w:rsidR="00283C85">
        <w:rPr>
          <w:bCs/>
        </w:rPr>
        <w:t>.</w:t>
      </w:r>
    </w:p>
    <w:p w:rsidRDefault="007E581F" w:rsidP="007E581F" w:rsidR="007E581F" w:rsidRPr="004A4D8B">
      <w:pPr>
        <w:pStyle w:val="Bezproreda"/>
        <w:jc w:val="both"/>
        <w:rPr>
          <w:color w:val="000000"/>
        </w:rPr>
      </w:pPr>
      <w:r>
        <w:tab/>
        <w:t xml:space="preserve">Odredbom članka 128. stavak 9. Stečajnog zakona </w:t>
      </w:r>
      <w:r w:rsidRPr="005A3EFA">
        <w:t xml:space="preserve">(„Narodne novine” br. 71/15, </w:t>
      </w:r>
      <w:r>
        <w:t xml:space="preserve">104/17 </w:t>
      </w:r>
      <w:r w:rsidRPr="005A3EFA">
        <w:t>u daljnjem tekstu SZ)</w:t>
      </w:r>
      <w:r>
        <w:t xml:space="preserve"> propisano je da ako </w:t>
      </w:r>
      <w:r w:rsidRPr="004A4D8B">
        <w:rPr>
          <w:color w:val="000000"/>
        </w:rPr>
        <w:t>dužnik do završetka prethodnog postupka postane sposoban za plaćanje, sud će postupak obustaviti. Troškove provedenog postupka u tom slučaju dužan je naknaditi dužnik.</w:t>
      </w:r>
    </w:p>
    <w:p w:rsidRDefault="00283C85" w:rsidP="00283C85" w:rsidR="00B13A6B">
      <w:pPr>
        <w:autoSpaceDE w:val="false"/>
        <w:autoSpaceDN w:val="false"/>
        <w:adjustRightInd w:val="false"/>
        <w:ind w:firstLine="705"/>
        <w:jc w:val="both"/>
      </w:pPr>
      <w:r>
        <w:t xml:space="preserve">Tijekom </w:t>
      </w:r>
      <w:r w:rsidR="007E581F">
        <w:t xml:space="preserve">prethodnog </w:t>
      </w:r>
      <w:r>
        <w:t xml:space="preserve">postupka </w:t>
      </w:r>
      <w:r w:rsidR="00D669FE">
        <w:t xml:space="preserve">dužnik je dostavio potvrdu predlagatelja </w:t>
      </w:r>
      <w:r>
        <w:t xml:space="preserve">od </w:t>
      </w:r>
      <w:r w:rsidR="00D669FE">
        <w:t xml:space="preserve">2. srpnja </w:t>
      </w:r>
      <w:r w:rsidR="00B13A6B">
        <w:t xml:space="preserve"> </w:t>
      </w:r>
      <w:r>
        <w:t xml:space="preserve">2018. </w:t>
      </w:r>
      <w:r w:rsidR="00D669FE">
        <w:t xml:space="preserve">iz koje je utvrđeno da </w:t>
      </w:r>
      <w:r w:rsidR="007E581F">
        <w:t xml:space="preserve">na </w:t>
      </w:r>
      <w:r>
        <w:t>račun</w:t>
      </w:r>
      <w:r w:rsidR="007E581F">
        <w:t>u</w:t>
      </w:r>
      <w:r>
        <w:t xml:space="preserve"> na taj dan </w:t>
      </w:r>
      <w:r w:rsidR="00B13A6B">
        <w:t>nema evide</w:t>
      </w:r>
      <w:r>
        <w:t>n</w:t>
      </w:r>
      <w:r w:rsidR="00B13A6B">
        <w:t>tiranih neizvršenih osnova za plaćanje.</w:t>
      </w:r>
    </w:p>
    <w:p w:rsidRDefault="00283C85" w:rsidP="00CD620A" w:rsidR="00267E60">
      <w:pPr>
        <w:autoSpaceDE w:val="false"/>
        <w:autoSpaceDN w:val="false"/>
        <w:adjustRightInd w:val="false"/>
        <w:ind w:firstLine="705"/>
        <w:jc w:val="both"/>
        <w:rPr>
          <w:color w:val="000000"/>
        </w:rPr>
      </w:pPr>
      <w:r>
        <w:rPr>
          <w:bCs/>
        </w:rPr>
        <w:lastRenderedPageBreak/>
        <w:t xml:space="preserve">Stoga je valjalo primjenom odredbe članka </w:t>
      </w:r>
      <w:r w:rsidR="00D44EE0">
        <w:rPr>
          <w:bCs/>
        </w:rPr>
        <w:t>128. stavak 9. S</w:t>
      </w:r>
      <w:r w:rsidR="007E581F">
        <w:rPr>
          <w:bCs/>
        </w:rPr>
        <w:t xml:space="preserve">Z-a </w:t>
      </w:r>
      <w:r w:rsidR="00D44EE0" w:rsidRPr="00D44EE0">
        <w:rPr>
          <w:color w:val="000000"/>
        </w:rPr>
        <w:t xml:space="preserve">odlučiti kao </w:t>
      </w:r>
      <w:r w:rsidR="00FF6BCF">
        <w:rPr>
          <w:color w:val="000000"/>
        </w:rPr>
        <w:t>pod točkom I izreke ovog rješenja.</w:t>
      </w:r>
    </w:p>
    <w:p w:rsidRDefault="006E721F" w:rsidP="00CD620A" w:rsidR="0026040A">
      <w:pPr>
        <w:pStyle w:val="Bezproreda"/>
        <w:jc w:val="center"/>
      </w:pPr>
      <w:r w:rsidRPr="00B51854">
        <w:t>U R</w:t>
      </w:r>
      <w:r w:rsidR="00C275AE" w:rsidRPr="00B51854">
        <w:t>ije</w:t>
      </w:r>
      <w:r w:rsidRPr="00B51854">
        <w:t>ci</w:t>
      </w:r>
      <w:r w:rsidR="00C275AE" w:rsidRPr="00B51854">
        <w:t xml:space="preserve">, </w:t>
      </w:r>
      <w:r w:rsidR="00B13A6B">
        <w:rPr>
          <w:bCs/>
        </w:rPr>
        <w:t xml:space="preserve">3. srpnja </w:t>
      </w:r>
      <w:r w:rsidR="00B13A6B" w:rsidRPr="007F7D13">
        <w:rPr>
          <w:bCs/>
        </w:rPr>
        <w:t>2</w:t>
      </w:r>
      <w:r w:rsidR="00B13A6B" w:rsidRPr="007F7D13">
        <w:t>01</w:t>
      </w:r>
      <w:r w:rsidR="00B13A6B">
        <w:t>8</w:t>
      </w:r>
      <w:r w:rsidR="00DE5946" w:rsidRPr="00B51854">
        <w:t>.</w:t>
      </w: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    Sudac</w:t>
      </w: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</w:t>
      </w:r>
      <w:r w:rsidR="00FC3477" w:rsidRPr="00B51854">
        <w:t>Liljana Ugrin</w:t>
      </w:r>
      <w:r w:rsidR="00CD620A">
        <w:t>, v.r.</w:t>
      </w:r>
      <w:r w:rsidR="00FC3477" w:rsidRPr="00B51854">
        <w:t xml:space="preserve"> </w:t>
      </w:r>
    </w:p>
    <w:p w:rsidRDefault="00C275AE" w:rsidP="00C275AE" w:rsidR="00C275AE" w:rsidRPr="00B51854">
      <w:pPr>
        <w:jc w:val="both"/>
      </w:pPr>
    </w:p>
    <w:p w:rsidRDefault="00CD620A" w:rsidP="00C275AE" w:rsidR="00CD620A">
      <w:pPr>
        <w:jc w:val="both"/>
      </w:pPr>
    </w:p>
    <w:p w:rsidRDefault="00CD620A" w:rsidP="00C275AE" w:rsidR="00CD620A" w:rsidRPr="00B51854">
      <w:pPr>
        <w:jc w:val="both"/>
      </w:pPr>
    </w:p>
    <w:p w:rsidRDefault="00C275AE" w:rsidP="00C275AE" w:rsidR="00531FC8">
      <w:pPr>
        <w:jc w:val="both"/>
      </w:pPr>
      <w:r w:rsidRPr="00B51854">
        <w:t>UPUTA O PRAVNOM LIJEKU</w:t>
      </w:r>
    </w:p>
    <w:p w:rsidRDefault="00C275AE" w:rsidP="00784765" w:rsidR="00C275AE" w:rsidRPr="00B51854">
      <w:pPr>
        <w:ind w:firstLine="708"/>
        <w:jc w:val="both"/>
      </w:pPr>
      <w:r w:rsidRPr="00B51854">
        <w:t>Protiv rješenja dopuštena je žalba Visokom trgovačkom sudu Republike Hrvatske. Žalba se podnosi putem ovog suda, u tri primjerka, u roku od osam dana od dana dostave prijepisa ovog rješenja (čl</w:t>
      </w:r>
      <w:r w:rsidR="006E721F" w:rsidRPr="00B51854">
        <w:t xml:space="preserve">anak </w:t>
      </w:r>
      <w:r w:rsidRPr="00B51854">
        <w:t>19. st</w:t>
      </w:r>
      <w:r w:rsidR="006E721F" w:rsidRPr="00B51854">
        <w:t xml:space="preserve">avak </w:t>
      </w:r>
      <w:r w:rsidRPr="00B51854">
        <w:t xml:space="preserve">1. i 2. SZ). </w:t>
      </w:r>
    </w:p>
    <w:p w:rsidRDefault="00C275AE" w:rsidP="00C275AE" w:rsidR="00C275AE">
      <w:pPr>
        <w:jc w:val="both"/>
      </w:pPr>
    </w:p>
    <w:p w:rsidRDefault="00CD620A" w:rsidP="00CD620A" w:rsidR="00CD620A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CD620A" w:rsidP="00CD620A" w:rsidR="00CD620A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CD620A" w:rsidP="00CD620A" w:rsidR="00CD620A" w:rsidRPr="00A80164"/>
    <w:p w:rsidRDefault="001712C3" w:rsidP="00C275AE" w:rsidR="001712C3">
      <w:pPr>
        <w:jc w:val="both"/>
      </w:pPr>
    </w:p>
    <w:p w:rsidRDefault="001712C3" w:rsidP="00C275AE" w:rsidR="001712C3">
      <w:pPr>
        <w:jc w:val="both"/>
      </w:pPr>
    </w:p>
    <w:p w:rsidRDefault="001712C3" w:rsidP="00C275AE" w:rsidR="001712C3" w:rsidRPr="00B51854">
      <w:pPr>
        <w:jc w:val="both"/>
      </w:pPr>
    </w:p>
    <w:p w:rsidRDefault="00FD66F7" w:rsidR="000A5CAD" w:rsidRPr="00B51854">
      <w:r>
        <w:t xml:space="preserve"> </w:t>
      </w:r>
      <w:r w:rsidR="00DE5946" w:rsidRPr="00B51854">
        <w:t xml:space="preserve"> </w:t>
      </w:r>
      <w:r w:rsidR="006E721F" w:rsidRPr="00B51854">
        <w:t xml:space="preserve">  </w:t>
      </w:r>
    </w:p>
    <w:sectPr w:rsidSect="00CD620A" w:rsidR="000A5CAD" w:rsidRPr="00B51854">
      <w:headerReference w:type="default" r:id="rId11"/>
      <w:footerReference w:type="default" r:id="rId12"/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1D71" w:rsidP="00C45BBA" w:rsidR="00901D71">
      <w:r>
        <w:separator/>
      </w:r>
    </w:p>
  </w:endnote>
  <w:endnote w:id="0" w:type="continuationSeparator">
    <w:p w:rsidRDefault="00901D71" w:rsidP="00C45BBA" w:rsidR="00901D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43686633"/>
      <w:docPartObj>
        <w:docPartGallery w:val="Page Numbers (Bottom of Page)"/>
        <w:docPartUnique/>
      </w:docPartObj>
    </w:sdtPr>
    <w:sdtEndPr/>
    <w:sdtContent>
      <w:p w:rsidRDefault="00CD620A" w:rsidR="00CD620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6BAD">
          <w:rPr>
            <w:noProof/>
          </w:rPr>
          <w:t>2</w:t>
        </w:r>
        <w:r>
          <w:fldChar w:fldCharType="end"/>
        </w:r>
      </w:p>
    </w:sdtContent>
  </w:sdt>
  <w:p w:rsidRDefault="00CD620A" w:rsidR="00CD620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1D71" w:rsidP="00C45BBA" w:rsidR="00901D71">
      <w:r>
        <w:separator/>
      </w:r>
    </w:p>
  </w:footnote>
  <w:footnote w:id="0" w:type="continuationSeparator">
    <w:p w:rsidRDefault="00901D71" w:rsidP="00C45BBA" w:rsidR="00901D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620A" w:rsidP="00CD620A" w:rsidR="00CD620A" w:rsidRPr="00A15F9E">
    <w:pPr>
      <w:jc w:val="right"/>
    </w:pPr>
    <w:r w:rsidRPr="00283C85">
      <w:t>Poslovni broj 7 St-</w:t>
    </w:r>
    <w:r>
      <w:t>278</w:t>
    </w:r>
    <w:r w:rsidRPr="00283C85">
      <w:t>/2018-</w:t>
    </w:r>
    <w:r>
      <w:t>15</w:t>
    </w:r>
  </w:p>
  <w:p w:rsidRDefault="00CD620A" w:rsidR="00CD620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5AE"/>
    <w:rsid w:val="00027D55"/>
    <w:rsid w:val="00037E74"/>
    <w:rsid w:val="00062884"/>
    <w:rsid w:val="00091369"/>
    <w:rsid w:val="000A5CAD"/>
    <w:rsid w:val="000A756B"/>
    <w:rsid w:val="000C0E11"/>
    <w:rsid w:val="000D65F0"/>
    <w:rsid w:val="0015675F"/>
    <w:rsid w:val="001712C3"/>
    <w:rsid w:val="0017721B"/>
    <w:rsid w:val="00191D53"/>
    <w:rsid w:val="00197584"/>
    <w:rsid w:val="001B6628"/>
    <w:rsid w:val="001D0816"/>
    <w:rsid w:val="001D4AA3"/>
    <w:rsid w:val="001E0EE8"/>
    <w:rsid w:val="0020456D"/>
    <w:rsid w:val="0024346B"/>
    <w:rsid w:val="0026040A"/>
    <w:rsid w:val="00262C66"/>
    <w:rsid w:val="00263FF9"/>
    <w:rsid w:val="00267E60"/>
    <w:rsid w:val="00283C85"/>
    <w:rsid w:val="002C305F"/>
    <w:rsid w:val="002C6477"/>
    <w:rsid w:val="002F4B89"/>
    <w:rsid w:val="0030097F"/>
    <w:rsid w:val="0036678C"/>
    <w:rsid w:val="003770E3"/>
    <w:rsid w:val="00384FB3"/>
    <w:rsid w:val="003B5246"/>
    <w:rsid w:val="003C32E8"/>
    <w:rsid w:val="00403810"/>
    <w:rsid w:val="00427EC5"/>
    <w:rsid w:val="00447CB3"/>
    <w:rsid w:val="004624D4"/>
    <w:rsid w:val="00470D34"/>
    <w:rsid w:val="004B6DF4"/>
    <w:rsid w:val="004B701E"/>
    <w:rsid w:val="004C6081"/>
    <w:rsid w:val="004F78B7"/>
    <w:rsid w:val="00531FC8"/>
    <w:rsid w:val="0054123B"/>
    <w:rsid w:val="0058250C"/>
    <w:rsid w:val="005921A2"/>
    <w:rsid w:val="005926CE"/>
    <w:rsid w:val="005A0C67"/>
    <w:rsid w:val="005A3EFA"/>
    <w:rsid w:val="005B636A"/>
    <w:rsid w:val="005C676C"/>
    <w:rsid w:val="005C683A"/>
    <w:rsid w:val="005D3B7B"/>
    <w:rsid w:val="00601814"/>
    <w:rsid w:val="00632B51"/>
    <w:rsid w:val="00644F50"/>
    <w:rsid w:val="00694B0A"/>
    <w:rsid w:val="006D3BD5"/>
    <w:rsid w:val="006E437B"/>
    <w:rsid w:val="006E721F"/>
    <w:rsid w:val="007040E5"/>
    <w:rsid w:val="007118C3"/>
    <w:rsid w:val="00721BC1"/>
    <w:rsid w:val="0072436D"/>
    <w:rsid w:val="00747FB5"/>
    <w:rsid w:val="00784765"/>
    <w:rsid w:val="007B3963"/>
    <w:rsid w:val="007E581F"/>
    <w:rsid w:val="0085305D"/>
    <w:rsid w:val="00880AF0"/>
    <w:rsid w:val="008938E3"/>
    <w:rsid w:val="008C17C6"/>
    <w:rsid w:val="008E6BAD"/>
    <w:rsid w:val="00901D71"/>
    <w:rsid w:val="00905AD2"/>
    <w:rsid w:val="00942821"/>
    <w:rsid w:val="00954C77"/>
    <w:rsid w:val="00964F3A"/>
    <w:rsid w:val="00973406"/>
    <w:rsid w:val="00976CC9"/>
    <w:rsid w:val="009B5E00"/>
    <w:rsid w:val="00A009B9"/>
    <w:rsid w:val="00A0752C"/>
    <w:rsid w:val="00A15478"/>
    <w:rsid w:val="00A2000F"/>
    <w:rsid w:val="00A25D93"/>
    <w:rsid w:val="00A31C30"/>
    <w:rsid w:val="00A4413C"/>
    <w:rsid w:val="00A70BDD"/>
    <w:rsid w:val="00A762EB"/>
    <w:rsid w:val="00A87BD0"/>
    <w:rsid w:val="00A962C8"/>
    <w:rsid w:val="00AA65D6"/>
    <w:rsid w:val="00AA7DAD"/>
    <w:rsid w:val="00AB439B"/>
    <w:rsid w:val="00B13A6B"/>
    <w:rsid w:val="00B33EBE"/>
    <w:rsid w:val="00B51854"/>
    <w:rsid w:val="00B51CE0"/>
    <w:rsid w:val="00B87866"/>
    <w:rsid w:val="00BB7FE0"/>
    <w:rsid w:val="00BD007C"/>
    <w:rsid w:val="00BD3768"/>
    <w:rsid w:val="00C003F4"/>
    <w:rsid w:val="00C21785"/>
    <w:rsid w:val="00C275AE"/>
    <w:rsid w:val="00C45BBA"/>
    <w:rsid w:val="00C766A4"/>
    <w:rsid w:val="00C836DD"/>
    <w:rsid w:val="00CC2EB4"/>
    <w:rsid w:val="00CD620A"/>
    <w:rsid w:val="00CD75DE"/>
    <w:rsid w:val="00CD7EDE"/>
    <w:rsid w:val="00CE1089"/>
    <w:rsid w:val="00D00771"/>
    <w:rsid w:val="00D02FCC"/>
    <w:rsid w:val="00D056EB"/>
    <w:rsid w:val="00D21FB5"/>
    <w:rsid w:val="00D36FAD"/>
    <w:rsid w:val="00D44EE0"/>
    <w:rsid w:val="00D63673"/>
    <w:rsid w:val="00D669FE"/>
    <w:rsid w:val="00D70DE9"/>
    <w:rsid w:val="00D72CC6"/>
    <w:rsid w:val="00D83326"/>
    <w:rsid w:val="00DC1CB2"/>
    <w:rsid w:val="00DD0D62"/>
    <w:rsid w:val="00DE0D7F"/>
    <w:rsid w:val="00DE5946"/>
    <w:rsid w:val="00DE7DBB"/>
    <w:rsid w:val="00E17C66"/>
    <w:rsid w:val="00E5307F"/>
    <w:rsid w:val="00EC10BF"/>
    <w:rsid w:val="00ED5AA5"/>
    <w:rsid w:val="00F231A4"/>
    <w:rsid w:val="00F30230"/>
    <w:rsid w:val="00F37815"/>
    <w:rsid w:val="00F473BD"/>
    <w:rsid w:val="00F7063C"/>
    <w:rsid w:val="00F72133"/>
    <w:rsid w:val="00F852B7"/>
    <w:rsid w:val="00F86B1D"/>
    <w:rsid w:val="00FC3477"/>
    <w:rsid w:val="00FC4BA2"/>
    <w:rsid w:val="00FD66F7"/>
    <w:rsid w:val="00FF2D1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5A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BBA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BBA"/>
    <w:rPr>
      <w:bCs w:val="false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cs="Tahoma" w:hAnsi="Tahoma" w:ascii="Tahoma"/>
      <w:bCs w:val="false"/>
      <w:sz w:val="16"/>
      <w:szCs w:val="16"/>
      <w:lang w:eastAsia="hr-HR"/>
    </w:rPr>
  </w:style>
  <w:style w:customStyle="true" w:styleId="clanak" w:type="paragraph">
    <w:name w:val="clanak"/>
    <w:basedOn w:val="Normal"/>
    <w:rsid w:val="005C676C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5C676C"/>
    <w:pPr>
      <w:spacing w:afterAutospacing="true" w:after="100" w:beforeAutospacing="true" w:before="100"/>
    </w:pPr>
  </w:style>
  <w:style w:customStyle="true" w:styleId="t-12-9-fett-s" w:type="paragraph">
    <w:name w:val="t-12-9-fett-s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tb-na16" w:type="paragraph">
    <w:name w:val="tb-na16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lineRule="auto" w:line="240" w:after="0"/>
      <w:jc w:val="left"/>
    </w:pPr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6B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B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B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B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B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5A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BBA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BBA"/>
    <w:rPr>
      <w:bCs w:val="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ascii="Tahoma" w:cs="Tahoma" w:hAnsi="Tahoma"/>
      <w:bCs w:val="0"/>
      <w:sz w:val="16"/>
      <w:szCs w:val="16"/>
      <w:lang w:eastAsia="hr-HR"/>
    </w:rPr>
  </w:style>
  <w:style w:customStyle="1" w:styleId="clanak" w:type="paragraph">
    <w:name w:val="clanak"/>
    <w:basedOn w:val="Normal"/>
    <w:rsid w:val="005C676C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5C676C"/>
    <w:pPr>
      <w:spacing w:after="100" w:afterAutospacing="1" w:before="100" w:beforeAutospacing="1"/>
    </w:pPr>
  </w:style>
  <w:style w:customStyle="1" w:styleId="t-12-9-fett-s" w:type="paragraph">
    <w:name w:val="t-12-9-fett-s"/>
    <w:basedOn w:val="Normal"/>
    <w:rsid w:val="005C676C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tb-na16" w:type="paragraph">
    <w:name w:val="tb-na16"/>
    <w:basedOn w:val="Normal"/>
    <w:rsid w:val="005C676C"/>
    <w:pPr>
      <w:spacing w:after="100" w:afterAutospacing="1" w:before="100" w:beforeAutospacing="1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after="0" w:line="240" w:lineRule="auto"/>
      <w:jc w:val="left"/>
    </w:pPr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6B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B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B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B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B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81880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472760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5704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59010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61103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St-278/2018</izvorni_sadrzaj>
    <derivirana_varijabla naziv="DomainObject.Predmet.OznakaBroj_1">St-278/2018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 - M - VAL d.o.o.</izvorni_sadrzaj>
    <derivirana_varijabla naziv="DomainObject.Predmet.ProtustrankaFormated_1">  MAR - M - VAL d.o.o.</derivirana_varijabla>
  </DomainObject.Predmet.ProtustrankaFormated>
  <DomainObject.Predmet.ProtustrankaFormatedOIB>
    <izvorni_sadrzaj>  MAR - M - VAL d.o.o., OIB 93339223579</izvorni_sadrzaj>
    <derivirana_varijabla naziv="DomainObject.Predmet.ProtustrankaFormatedOIB_1">  MAR - M - VAL d.o.o., OIB 93339223579</derivirana_varijabla>
  </DomainObject.Predmet.ProtustrankaFormatedOIB>
  <DomainObject.Predmet.ProtustrankaFormatedWithAdress>
    <izvorni_sadrzaj> MAR - M - VAL d.o.o., Ćikovići 100, 51215 Kastav</izvorni_sadrzaj>
    <derivirana_varijabla naziv="DomainObject.Predmet.ProtustrankaFormatedWithAdress_1"> MAR - M - VAL d.o.o., Ćikovići 100, 51215 Kastav</derivirana_varijabla>
  </DomainObject.Predmet.ProtustrankaFormatedWithAdress>
  <DomainObject.Predmet.ProtustrankaFormatedWithAdressOIB>
    <izvorni_sadrzaj> MAR - M - VAL d.o.o., OIB 93339223579, Ćikovići 100, 51215 Kastav</izvorni_sadrzaj>
    <derivirana_varijabla naziv="DomainObject.Predmet.ProtustrankaFormatedWithAdressOIB_1"> MAR - M - VAL d.o.o., OIB 93339223579, Ćikovići 100, 51215 Kastav</derivirana_varijabla>
  </DomainObject.Predmet.ProtustrankaFormatedWithAdressOIB>
  <DomainObject.Predmet.ProtustrankaWithAdress>
    <izvorni_sadrzaj>MAR - M - VAL d.o.o. Ćikovići 100, 51215 Kastav</izvorni_sadrzaj>
    <derivirana_varijabla naziv="DomainObject.Predmet.ProtustrankaWithAdress_1">MAR - M - VAL d.o.o. Ćikovići 100, 51215 Kastav</derivirana_varijabla>
  </DomainObject.Predmet.ProtustrankaWithAdress>
  <DomainObject.Predmet.ProtustrankaWithAdressOIB>
    <izvorni_sadrzaj>MAR - M - VAL d.o.o., OIB 93339223579, Ćikovići 100, 51215 Kastav</izvorni_sadrzaj>
    <derivirana_varijabla naziv="DomainObject.Predmet.ProtustrankaWithAdressOIB_1">MAR - M - VAL d.o.o., OIB 93339223579, Ćikovići 100, 51215 Kastav</derivirana_varijabla>
  </DomainObject.Predmet.ProtustrankaWithAdressOIB>
  <DomainObject.Predmet.ProtustrankaNazivFormated>
    <izvorni_sadrzaj>MAR - M - VAL d.o.o.</izvorni_sadrzaj>
    <derivirana_varijabla naziv="DomainObject.Predmet.ProtustrankaNazivFormated_1">MAR - M - VAL d.o.o.</derivirana_varijabla>
  </DomainObject.Predmet.ProtustrankaNazivFormated>
  <DomainObject.Predmet.ProtustrankaNazivFormatedOIB>
    <izvorni_sadrzaj>MAR - M - VAL d.o.o., OIB 93339223579</izvorni_sadrzaj>
    <derivirana_varijabla naziv="DomainObject.Predmet.ProtustrankaNazivFormatedOIB_1">MAR - M - VAL d.o.o., OIB 93339223579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 - M - VAL d.o.o.</item>
    </izvorni_sadrzaj>
    <derivirana_varijabla naziv="DomainObject.Predmet.ProtuStrankaListFormated_1">
      <item>MAR - M - VAL d.o.o.</item>
    </derivirana_varijabla>
  </DomainObject.Predmet.ProtuStrankaListFormated>
  <DomainObject.Predmet.ProtuStrankaListFormatedOIB>
    <izvorni_sadrzaj>
      <item>MAR - M - VAL d.o.o., OIB 93339223579</item>
    </izvorni_sadrzaj>
    <derivirana_varijabla naziv="DomainObject.Predmet.ProtuStrankaListFormatedOIB_1">
      <item>MAR - M - VAL d.o.o., OIB 93339223579</item>
    </derivirana_varijabla>
  </DomainObject.Predmet.ProtuStrankaListFormatedOIB>
  <DomainObject.Predmet.ProtuStrankaListFormatedWithAdress>
    <izvorni_sadrzaj>
      <item>MAR - M - VAL d.o.o., Ćikovići 100, 51215 Kastav</item>
    </izvorni_sadrzaj>
    <derivirana_varijabla naziv="DomainObject.Predmet.ProtuStrankaListFormatedWithAdress_1">
      <item>MAR - M - VAL d.o.o., Ćikovići 100, 51215 Kastav</item>
    </derivirana_varijabla>
  </DomainObject.Predmet.ProtuStrankaListFormatedWithAdress>
  <DomainObject.Predmet.ProtuStrankaListFormatedWithAdressOIB>
    <izvorni_sadrzaj>
      <item>MAR - M - VAL d.o.o., OIB 93339223579, Ćikovići 100, 51215 Kastav</item>
    </izvorni_sadrzaj>
    <derivirana_varijabla naziv="DomainObject.Predmet.ProtuStrankaListFormatedWithAdressOIB_1">
      <item>MAR - M - VAL d.o.o., OIB 93339223579, Ćikovići 100, 51215 Kastav</item>
    </derivirana_varijabla>
  </DomainObject.Predmet.ProtuStrankaListFormatedWithAdressOIB>
  <DomainObject.Predmet.ProtuStrankaListNazivFormated>
    <izvorni_sadrzaj>
      <item>MAR - M - VAL d.o.o.</item>
    </izvorni_sadrzaj>
    <derivirana_varijabla naziv="DomainObject.Predmet.ProtuStrankaListNazivFormated_1">
      <item>MAR - M - VAL d.o.o.</item>
    </derivirana_varijabla>
  </DomainObject.Predmet.ProtuStrankaListNazivFormated>
  <DomainObject.Predmet.ProtuStrankaListNazivFormatedOIB>
    <izvorni_sadrzaj>
      <item>MAR - M - VAL d.o.o., OIB 93339223579</item>
    </izvorni_sadrzaj>
    <derivirana_varijabla naziv="DomainObject.Predmet.ProtuStrankaListNazivFormatedOIB_1">
      <item>MAR - M - VAL d.o.o., OIB 93339223579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 - M - VAL d.o.o.</izvorni_sadrzaj>
    <derivirana_varijabla naziv="DomainObject.Predmet.ProtustrankaIDrugi_1">MAR - M - VAL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 - M - VAL d.o.o., OIB 93339223579, Ćikovići 100, 51215 Kastav</izvorni_sadrzaj>
    <derivirana_varijabla naziv="DomainObject.Predmet.ProtustrankaIDrugiAdressOIB_1">MAR - M - VAL d.o.o., OIB 93339223579, Ćikovići 100,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 - M - VAL d.o.o.</item>
    </izvorni_sadrzaj>
    <derivirana_varijabla naziv="DomainObject.Predmet.SudioniciListNaziv_1">
      <item>FINA  Rijeka</item>
      <item>MAR - M - VAL d.o.o.</item>
    </derivirana_varijabla>
  </DomainObject.Predmet.SudioniciListNaziv>
  <DomainObject.Predmet.SudioniciListAdressOIB>
    <izvorni_sadrzaj>
      <item>FINA  Rijeka, OIB 85821130368, Frana Kurelca 8,51000 Rijeka</item>
      <item>MAR - M - VAL d.o.o., OIB 93339223579, Ćikovići 100,51215 Kastav</item>
    </izvorni_sadrzaj>
    <derivirana_varijabla naziv="DomainObject.Predmet.SudioniciListAdressOIB_1">
      <item>FINA  Rijeka, OIB 85821130368, Frana Kurelca 8,51000 Rijeka</item>
      <item>MAR - M - VAL d.o.o., OIB 93339223579, Ćikovići 100,51215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93339223579</item>
    </izvorni_sadrzaj>
    <derivirana_varijabla naziv="DomainObject.Predmet.SudioniciListNazivOIB_1">
      <item>, OIB 85821130368</item>
      <item>, OIB 93339223579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D5EF24-67CF-4797-90BA-A72A2F24EE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1695</properties:Characters>
  <properties:Lines>66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2018-07-03T12:19:00Z</dcterms:created>
  <dc:creator>Liljana Ugrin</dc:creator>
  <cp:lastModifiedBy>Elizabet Jovanović</cp:lastModifiedBy>
  <cp:lastPrinted>2018-07-03T12:19:00Z</cp:lastPrinted>
  <dcterms:modified xmlns:xsi="http://www.w3.org/2001/XMLSchema-instance" xsi:type="dcterms:W3CDTF">2018-07-03T12:21:00Z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(278 18 obustava jer nije više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