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bf4f" w14:paraId="5a9bf4f" w:rsidRDefault="00AE649C" w:rsidP="00FA5B5E" w:rsidR="00AE649C" w:rsidRPr="00B76F3C">
      <w:pPr>
        <w:pStyle w:val="Naslov3"/>
        <w15:collapsed w:val="false"/>
      </w:pPr>
    </w:p>
    <w:p w:rsidRDefault="00175B4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75B46" w:rsidP="00175B46" w:rsidR="00175B46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175B46" w:rsidP="00175B46" w:rsidR="00175B46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175B46" w:rsidP="00175B46" w:rsidR="00175B46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175B46" w:rsidP="00175B46" w:rsidR="00175B46">
      <w:pPr>
        <w:jc w:val="both"/>
      </w:pPr>
      <w:r>
        <w:tab/>
      </w:r>
      <w:r>
        <w:tab/>
      </w:r>
      <w:r>
        <w:tab/>
      </w:r>
    </w:p>
    <w:p w:rsidRDefault="00175B46" w:rsidP="00175B46" w:rsidR="00175B46">
      <w:pPr>
        <w:jc w:val="center"/>
      </w:pPr>
      <w:r>
        <w:t>R E P U B L I K A   H R V A T S K A</w:t>
      </w:r>
    </w:p>
    <w:p w:rsidRDefault="00175B46" w:rsidP="00175B46" w:rsidR="00175B46">
      <w:pPr>
        <w:jc w:val="center"/>
      </w:pPr>
    </w:p>
    <w:p w:rsidRDefault="00175B46" w:rsidP="00175B46" w:rsidR="00175B46">
      <w:pPr>
        <w:jc w:val="center"/>
      </w:pPr>
      <w:r>
        <w:t>O G L A S</w:t>
      </w:r>
    </w:p>
    <w:p w:rsidRDefault="00175B46" w:rsidP="00175B46" w:rsidR="00175B46">
      <w:pPr>
        <w:jc w:val="center"/>
      </w:pPr>
    </w:p>
    <w:p w:rsidRDefault="00175B46" w:rsidP="00175B46" w:rsidR="00175B46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ADRIA NAUTIC SERVICE –BIOGRAD d.o.o. sa sjedištem u Biogradu n/M (Grad Biograd n/M), Tina Ujevića 7, OIB: 45554012211, povodom zahtjeva Financijske agencije, Regionalnog centra Split, Podružnice Zadar, Ivana Danila 4, OIB: 85821130368 od 11. kolovoza 2016., 2. rujna 2016. objavio je </w:t>
      </w:r>
    </w:p>
    <w:p w:rsidRDefault="00175B46" w:rsidP="00175B46" w:rsidR="00175B46">
      <w:pPr>
        <w:jc w:val="both"/>
      </w:pPr>
    </w:p>
    <w:p w:rsidRDefault="00175B46" w:rsidP="00175B46" w:rsidR="00175B46">
      <w:pPr>
        <w:jc w:val="center"/>
      </w:pPr>
      <w:r>
        <w:t>o g l a s</w:t>
      </w:r>
    </w:p>
    <w:p w:rsidRDefault="00175B46" w:rsidP="00175B46" w:rsidR="00175B46">
      <w:pPr>
        <w:jc w:val="center"/>
      </w:pPr>
    </w:p>
    <w:p w:rsidRDefault="00175B46" w:rsidP="00175B46" w:rsidR="00175B46">
      <w:pPr>
        <w:ind w:firstLine="315"/>
        <w:jc w:val="both"/>
      </w:pPr>
      <w:r>
        <w:tab/>
        <w:t xml:space="preserve">1.  Utvrđuje se da ukupni iznos evidentiranog duga dužnika ADRIA NAUTIC SERVICE –BIOGRAD d.o.o. sa sjedištem u Biogradu n/M (Grad Biograd n/M), Tina Ujevića 7, OIB: 45554012211, na temelju neizvršenih osnova za plaćanje iznosi 173,442,74 kn. </w:t>
      </w:r>
    </w:p>
    <w:p w:rsidRDefault="00175B46" w:rsidP="00175B46" w:rsidR="00175B46">
      <w:pPr>
        <w:ind w:firstLine="315"/>
        <w:jc w:val="both"/>
      </w:pPr>
    </w:p>
    <w:p w:rsidRDefault="00175B46" w:rsidP="00175B46" w:rsidR="00175B46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Hans</w:t>
      </w:r>
      <w:proofErr w:type="spellEnd"/>
      <w:r>
        <w:t>-</w:t>
      </w:r>
      <w:proofErr w:type="spellStart"/>
      <w:r>
        <w:t>Dieter</w:t>
      </w:r>
      <w:proofErr w:type="spellEnd"/>
      <w:r>
        <w:t xml:space="preserve"> </w:t>
      </w:r>
      <w:proofErr w:type="spellStart"/>
      <w:r>
        <w:t>Schwung</w:t>
      </w:r>
      <w:proofErr w:type="spellEnd"/>
      <w:r>
        <w:t xml:space="preserve">, Njemačka, </w:t>
      </w:r>
      <w:proofErr w:type="spellStart"/>
      <w:r>
        <w:t>Landshut</w:t>
      </w:r>
      <w:proofErr w:type="spellEnd"/>
      <w:r>
        <w:t xml:space="preserve">, </w:t>
      </w:r>
      <w:proofErr w:type="spellStart"/>
      <w:r>
        <w:t>Kalcher</w:t>
      </w:r>
      <w:proofErr w:type="spellEnd"/>
      <w:r>
        <w:t xml:space="preserve"> Str. 6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175B46" w:rsidP="00175B46" w:rsidR="00175B46">
      <w:pPr>
        <w:jc w:val="both"/>
      </w:pPr>
    </w:p>
    <w:p w:rsidRDefault="00175B46" w:rsidP="00175B46" w:rsidR="00175B46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175B46" w:rsidP="00175B46" w:rsidR="00175B46">
      <w:pPr>
        <w:jc w:val="both"/>
      </w:pPr>
    </w:p>
    <w:p w:rsidRDefault="00175B46" w:rsidP="00175B46" w:rsidR="00175B46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175B46" w:rsidP="00175B46" w:rsidR="00175B46">
      <w:pPr>
        <w:tabs>
          <w:tab w:pos="0" w:val="left"/>
        </w:tabs>
        <w:jc w:val="both"/>
      </w:pPr>
    </w:p>
    <w:p w:rsidRDefault="00175B46" w:rsidP="00175B46" w:rsidR="00175B46">
      <w:pPr>
        <w:tabs>
          <w:tab w:pos="0" w:val="left"/>
        </w:tabs>
        <w:jc w:val="both"/>
      </w:pPr>
    </w:p>
    <w:p w:rsidRDefault="00175B46" w:rsidP="00175B46" w:rsidR="00175B46">
      <w:pPr>
        <w:tabs>
          <w:tab w:pos="4536" w:val="center"/>
          <w:tab w:pos="9072" w:val="right"/>
        </w:tabs>
      </w:pPr>
      <w:r>
        <w:tab/>
        <w:t>U Zadru 2. rujna 2016.</w:t>
      </w:r>
      <w:r>
        <w:tab/>
      </w:r>
    </w:p>
    <w:p w:rsidRDefault="00175B46" w:rsidP="00175B46" w:rsidR="00175B46">
      <w:pPr>
        <w:jc w:val="center"/>
      </w:pPr>
    </w:p>
    <w:p w:rsidRDefault="00175B46" w:rsidP="00175B46" w:rsidR="00175B46">
      <w:pPr>
        <w:ind w:firstLine="708" w:left="6372"/>
        <w:jc w:val="center"/>
      </w:pPr>
      <w:r>
        <w:t>Sudska savjetnica:</w:t>
      </w:r>
    </w:p>
    <w:p w:rsidRDefault="00175B46" w:rsidP="00175B46" w:rsidR="00175B46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175B46" w:rsidP="00175B46" w:rsidR="00175B46">
      <w:pPr>
        <w:tabs>
          <w:tab w:pos="720" w:val="left"/>
        </w:tabs>
        <w:ind w:firstLine="315" w:left="7788"/>
        <w:jc w:val="both"/>
      </w:pPr>
    </w:p>
    <w:p w:rsidRDefault="00175B46" w:rsidP="00175B46" w:rsidR="00175B46">
      <w:pPr>
        <w:tabs>
          <w:tab w:pos="720" w:val="left"/>
        </w:tabs>
        <w:ind w:firstLine="315" w:left="7788"/>
        <w:jc w:val="both"/>
      </w:pPr>
      <w:r>
        <w:tab/>
      </w:r>
    </w:p>
    <w:p w:rsidRDefault="00175B46" w:rsidP="00175B46" w:rsidR="00175B46">
      <w:pPr>
        <w:ind w:firstLine="708"/>
        <w:jc w:val="both"/>
      </w:pPr>
      <w:r>
        <w:t>DNA:</w:t>
      </w:r>
    </w:p>
    <w:p w:rsidRDefault="00175B46" w:rsidP="00175B46" w:rsidR="00175B46">
      <w:pPr>
        <w:ind w:firstLine="708"/>
        <w:jc w:val="both"/>
      </w:pPr>
      <w:r>
        <w:t>1. e-Oglasna ploča suda</w:t>
      </w:r>
    </w:p>
    <w:p w:rsidRDefault="00175B46" w:rsidP="00175B46" w:rsidR="00175B46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175B46" w:rsidP="00175B46" w:rsidR="00175B46">
      <w:pPr>
        <w:ind w:firstLine="720"/>
        <w:jc w:val="both"/>
      </w:pPr>
    </w:p>
    <w:p w:rsidRDefault="00175B46" w:rsidP="00175B46" w:rsidR="00175B46">
      <w:pPr>
        <w:ind w:firstLine="720"/>
        <w:jc w:val="both"/>
      </w:pPr>
    </w:p>
    <w:p w:rsidRDefault="00175B46" w:rsidP="00175B46" w:rsidR="00175B46"/>
    <w:p w:rsidRDefault="00175B46" w:rsidP="00175B46" w:rsidR="00175B46"/>
    <w:p w:rsidRDefault="00175B46" w:rsidP="00175B46" w:rsidR="00175B46"/>
    <w:p w:rsidRDefault="00175B46" w:rsidP="00175B46" w:rsidR="00175B46"/>
    <w:p w:rsidRDefault="00DA0242" w:rsidP="00175B46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B46" w:rsidP="00175B46" w:rsidR="00175B46">
    <w:pPr>
      <w:jc w:val="right"/>
    </w:pPr>
    <w:r>
      <w:t>Poslovni broj: 5 St-1009-16-6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B46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18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St-1009/2016-4</izvorni_sadrzaj>
    <derivirana_varijabla naziv="DomainObject.Oznaka_1">St-1009/2016-4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NAUTIC SERVICE-BIOGRAD društvo s ograničenom odgovornošću za trgovinu</izvorni_sadrzaj>
    <derivirana_varijabla naziv="DomainObject.Predmet.ProtustrankaFormated_1">  ADRIA NAUTIC SERVICE-BIOGRAD društvo s ograničenom odgovornošću za trgovinu</derivirana_varijabla>
  </DomainObject.Predmet.ProtustrankaFormated>
  <DomainObject.Predmet.ProtustrankaFormatedOIB>
    <izvorni_sadrzaj>  ADRIA NAUTIC SERVICE-BIOGRAD društvo s ograničenom odgovornošću za trgovinu, OIB 45554012211</izvorni_sadrzaj>
    <derivirana_varijabla naziv="DomainObject.Predmet.ProtustrankaFormatedOIB_1">  ADRIA NAUTIC SERVICE-BIOGRAD društvo s ograničenom odgovornošću za trgovinu, OIB 45554012211</derivirana_varijabla>
  </DomainObject.Predmet.ProtustrankaFormatedOIB>
  <DomainObject.Predmet.ProtustrankaFormatedWithAdress>
    <izvorni_sadrzaj> ADRIA NAUTIC SERVICE-BIOGRAD društvo s ograničenom odgovornošću za trgovinu, Tina Ujevića 7, 23210 Biograd Na Moru</izvorni_sadrzaj>
    <derivirana_varijabla naziv="DomainObject.Predmet.ProtustrankaFormatedWithAdress_1"> ADRIA NAUTIC SERVICE-BIOGRAD društvo s ograničenom odgovornošću za trgovinu, Tina Ujevića 7, 23210 Biograd Na Moru</derivirana_varijabla>
  </DomainObject.Predmet.ProtustrankaFormatedWithAdress>
  <DomainObject.Predmet.ProtustrankaFormatedWithAdressOIB>
    <izvorni_sadrzaj> ADRIA NAUTIC SERVICE-BIOGRAD društvo s ograničenom odgovornošću za trgovinu, OIB 45554012211, Tina Ujevića 7, 23210 Biograd Na Moru</izvorni_sadrzaj>
    <derivirana_varijabla naziv="DomainObject.Predmet.ProtustrankaFormatedWithAdressOIB_1"> ADRIA NAUTIC SERVICE-BIOGRAD društvo s ograničenom odgovornošću za trgovinu, OIB 45554012211, Tina Ujevića 7, 23210 Biograd Na Moru</derivirana_varijabla>
  </DomainObject.Predmet.ProtustrankaFormatedWithAdressOIB>
  <DomainObject.Predmet.ProtustrankaWithAdress>
    <izvorni_sadrzaj>ADRIA NAUTIC SERVICE-BIOGRAD društvo s ograničenom odgovornošću za trgovinu Tina Ujevića 7, 23210 Biograd Na Moru</izvorni_sadrzaj>
    <derivirana_varijabla naziv="DomainObject.Predmet.ProtustrankaWithAdress_1">ADRIA NAUTIC SERVICE-BIOGRAD društvo s ograničenom odgovornošću za trgovinu Tina Ujevića 7, 23210 Biograd Na Moru</derivirana_varijabla>
  </DomainObject.Predmet.ProtustrankaWithAdress>
  <DomainObject.Predmet.ProtustrankaWithAdressOIB>
    <izvorni_sadrzaj>ADRIA NAUTIC SERVICE-BIOGRAD društvo s ograničenom odgovornošću za trgovinu, OIB 45554012211, Tina Ujevića 7, 23210 Biograd Na Moru</izvorni_sadrzaj>
    <derivirana_varijabla naziv="DomainObject.Predmet.ProtustrankaWithAdressOIB_1">ADRIA NAUTIC SERVICE-BIOGRAD društvo s ograničenom odgovornošću za trgovinu, OIB 45554012211, Tina Ujevića 7, 23210 Biograd Na Moru</derivirana_varijabla>
  </DomainObject.Predmet.ProtustrankaWithAdressOIB>
  <DomainObject.Predmet.ProtustrankaNazivFormated>
    <izvorni_sadrzaj>ADRIA NAUTIC SERVICE-BIOGRAD društvo s ograničenom odgovornošću za trgovinu</izvorni_sadrzaj>
    <derivirana_varijabla naziv="DomainObject.Predmet.ProtustrankaNazivFormated_1">ADRIA NAUTIC SERVICE-BIOGRAD društvo s ograničenom odgovornošću za trgovinu</derivirana_varijabla>
  </DomainObject.Predmet.ProtustrankaNazivFormated>
  <DomainObject.Predmet.ProtustrankaNazivFormatedOIB>
    <izvorni_sadrzaj>ADRIA NAUTIC SERVICE-BIOGRAD društvo s ograničenom odgovornošću za trgovinu, OIB 45554012211</izvorni_sadrzaj>
    <derivirana_varijabla naziv="DomainObject.Predmet.ProtustrankaNazivFormatedOIB_1">ADRIA NAUTIC SERVICE-BIOGRAD društvo s ograničenom odgovornošću za trgovinu, OIB 45554012211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173442.74</izvorni_sadrzaj>
    <derivirana_varijabla naziv="DomainObject.Predmet.TrenutnaVrijednost_1">173442.74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NAUTIC SERVICE-BIOGRAD društvo s ograničenom odgovornošću za trgovinu</item>
    </izvorni_sadrzaj>
    <derivirana_varijabla naziv="DomainObject.Predmet.ProtuStrankaListFormated_1">
      <item>ADRIA NAUTIC SERVICE-BIOGRAD društvo s ograničenom odgovornošću za trgovinu</item>
    </derivirana_varijabla>
  </DomainObject.Predmet.ProtuStrankaListFormated>
  <DomainObject.Predmet.ProtuStrankaListFormatedOIB>
    <izvorni_sadrzaj>
      <item>ADRIA NAUTIC SERVICE-BIOGRAD društvo s ograničenom odgovornošću za trgovinu, OIB 45554012211</item>
    </izvorni_sadrzaj>
    <derivirana_varijabla naziv="DomainObject.Predmet.ProtuStrankaListFormatedOIB_1">
      <item>ADRIA NAUTIC SERVICE-BIOGRAD društvo s ograničenom odgovornošću za trgovinu, OIB 45554012211</item>
    </derivirana_varijabla>
  </DomainObject.Predmet.ProtuStrankaListFormatedOIB>
  <DomainObject.Predmet.ProtuStrankaListFormatedWithAdress>
    <izvorni_sadrzaj>
      <item>ADRIA NAUTIC SERVICE-BIOGRAD društvo s ograničenom odgovornošću za trgovinu, Tina Ujevića 7, 23210 Biograd Na Moru</item>
    </izvorni_sadrzaj>
    <derivirana_varijabla naziv="DomainObject.Predmet.ProtuStrankaListFormatedWithAdress_1">
      <item>ADRIA NAUTIC SERVICE-BIOGRAD društvo s ograničenom odgovornošću za trgovinu, Tina Ujevića 7, 23210 Biograd Na Moru</item>
    </derivirana_varijabla>
  </DomainObject.Predmet.ProtuStrankaListFormatedWithAdress>
  <DomainObject.Predmet.ProtuStrankaListFormatedWithAdressOIB>
    <izvorni_sadrzaj>
      <item>ADRIA NAUTIC SERVICE-BIOGRAD društvo s ograničenom odgovornošću za trgovinu, OIB 45554012211, Tina Ujevića 7, 23210 Biograd Na Moru</item>
    </izvorni_sadrzaj>
    <derivirana_varijabla naziv="DomainObject.Predmet.ProtuStrankaListFormatedWithAdressOIB_1">
      <item>ADRIA NAUTIC SERVICE-BIOGRAD društvo s ograničenom odgovornošću za trgovinu, OIB 45554012211, Tina Ujevića 7, 23210 Biograd Na Moru</item>
    </derivirana_varijabla>
  </DomainObject.Predmet.ProtuStrankaListFormatedWithAdressOIB>
  <DomainObject.Predmet.ProtuStrankaListNazivFormated>
    <izvorni_sadrzaj>
      <item>ADRIA NAUTIC SERVICE-BIOGRAD društvo s ograničenom odgovornošću za trgovinu</item>
    </izvorni_sadrzaj>
    <derivirana_varijabla naziv="DomainObject.Predmet.ProtuStrankaListNazivFormated_1">
      <item>ADRIA NAUTIC SERVICE-BIOGRAD društvo s ograničenom odgovornošću za trgovinu</item>
    </derivirana_varijabla>
  </DomainObject.Predmet.ProtuStrankaListNazivFormated>
  <DomainObject.Predmet.ProtuStrankaListNazivFormatedOIB>
    <izvorni_sadrzaj>
      <item>ADRIA NAUTIC SERVICE-BIOGRAD društvo s ograničenom odgovornošću za trgovinu, OIB 45554012211</item>
    </izvorni_sadrzaj>
    <derivirana_varijabla naziv="DomainObject.Predmet.ProtuStrankaListNazivFormatedOIB_1">
      <item>ADRIA NAUTIC SERVICE-BIOGRAD društvo s ograničenom odgovornošću za trgovinu, OIB 45554012211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St-1009/2016-4</izvorni_sadrzaj>
    <derivirana_varijabla naziv="DomainObject.PoslovniBrojDokumenta_1">St-1009/2016-4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NAUTIC SERVICE-BIOGRAD društvo s ograničenom odgovornošću za trgovinu</izvorni_sadrzaj>
    <derivirana_varijabla naziv="DomainObject.Predmet.ProtustrankaIDrugi_1">ADRIA NAUTIC SERVICE-BIOGRAD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NAUTIC SERVICE-BIOGRAD društvo s ograničenom odgovornošću za trgovinu, OIB 45554012211, Tina Ujevića 7, 23210 Biograd Na Moru</izvorni_sadrzaj>
    <derivirana_varijabla naziv="DomainObject.Predmet.ProtustrankaIDrugiAdressOIB_1">ADRIA NAUTIC SERVICE-BIOGRAD društvo s ograničenom odgovornošću za trgovinu, OIB 45554012211, Tina Ujevića 7,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NAUTIC SERVICE-BIOGRAD društvo s ograničenom odgovornošću za trgovinu</item>
    </izvorni_sadrzaj>
    <derivirana_varijabla naziv="DomainObject.Predmet.SudioniciListNaziv_1">
      <item>FINA</item>
      <item>ADRIA NAUTIC SERVICE-BIOGRAD društvo s ograničenom odgovornošću za trgovinu</item>
    </derivirana_varijabla>
  </DomainObject.Predmet.SudioniciListNaziv>
  <DomainObject.Predmet.SudioniciListAdressOIB>
    <izvorni_sadrzaj>
      <item>FINA, OIB 85821130368</item>
      <item>ADRIA NAUTIC SERVICE-BIOGRAD društvo s ograničenom odgovornošću za trgovinu, OIB 45554012211, Tina Ujevića 7,23210 Biograd Na Moru</item>
    </izvorni_sadrzaj>
    <derivirana_varijabla naziv="DomainObject.Predmet.SudioniciListAdressOIB_1">
      <item>FINA, OIB 85821130368</item>
      <item>ADRIA NAUTIC SERVICE-BIOGRAD društvo s ograničenom odgovornošću za trgovinu, OIB 45554012211, Tina Ujevića 7,23210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C6323-3356-4363-8193-9A46D6770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2071</properties:Characters>
  <properties:Lines>60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