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b749" w14:paraId="7fcb749" w:rsidRDefault="00AE649C" w:rsidP="00FA5B5E" w:rsidR="00AE649C" w:rsidRPr="00B76F3C">
      <w:pPr>
        <w:pStyle w:val="Naslov3"/>
        <w15:collapsed w:val="false"/>
      </w:pPr>
    </w:p>
    <w:p w:rsidRDefault="003410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F7199" w:rsidP="001F7199" w:rsidR="001F7199" w:rsidRPr="001F719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F7199" w:rsidP="001F7199" w:rsidR="001F7199" w:rsidRPr="001F7199">
      <w:pPr>
        <w:spacing w:after="0"/>
        <w:ind w:firstLine="708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>REPUBLIKA HRVATSKA</w:t>
      </w:r>
      <w:r w:rsidRPr="001F7199">
        <w:rPr>
          <w:rFonts w:cs="Times New Roman" w:eastAsia="Times New Roman"/>
          <w:lang w:eastAsia="hr-HR"/>
        </w:rPr>
        <w:tab/>
        <w:t xml:space="preserve">                                      Poslovni broj: 3. St-865/2016-3</w:t>
      </w:r>
    </w:p>
    <w:p w:rsidRDefault="001F7199" w:rsidP="001F7199" w:rsidR="001F7199" w:rsidRPr="001F7199">
      <w:pPr>
        <w:spacing w:after="0"/>
        <w:ind w:firstLine="708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>TRGOVAČKI SUD U ZADRU</w:t>
      </w:r>
    </w:p>
    <w:p w:rsidRDefault="001F7199" w:rsidP="001F7199" w:rsidR="001F7199" w:rsidRPr="001F7199">
      <w:pPr>
        <w:spacing w:after="0"/>
        <w:ind w:firstLine="708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>Zadar, Dr. Franje Tuđmana 35</w:t>
      </w:r>
      <w:r w:rsidRPr="001F7199">
        <w:rPr>
          <w:rFonts w:cs="Times New Roman" w:eastAsia="Times New Roman"/>
          <w:lang w:eastAsia="hr-HR"/>
        </w:rPr>
        <w:tab/>
      </w:r>
      <w:r w:rsidRPr="001F7199">
        <w:rPr>
          <w:rFonts w:cs="Times New Roman" w:eastAsia="Times New Roman"/>
          <w:lang w:eastAsia="hr-HR"/>
        </w:rPr>
        <w:tab/>
      </w:r>
      <w:r w:rsidRPr="001F7199">
        <w:rPr>
          <w:rFonts w:cs="Times New Roman" w:eastAsia="Times New Roman"/>
          <w:lang w:eastAsia="hr-HR"/>
        </w:rPr>
        <w:tab/>
      </w:r>
      <w:r w:rsidRPr="001F7199">
        <w:rPr>
          <w:rFonts w:cs="Times New Roman" w:eastAsia="Times New Roman"/>
          <w:lang w:eastAsia="hr-HR"/>
        </w:rPr>
        <w:tab/>
      </w:r>
      <w:r w:rsidRPr="001F7199">
        <w:rPr>
          <w:rFonts w:cs="Times New Roman" w:eastAsia="Times New Roman"/>
          <w:lang w:eastAsia="hr-HR"/>
        </w:rPr>
        <w:tab/>
      </w:r>
      <w:r w:rsidRPr="001F7199">
        <w:rPr>
          <w:rFonts w:cs="Times New Roman" w:eastAsia="Times New Roman"/>
          <w:lang w:eastAsia="hr-HR"/>
        </w:rPr>
        <w:tab/>
        <w:t xml:space="preserve">        </w:t>
      </w:r>
    </w:p>
    <w:p w:rsidRDefault="001F7199" w:rsidP="001F7199" w:rsidR="001F7199" w:rsidRPr="001F7199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1F7199" w:rsidP="001F7199" w:rsidR="001F7199" w:rsidRPr="001F719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F7199" w:rsidP="001F7199" w:rsidR="001F7199" w:rsidRPr="001F719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F7199" w:rsidP="00341063" w:rsidR="001F7199" w:rsidRPr="001F719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F719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1F7199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1F7199">
        <w:rPr>
          <w:rFonts w:cs="Times New Roman" w:eastAsia="Times New Roman"/>
          <w:lang w:eastAsia="hr-HR"/>
        </w:rPr>
        <w:t xml:space="preserve">Regionalni centar Split, Podružnica </w:t>
      </w:r>
      <w:r w:rsidR="00341063">
        <w:rPr>
          <w:rFonts w:cs="Times New Roman" w:eastAsia="Times New Roman"/>
          <w:lang w:eastAsia="hr-HR"/>
        </w:rPr>
        <w:t>Zadar</w:t>
      </w:r>
      <w:bookmarkStart w:name="_GoBack" w:id="0"/>
      <w:bookmarkEnd w:id="0"/>
    </w:p>
    <w:p w:rsidRDefault="001F7199" w:rsidP="001F7199" w:rsidR="001F7199" w:rsidRPr="001F71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F7199" w:rsidP="001F7199" w:rsidR="001F7199" w:rsidRPr="001F71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F7199" w:rsidP="001F7199" w:rsidR="001F7199" w:rsidRPr="001F719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1F7199">
        <w:rPr>
          <w:rFonts w:cs="Times New Roman" w:eastAsia="Times New Roman"/>
          <w:lang w:eastAsia="hr-HR"/>
        </w:rPr>
        <w:t>posl</w:t>
      </w:r>
      <w:proofErr w:type="spellEnd"/>
      <w:r w:rsidRPr="001F7199">
        <w:rPr>
          <w:rFonts w:cs="Times New Roman" w:eastAsia="Times New Roman"/>
          <w:lang w:eastAsia="hr-HR"/>
        </w:rPr>
        <w:t xml:space="preserve">. broj gornji od 20. lipnja 2016., pozvani ste na ročišta od </w:t>
      </w:r>
      <w:r w:rsidR="008079AD">
        <w:rPr>
          <w:rFonts w:cs="Times New Roman" w:eastAsia="Times New Roman"/>
          <w:lang w:eastAsia="hr-HR"/>
        </w:rPr>
        <w:t>6. srpnja</w:t>
      </w:r>
      <w:r w:rsidRPr="001F7199">
        <w:rPr>
          <w:rFonts w:cs="Times New Roman" w:eastAsia="Times New Roman"/>
          <w:lang w:eastAsia="hr-HR"/>
        </w:rPr>
        <w:t xml:space="preserve"> 2016. radi očitovanja o prijedlogu i utvrđivanja pretpostavki za otvaranje stečajnog postupka nad pravnom osobom- dužnikom NOVI HOTEL d.o.o. sa sjedištem u Novigradu, Elizabete </w:t>
      </w:r>
      <w:proofErr w:type="spellStart"/>
      <w:r w:rsidRPr="001F7199">
        <w:rPr>
          <w:rFonts w:cs="Times New Roman" w:eastAsia="Times New Roman"/>
          <w:lang w:eastAsia="hr-HR"/>
        </w:rPr>
        <w:t>Kotromanić</w:t>
      </w:r>
      <w:proofErr w:type="spellEnd"/>
      <w:r w:rsidRPr="001F7199">
        <w:rPr>
          <w:rFonts w:cs="Times New Roman" w:eastAsia="Times New Roman"/>
          <w:lang w:eastAsia="hr-HR"/>
        </w:rPr>
        <w:t xml:space="preserve"> </w:t>
      </w:r>
      <w:proofErr w:type="spellStart"/>
      <w:r w:rsidRPr="001F7199">
        <w:rPr>
          <w:rFonts w:cs="Times New Roman" w:eastAsia="Times New Roman"/>
          <w:lang w:eastAsia="hr-HR"/>
        </w:rPr>
        <w:t>bb</w:t>
      </w:r>
      <w:proofErr w:type="spellEnd"/>
      <w:r w:rsidRPr="001F7199">
        <w:rPr>
          <w:rFonts w:cs="Times New Roman" w:eastAsia="Times New Roman"/>
          <w:lang w:eastAsia="hr-HR"/>
        </w:rPr>
        <w:t>, OIB: 56141833629.</w:t>
      </w:r>
    </w:p>
    <w:p w:rsidRDefault="001F7199" w:rsidP="001F7199" w:rsidR="001F7199" w:rsidRPr="001F719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F7199" w:rsidP="001F7199" w:rsidR="001F7199" w:rsidRPr="001F7199">
      <w:pPr>
        <w:spacing w:after="0"/>
        <w:jc w:val="both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1F7199" w:rsidP="001F7199" w:rsidR="001F7199" w:rsidRPr="001F7199">
      <w:pPr>
        <w:spacing w:after="0"/>
        <w:jc w:val="both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 xml:space="preserve"> </w:t>
      </w:r>
    </w:p>
    <w:p w:rsidRDefault="001F7199" w:rsidP="001F7199" w:rsidR="001F7199" w:rsidRPr="001F7199">
      <w:pPr>
        <w:spacing w:after="0"/>
        <w:jc w:val="both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1F7199">
        <w:rPr>
          <w:rFonts w:cs="Times New Roman" w:eastAsia="Times New Roman"/>
          <w:lang w:eastAsia="hr-HR"/>
        </w:rPr>
        <w:t>faxa</w:t>
      </w:r>
      <w:proofErr w:type="spellEnd"/>
      <w:r w:rsidRPr="001F7199">
        <w:rPr>
          <w:rFonts w:cs="Times New Roman" w:eastAsia="Times New Roman"/>
          <w:lang w:eastAsia="hr-HR"/>
        </w:rPr>
        <w:t xml:space="preserve"> ovog suda broj 023/292-055.</w:t>
      </w:r>
    </w:p>
    <w:p w:rsidRDefault="001F7199" w:rsidP="001F7199" w:rsidR="001F7199" w:rsidRPr="001F71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7199" w:rsidP="001F7199" w:rsidR="001F7199" w:rsidRPr="001F7199">
      <w:pPr>
        <w:spacing w:after="0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ab/>
      </w:r>
      <w:r w:rsidRPr="001F7199">
        <w:rPr>
          <w:rFonts w:cs="Times New Roman" w:eastAsia="Times New Roman"/>
          <w:lang w:eastAsia="hr-HR"/>
        </w:rPr>
        <w:tab/>
      </w:r>
    </w:p>
    <w:p w:rsidRDefault="001F7199" w:rsidP="001F7199" w:rsidR="001F7199" w:rsidRPr="001F7199">
      <w:pPr>
        <w:spacing w:after="0"/>
        <w:jc w:val="center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 xml:space="preserve">U Zadru 20. lipnja 2016. </w:t>
      </w:r>
    </w:p>
    <w:p w:rsidRDefault="001F7199" w:rsidP="001F7199" w:rsidR="001F7199" w:rsidRPr="001F71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7199" w:rsidP="001F7199" w:rsidR="001F7199" w:rsidRPr="001F7199">
      <w:pPr>
        <w:spacing w:after="0"/>
        <w:rPr>
          <w:rFonts w:cs="Times New Roman" w:eastAsia="Times New Roman"/>
          <w:lang w:eastAsia="hr-HR"/>
        </w:rPr>
      </w:pPr>
    </w:p>
    <w:p w:rsidRDefault="001F7199" w:rsidP="001F7199" w:rsidR="001F7199" w:rsidRPr="001F7199">
      <w:pPr>
        <w:spacing w:after="0"/>
        <w:rPr>
          <w:rFonts w:cs="Times New Roman" w:eastAsia="Times New Roman"/>
          <w:lang w:eastAsia="hr-HR"/>
        </w:rPr>
      </w:pPr>
    </w:p>
    <w:p w:rsidRDefault="001F7199" w:rsidP="001F7199" w:rsidR="001F7199" w:rsidRPr="001F7199">
      <w:pPr>
        <w:spacing w:after="0"/>
        <w:jc w:val="right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1F7199" w:rsidP="001F7199" w:rsidR="001F7199" w:rsidRPr="001F7199">
      <w:pPr>
        <w:spacing w:after="0"/>
        <w:jc w:val="right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1F7199" w:rsidP="001F7199" w:rsidR="001F7199" w:rsidRPr="001F7199">
      <w:pPr>
        <w:spacing w:after="0"/>
        <w:jc w:val="right"/>
        <w:rPr>
          <w:rFonts w:cs="Times New Roman" w:eastAsia="Times New Roman"/>
          <w:lang w:eastAsia="hr-HR"/>
        </w:rPr>
      </w:pPr>
      <w:r w:rsidRPr="001F7199">
        <w:rPr>
          <w:rFonts w:cs="Times New Roman" w:eastAsia="Times New Roman"/>
          <w:lang w:eastAsia="hr-HR"/>
        </w:rPr>
        <w:t>Tina Grgas</w:t>
      </w:r>
    </w:p>
    <w:p w:rsidRDefault="001F7199" w:rsidP="001F7199" w:rsidR="001F7199" w:rsidRPr="001F71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199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63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9AD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9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5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St-865/2016-5</izvorni_sadrzaj>
    <derivirana_varijabla naziv="DomainObject.Oznaka_1">St-865/2016-5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HOTEL d.o.o. za usluge</izvorni_sadrzaj>
    <derivirana_varijabla naziv="DomainObject.Predmet.ProtustrankaFormated_1">  NOVI HOTEL d.o.o. za usluge</derivirana_varijabla>
  </DomainObject.Predmet.ProtustrankaFormated>
  <DomainObject.Predmet.ProtustrankaFormatedOIB>
    <izvorni_sadrzaj>  NOVI HOTEL d.o.o. za usluge, OIB 56141833629</izvorni_sadrzaj>
    <derivirana_varijabla naziv="DomainObject.Predmet.ProtustrankaFormatedOIB_1">  NOVI HOTEL d.o.o. za usluge, OIB 56141833629</derivirana_varijabla>
  </DomainObject.Predmet.ProtustrankaFormatedOIB>
  <DomainObject.Predmet.ProtustrankaFormatedWithAdress>
    <izvorni_sadrzaj> NOVI HOTEL d.o.o. za usluge, Elizabete Kotromanić/bb, 23312 Novigrad</izvorni_sadrzaj>
    <derivirana_varijabla naziv="DomainObject.Predmet.ProtustrankaFormatedWithAdress_1"> NOVI HOTEL d.o.o. za usluge, Elizabete Kotromanić/bb, 23312 Novigrad</derivirana_varijabla>
  </DomainObject.Predmet.ProtustrankaFormatedWithAdress>
  <DomainObject.Predmet.ProtustrankaFormatedWithAdressOIB>
    <izvorni_sadrzaj> NOVI HOTEL d.o.o. za usluge, OIB 56141833629, Elizabete Kotromanić/bb, 23312 Novigrad</izvorni_sadrzaj>
    <derivirana_varijabla naziv="DomainObject.Predmet.ProtustrankaFormatedWithAdressOIB_1"> NOVI HOTEL d.o.o. za usluge, OIB 56141833629, Elizabete Kotromanić/bb, 23312 Novigrad</derivirana_varijabla>
  </DomainObject.Predmet.ProtustrankaFormatedWithAdressOIB>
  <DomainObject.Predmet.ProtustrankaWithAdress>
    <izvorni_sadrzaj>NOVI HOTEL d.o.o. za usluge Elizabete Kotromanić/bb, 23312 Novigrad</izvorni_sadrzaj>
    <derivirana_varijabla naziv="DomainObject.Predmet.ProtustrankaWithAdress_1">NOVI HOTEL d.o.o. za usluge Elizabete Kotromanić/bb, 23312 Novigrad</derivirana_varijabla>
  </DomainObject.Predmet.ProtustrankaWithAdress>
  <DomainObject.Predmet.ProtustrankaWithAdressOIB>
    <izvorni_sadrzaj>NOVI HOTEL d.o.o. za usluge, OIB 56141833629, Elizabete Kotromanić/bb, 23312 Novigrad</izvorni_sadrzaj>
    <derivirana_varijabla naziv="DomainObject.Predmet.ProtustrankaWithAdressOIB_1">NOVI HOTEL d.o.o. za usluge, OIB 56141833629, Elizabete Kotromanić/bb, 23312 Novigrad</derivirana_varijabla>
  </DomainObject.Predmet.ProtustrankaWithAdressOIB>
  <DomainObject.Predmet.ProtustrankaNazivFormated>
    <izvorni_sadrzaj>NOVI HOTEL d.o.o. za usluge</izvorni_sadrzaj>
    <derivirana_varijabla naziv="DomainObject.Predmet.ProtustrankaNazivFormated_1">NOVI HOTEL d.o.o. za usluge</derivirana_varijabla>
  </DomainObject.Predmet.ProtustrankaNazivFormated>
  <DomainObject.Predmet.ProtustrankaNazivFormatedOIB>
    <izvorni_sadrzaj>NOVI HOTEL d.o.o. za usluge, OIB 56141833629</izvorni_sadrzaj>
    <derivirana_varijabla naziv="DomainObject.Predmet.ProtustrankaNazivFormatedOIB_1">NOVI HOTEL d.o.o. za usluge, OIB 56141833629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HOTEL d.o.o. za usluge</item>
    </izvorni_sadrzaj>
    <derivirana_varijabla naziv="DomainObject.Predmet.ProtuStrankaListFormated_1">
      <item>NOVI HOTEL d.o.o. za usluge</item>
    </derivirana_varijabla>
  </DomainObject.Predmet.ProtuStrankaListFormated>
  <DomainObject.Predmet.ProtuStrankaListFormatedOIB>
    <izvorni_sadrzaj>
      <item>NOVI HOTEL d.o.o. za usluge, OIB 56141833629</item>
    </izvorni_sadrzaj>
    <derivirana_varijabla naziv="DomainObject.Predmet.ProtuStrankaListFormatedOIB_1">
      <item>NOVI HOTEL d.o.o. za usluge, OIB 56141833629</item>
    </derivirana_varijabla>
  </DomainObject.Predmet.ProtuStrankaListFormatedOIB>
  <DomainObject.Predmet.ProtuStrankaListFormatedWithAdress>
    <izvorni_sadrzaj>
      <item>NOVI HOTEL d.o.o. za usluge, Elizabete Kotromanić/bb, 23312 Novigrad</item>
    </izvorni_sadrzaj>
    <derivirana_varijabla naziv="DomainObject.Predmet.ProtuStrankaListFormatedWithAdress_1">
      <item>NOVI HOTEL d.o.o. za usluge, Elizabete Kotromanić/bb, 23312 Novigrad</item>
    </derivirana_varijabla>
  </DomainObject.Predmet.ProtuStrankaListFormatedWithAdress>
  <DomainObject.Predmet.ProtuStrankaListFormatedWithAdressOIB>
    <izvorni_sadrzaj>
      <item>NOVI HOTEL d.o.o. za usluge, OIB 56141833629, Elizabete Kotromanić/bb, 23312 Novigrad</item>
    </izvorni_sadrzaj>
    <derivirana_varijabla naziv="DomainObject.Predmet.ProtuStrankaListFormatedWithAdressOIB_1">
      <item>NOVI HOTEL d.o.o. za usluge, OIB 56141833629, Elizabete Kotromanić/bb, 23312 Novigrad</item>
    </derivirana_varijabla>
  </DomainObject.Predmet.ProtuStrankaListFormatedWithAdressOIB>
  <DomainObject.Predmet.ProtuStrankaListNazivFormated>
    <izvorni_sadrzaj>
      <item>NOVI HOTEL d.o.o. za usluge</item>
    </izvorni_sadrzaj>
    <derivirana_varijabla naziv="DomainObject.Predmet.ProtuStrankaListNazivFormated_1">
      <item>NOVI HOTEL d.o.o. za usluge</item>
    </derivirana_varijabla>
  </DomainObject.Predmet.ProtuStrankaListNazivFormated>
  <DomainObject.Predmet.ProtuStrankaListNazivFormatedOIB>
    <izvorni_sadrzaj>
      <item>NOVI HOTEL d.o.o. za usluge, OIB 56141833629</item>
    </izvorni_sadrzaj>
    <derivirana_varijabla naziv="DomainObject.Predmet.ProtuStrankaListNazivFormatedOIB_1">
      <item>NOVI HOTEL d.o.o. za usluge, OIB 56141833629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St-865/2016-5</izvorni_sadrzaj>
    <derivirana_varijabla naziv="DomainObject.PoslovniBrojDokumenta_1">St-865/2016-5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HOTEL d.o.o. za usluge</izvorni_sadrzaj>
    <derivirana_varijabla naziv="DomainObject.Predmet.ProtustrankaIDrugi_1">NOVI HOTEL d.o.o.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NOVI HOTEL d.o.o. za usluge, OIB 56141833629, Elizabete Kotromanić/bb, 23312 Novigrad</izvorni_sadrzaj>
    <derivirana_varijabla naziv="DomainObject.Predmet.ProtustrankaIDrugiAdressOIB_1">NOVI HOTEL d.o.o. za usluge, OIB 56141833629, Elizabete Kotromanić/bb,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HOTEL d.o.o. za usluge</item>
      <item>Financijska agencija</item>
    </izvorni_sadrzaj>
    <derivirana_varijabla naziv="DomainObject.Predmet.SudioniciListNaziv_1">
      <item>NOVI HOTEL d.o.o. za usluge</item>
      <item>Financijska agencija</item>
    </derivirana_varijabla>
  </DomainObject.Predmet.SudioniciListNaziv>
  <DomainObject.Predmet.SudioniciListAdressOIB>
    <izvorni_sadrzaj>
      <item>NOVI HOTEL d.o.o. za usluge, OIB 56141833629, Elizabete Kotromanić/bb,23312 Novigrad</item>
      <item>Financijska agencija, OIB 85821130368, Ivana Danila 4,23000 Zadar</item>
    </izvorni_sadrzaj>
    <derivirana_varijabla naziv="DomainObject.Predmet.SudioniciListAdressOIB_1">
      <item>NOVI HOTEL d.o.o. za usluge, OIB 56141833629, Elizabete Kotromanić/bb,23312 Novigrad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463BE-EBE0-4D0A-88B5-9C195460B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771</properties:Characters>
  <properties:Lines>38</properties:Lines>
  <properties:Paragraphs>10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2016-06-20T11:08:00Z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St-865/2016-5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