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a1b66" w14:paraId="47a1b66" w:rsidRDefault="006838BA" w:rsidR="006838BA" w:rsidRPr="001D411A">
      <w:pPr>
        <w15:collapsed w:val="false"/>
        <w:rPr>
          <w:sz w:val="24"/>
          <w:szCs w:val="24"/>
        </w:rPr>
      </w:pPr>
      <w:bookmarkStart w:name="_GoBack" w:id="0"/>
      <w:bookmarkEnd w:id="0"/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  <w:r w:rsidRPr="001D411A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1D5467">
        <w:tc>
          <w:tcPr>
            <w:tcW w:type="dxa" w:w="3060"/>
          </w:tcPr>
          <w:p w:rsidRDefault="00FC1C16" w:rsidP="00C24C72" w:rsidR="00E23AA6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6018D" w:rsidP="00C24C72" w:rsidR="0056018D" w:rsidRPr="001D5467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1D5467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1D5467">
            <w:pPr>
              <w:jc w:val="center"/>
              <w:rPr>
                <w:sz w:val="24"/>
                <w:szCs w:val="24"/>
              </w:rPr>
            </w:pPr>
            <w:r w:rsidRPr="001D5467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E16FFD" w:rsidR="00E16FFD">
      <w:pPr>
        <w:jc w:val="right"/>
        <w:rPr>
          <w:sz w:val="24"/>
        </w:rPr>
      </w:pPr>
      <w:r w:rsidRPr="001D5467">
        <w:rPr>
          <w:sz w:val="24"/>
          <w:szCs w:val="24"/>
          <w:lang w:val="pt-BR"/>
        </w:rPr>
        <w:t xml:space="preserve">     </w:t>
      </w:r>
      <w:r w:rsidR="0056018D" w:rsidRPr="001D5467">
        <w:rPr>
          <w:sz w:val="24"/>
          <w:szCs w:val="24"/>
          <w:lang w:val="pt-BR"/>
        </w:rPr>
        <w:t xml:space="preserve">                              </w:t>
      </w:r>
      <w:r w:rsidR="002E1BDE">
        <w:rPr>
          <w:b/>
          <w:sz w:val="24"/>
        </w:rPr>
        <w:t xml:space="preserve">  </w:t>
      </w:r>
      <w:r w:rsidR="00265F51">
        <w:rPr>
          <w:b/>
          <w:sz w:val="24"/>
        </w:rPr>
        <w:t xml:space="preserve"> </w:t>
      </w:r>
      <w:proofErr w:type="spellStart"/>
      <w:r w:rsidR="00E16FFD" w:rsidRPr="004D3D14">
        <w:rPr>
          <w:sz w:val="24"/>
        </w:rPr>
        <w:t>40</w:t>
      </w:r>
      <w:proofErr w:type="spellEnd"/>
      <w:r w:rsidR="00E16FFD">
        <w:rPr>
          <w:b/>
          <w:sz w:val="24"/>
        </w:rPr>
        <w:t xml:space="preserve">. </w:t>
      </w:r>
      <w:r w:rsidR="00E16FFD">
        <w:rPr>
          <w:sz w:val="24"/>
        </w:rPr>
        <w:t>St-</w:t>
      </w:r>
      <w:proofErr w:type="spellStart"/>
      <w:r w:rsidR="00E16FFD">
        <w:rPr>
          <w:sz w:val="24"/>
        </w:rPr>
        <w:t>1589</w:t>
      </w:r>
      <w:proofErr w:type="spellEnd"/>
      <w:r w:rsidR="00E16FFD">
        <w:rPr>
          <w:sz w:val="24"/>
        </w:rPr>
        <w:t>/</w:t>
      </w:r>
      <w:proofErr w:type="spellStart"/>
      <w:r w:rsidR="00E16FFD">
        <w:rPr>
          <w:sz w:val="24"/>
        </w:rPr>
        <w:t>18</w:t>
      </w:r>
      <w:proofErr w:type="spellEnd"/>
    </w:p>
    <w:p w:rsidRDefault="00E16FFD" w:rsidP="00E16FFD" w:rsidR="00E16FFD">
      <w:pPr>
        <w:rPr>
          <w:sz w:val="24"/>
        </w:rPr>
      </w:pPr>
    </w:p>
    <w:p w:rsidRDefault="00E16FFD" w:rsidP="00E16FFD" w:rsidR="00E16FFD">
      <w:pPr>
        <w:rPr>
          <w:sz w:val="24"/>
        </w:rPr>
      </w:pPr>
    </w:p>
    <w:p w:rsidRDefault="00E16FFD" w:rsidP="00E16FFD" w:rsidR="00E16FF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E16FFD" w:rsidP="00E16FFD" w:rsidR="00E16FFD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E16FFD" w:rsidP="00E16FFD" w:rsidR="00E16FFD">
      <w:pPr>
        <w:jc w:val="both"/>
        <w:rPr>
          <w:sz w:val="24"/>
        </w:rPr>
      </w:pPr>
    </w:p>
    <w:p w:rsidRDefault="00E16FFD" w:rsidP="00E16FFD" w:rsidR="00E16FFD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Pr="00010102">
        <w:rPr>
          <w:sz w:val="24"/>
          <w:szCs w:val="24"/>
        </w:rPr>
        <w:t xml:space="preserve">Anti Galiću, kao </w:t>
      </w:r>
      <w:r>
        <w:rPr>
          <w:sz w:val="24"/>
          <w:szCs w:val="24"/>
        </w:rPr>
        <w:t xml:space="preserve">sucu pojedincu, </w:t>
      </w:r>
      <w:r w:rsidRPr="0001010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u stečajnom postupku nad dužnikom </w:t>
      </w:r>
      <w:proofErr w:type="spellStart"/>
      <w:r>
        <w:rPr>
          <w:sz w:val="24"/>
          <w:szCs w:val="24"/>
        </w:rPr>
        <w:t>ZADAR</w:t>
      </w:r>
      <w:proofErr w:type="spellEnd"/>
      <w:r>
        <w:rPr>
          <w:sz w:val="24"/>
          <w:szCs w:val="24"/>
        </w:rPr>
        <w:t xml:space="preserve"> PROJEKT d.o.o., </w:t>
      </w:r>
      <w:r w:rsidR="00C25004">
        <w:rPr>
          <w:sz w:val="24"/>
          <w:szCs w:val="24"/>
        </w:rPr>
        <w:t xml:space="preserve">u stečaju, </w:t>
      </w:r>
      <w:r>
        <w:rPr>
          <w:sz w:val="24"/>
          <w:szCs w:val="24"/>
        </w:rPr>
        <w:t xml:space="preserve">Zagreb, </w:t>
      </w:r>
      <w:proofErr w:type="spellStart"/>
      <w:r>
        <w:rPr>
          <w:sz w:val="24"/>
          <w:szCs w:val="24"/>
        </w:rPr>
        <w:t>Folnegovićeva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1C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48307144485</w:t>
      </w:r>
      <w:proofErr w:type="spellEnd"/>
      <w:r>
        <w:rPr>
          <w:sz w:val="24"/>
          <w:szCs w:val="24"/>
        </w:rPr>
        <w:t xml:space="preserve">, dana  </w:t>
      </w:r>
      <w:proofErr w:type="spellStart"/>
      <w:r w:rsidR="00C25004">
        <w:rPr>
          <w:sz w:val="24"/>
          <w:szCs w:val="24"/>
        </w:rPr>
        <w:t>2</w:t>
      </w:r>
      <w:r w:rsidR="004731D4">
        <w:rPr>
          <w:sz w:val="24"/>
          <w:szCs w:val="24"/>
        </w:rPr>
        <w:t>8</w:t>
      </w:r>
      <w:r w:rsidR="00C25004">
        <w:rPr>
          <w:sz w:val="24"/>
          <w:szCs w:val="24"/>
        </w:rPr>
        <w:t>.prosinca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</w:t>
      </w:r>
    </w:p>
    <w:p w:rsidRDefault="00525D6E" w:rsidR="00525D6E" w:rsidRPr="003A007A">
      <w:pPr>
        <w:jc w:val="both"/>
        <w:rPr>
          <w:sz w:val="40"/>
          <w:szCs w:val="40"/>
        </w:rPr>
      </w:pPr>
    </w:p>
    <w:p w:rsidRDefault="002D3BD1" w:rsidR="006838BA" w:rsidRPr="003A007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 a k </w:t>
      </w:r>
      <w:proofErr w:type="spellStart"/>
      <w:r>
        <w:rPr>
          <w:b/>
          <w:sz w:val="24"/>
          <w:szCs w:val="24"/>
        </w:rPr>
        <w:t>lj</w:t>
      </w:r>
      <w:proofErr w:type="spellEnd"/>
      <w:r>
        <w:rPr>
          <w:b/>
          <w:sz w:val="24"/>
          <w:szCs w:val="24"/>
        </w:rPr>
        <w:t xml:space="preserve"> u č i o</w:t>
      </w:r>
      <w:r w:rsidR="006838BA" w:rsidRPr="003A007A">
        <w:rPr>
          <w:b/>
          <w:sz w:val="24"/>
          <w:szCs w:val="24"/>
        </w:rPr>
        <w:t xml:space="preserve">    j e</w:t>
      </w:r>
    </w:p>
    <w:p w:rsidRDefault="006838BA" w:rsidR="006838BA" w:rsidRPr="003A007A">
      <w:pPr>
        <w:jc w:val="center"/>
        <w:rPr>
          <w:b/>
          <w:sz w:val="24"/>
          <w:szCs w:val="24"/>
        </w:rPr>
      </w:pPr>
    </w:p>
    <w:p w:rsidRDefault="00C25004" w:rsidP="00C25004" w:rsidR="001A3B3F" w:rsidRPr="003A007A">
      <w:pPr>
        <w:ind w:firstLine="720"/>
        <w:jc w:val="both"/>
        <w:rPr>
          <w:b/>
          <w:sz w:val="24"/>
          <w:szCs w:val="24"/>
        </w:rPr>
      </w:pPr>
      <w:r>
        <w:rPr>
          <w:sz w:val="24"/>
          <w:szCs w:val="24"/>
        </w:rPr>
        <w:t>R</w:t>
      </w:r>
      <w:r w:rsidR="001A3B3F" w:rsidRPr="003A007A">
        <w:rPr>
          <w:sz w:val="24"/>
          <w:szCs w:val="24"/>
        </w:rPr>
        <w:t xml:space="preserve">očište vjerovnika na kojem će se ispitati prijavljene tražbine (ispitno ročište) </w:t>
      </w:r>
      <w:r>
        <w:rPr>
          <w:sz w:val="24"/>
          <w:szCs w:val="24"/>
        </w:rPr>
        <w:t xml:space="preserve">i </w:t>
      </w:r>
      <w:r w:rsidR="002D3BD1">
        <w:rPr>
          <w:sz w:val="24"/>
          <w:szCs w:val="24"/>
        </w:rPr>
        <w:t>r</w:t>
      </w:r>
      <w:r w:rsidR="002D3BD1" w:rsidRPr="003A007A">
        <w:rPr>
          <w:sz w:val="24"/>
          <w:szCs w:val="24"/>
        </w:rPr>
        <w:t>očište vjerovnika na kojem će se na temelju izvješća stečajnog upravitelja odlučivati o daljnjem tijeku stečajnog postupka (izvještajno ročište)</w:t>
      </w:r>
      <w:r w:rsidR="002D3BD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zakazano </w:t>
      </w:r>
      <w:r w:rsidR="001A3B3F" w:rsidRPr="003A007A">
        <w:rPr>
          <w:sz w:val="24"/>
          <w:szCs w:val="24"/>
        </w:rPr>
        <w:t xml:space="preserve">za </w:t>
      </w:r>
      <w:r w:rsidR="001A3B3F" w:rsidRPr="003A007A">
        <w:rPr>
          <w:b/>
          <w:sz w:val="24"/>
          <w:szCs w:val="24"/>
        </w:rPr>
        <w:t xml:space="preserve">dan: </w:t>
      </w:r>
      <w:proofErr w:type="spellStart"/>
      <w:r w:rsidR="000A1B71">
        <w:rPr>
          <w:b/>
          <w:sz w:val="24"/>
          <w:szCs w:val="24"/>
        </w:rPr>
        <w:t>6</w:t>
      </w:r>
      <w:r w:rsidR="007563A9">
        <w:rPr>
          <w:b/>
          <w:sz w:val="24"/>
          <w:szCs w:val="24"/>
        </w:rPr>
        <w:t>.veljače</w:t>
      </w:r>
      <w:proofErr w:type="spellEnd"/>
      <w:r w:rsidR="002E4F15">
        <w:rPr>
          <w:b/>
          <w:sz w:val="24"/>
          <w:szCs w:val="24"/>
        </w:rPr>
        <w:t xml:space="preserve"> </w:t>
      </w:r>
      <w:proofErr w:type="spellStart"/>
      <w:r w:rsidR="001A3B3F" w:rsidRPr="003A007A">
        <w:rPr>
          <w:b/>
          <w:sz w:val="24"/>
          <w:szCs w:val="24"/>
        </w:rPr>
        <w:t>201</w:t>
      </w:r>
      <w:r w:rsidR="002E4F15">
        <w:rPr>
          <w:b/>
          <w:sz w:val="24"/>
          <w:szCs w:val="24"/>
        </w:rPr>
        <w:t>9</w:t>
      </w:r>
      <w:proofErr w:type="spellEnd"/>
      <w:r w:rsidR="001A3B3F" w:rsidRPr="003A007A">
        <w:rPr>
          <w:b/>
          <w:sz w:val="24"/>
          <w:szCs w:val="24"/>
        </w:rPr>
        <w:t xml:space="preserve">. u </w:t>
      </w:r>
      <w:r w:rsidR="003C14E2">
        <w:rPr>
          <w:b/>
          <w:sz w:val="24"/>
          <w:szCs w:val="24"/>
        </w:rPr>
        <w:t>9,</w:t>
      </w:r>
      <w:proofErr w:type="spellStart"/>
      <w:r w:rsidR="001A3B3F">
        <w:rPr>
          <w:b/>
          <w:sz w:val="24"/>
          <w:szCs w:val="24"/>
        </w:rPr>
        <w:t>30</w:t>
      </w:r>
      <w:proofErr w:type="spellEnd"/>
      <w:r w:rsidR="001A3B3F" w:rsidRPr="003A007A">
        <w:rPr>
          <w:b/>
          <w:sz w:val="24"/>
          <w:szCs w:val="24"/>
        </w:rPr>
        <w:t xml:space="preserve"> </w:t>
      </w:r>
      <w:r w:rsidR="002D3BD1">
        <w:rPr>
          <w:b/>
          <w:sz w:val="24"/>
          <w:szCs w:val="24"/>
        </w:rPr>
        <w:t xml:space="preserve"> i 9,</w:t>
      </w:r>
      <w:proofErr w:type="spellStart"/>
      <w:r w:rsidR="002D3BD1">
        <w:rPr>
          <w:b/>
          <w:sz w:val="24"/>
          <w:szCs w:val="24"/>
        </w:rPr>
        <w:t>35</w:t>
      </w:r>
      <w:proofErr w:type="spellEnd"/>
      <w:r w:rsidR="002D3BD1">
        <w:rPr>
          <w:b/>
          <w:sz w:val="24"/>
          <w:szCs w:val="24"/>
        </w:rPr>
        <w:t xml:space="preserve"> </w:t>
      </w:r>
      <w:r w:rsidR="001A3B3F" w:rsidRPr="003A007A">
        <w:rPr>
          <w:sz w:val="24"/>
          <w:szCs w:val="24"/>
        </w:rPr>
        <w:t xml:space="preserve">sati u zgradi ovog suda, Zagreb, Petrinjska 8, soba broj </w:t>
      </w:r>
      <w:proofErr w:type="spellStart"/>
      <w:r w:rsidR="001A3B3F" w:rsidRPr="003A007A">
        <w:rPr>
          <w:sz w:val="24"/>
          <w:szCs w:val="24"/>
        </w:rPr>
        <w:t>96</w:t>
      </w:r>
      <w:proofErr w:type="spellEnd"/>
      <w:r w:rsidR="001A3B3F" w:rsidRPr="003A007A">
        <w:rPr>
          <w:sz w:val="24"/>
          <w:szCs w:val="24"/>
        </w:rPr>
        <w:t>/II (dvorišna zgrada)</w:t>
      </w:r>
      <w:r>
        <w:rPr>
          <w:sz w:val="24"/>
          <w:szCs w:val="24"/>
        </w:rPr>
        <w:t xml:space="preserve">, </w:t>
      </w:r>
      <w:r w:rsidRPr="002D3BD1">
        <w:rPr>
          <w:b/>
          <w:sz w:val="24"/>
          <w:szCs w:val="24"/>
        </w:rPr>
        <w:t>neće se održati</w:t>
      </w:r>
      <w:r w:rsidR="001A3B3F" w:rsidRPr="002D3BD1">
        <w:rPr>
          <w:b/>
          <w:sz w:val="24"/>
          <w:szCs w:val="24"/>
        </w:rPr>
        <w:t>.</w:t>
      </w:r>
      <w:r w:rsidR="001A3B3F" w:rsidRPr="003A007A">
        <w:rPr>
          <w:sz w:val="24"/>
          <w:szCs w:val="24"/>
        </w:rPr>
        <w:t xml:space="preserve"> </w:t>
      </w:r>
    </w:p>
    <w:p w:rsidRDefault="006838BA" w:rsidP="00CB0F34" w:rsidR="006838BA" w:rsidRPr="003A007A">
      <w:pPr>
        <w:jc w:val="both"/>
        <w:rPr>
          <w:sz w:val="24"/>
          <w:szCs w:val="24"/>
        </w:rPr>
      </w:pPr>
    </w:p>
    <w:p w:rsidRDefault="00D216FC" w:rsidP="00CB0F34" w:rsidR="00D216FC">
      <w:pPr>
        <w:jc w:val="both"/>
        <w:rPr>
          <w:sz w:val="24"/>
          <w:szCs w:val="24"/>
        </w:rPr>
      </w:pPr>
    </w:p>
    <w:p w:rsidRDefault="006838BA" w:rsidR="006838BA" w:rsidRPr="001D5467">
      <w:pPr>
        <w:jc w:val="center"/>
        <w:rPr>
          <w:sz w:val="24"/>
          <w:szCs w:val="24"/>
        </w:rPr>
      </w:pPr>
      <w:r w:rsidRPr="001D5467">
        <w:rPr>
          <w:sz w:val="24"/>
          <w:szCs w:val="24"/>
        </w:rPr>
        <w:t>Obrazloženje</w:t>
      </w:r>
    </w:p>
    <w:p w:rsidRDefault="002726CF" w:rsidR="002726CF" w:rsidRPr="001D5467">
      <w:pPr>
        <w:jc w:val="center"/>
        <w:rPr>
          <w:sz w:val="24"/>
          <w:szCs w:val="24"/>
        </w:rPr>
      </w:pPr>
    </w:p>
    <w:p w:rsidRDefault="009B341E" w:rsidP="002D3BD1" w:rsidR="009B341E" w:rsidRPr="001D546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2D3BD1">
        <w:rPr>
          <w:sz w:val="24"/>
          <w:szCs w:val="24"/>
        </w:rPr>
        <w:t xml:space="preserve">Postupajući po prijedlogu stečajnog upravitelja od </w:t>
      </w:r>
      <w:proofErr w:type="spellStart"/>
      <w:r w:rsidR="002D3BD1">
        <w:rPr>
          <w:sz w:val="24"/>
          <w:szCs w:val="24"/>
        </w:rPr>
        <w:t>14.prosinca</w:t>
      </w:r>
      <w:proofErr w:type="spellEnd"/>
      <w:r w:rsidR="002D3BD1">
        <w:rPr>
          <w:sz w:val="24"/>
          <w:szCs w:val="24"/>
        </w:rPr>
        <w:t xml:space="preserve"> </w:t>
      </w:r>
      <w:proofErr w:type="spellStart"/>
      <w:r w:rsidR="002D3BD1">
        <w:rPr>
          <w:sz w:val="24"/>
          <w:szCs w:val="24"/>
        </w:rPr>
        <w:t>2018</w:t>
      </w:r>
      <w:proofErr w:type="spellEnd"/>
      <w:r w:rsidR="002D3BD1">
        <w:rPr>
          <w:sz w:val="24"/>
          <w:szCs w:val="24"/>
        </w:rPr>
        <w:t xml:space="preserve">. </w:t>
      </w:r>
      <w:r w:rsidR="00835C78">
        <w:rPr>
          <w:sz w:val="24"/>
          <w:szCs w:val="24"/>
        </w:rPr>
        <w:t>o</w:t>
      </w:r>
      <w:r w:rsidR="002D3BD1">
        <w:rPr>
          <w:sz w:val="24"/>
          <w:szCs w:val="24"/>
        </w:rPr>
        <w:t>dlučeno je kao u izreci.</w:t>
      </w:r>
      <w:r w:rsidR="002D3BD1" w:rsidRPr="001D5467">
        <w:rPr>
          <w:sz w:val="24"/>
          <w:szCs w:val="24"/>
        </w:rPr>
        <w:t xml:space="preserve"> </w:t>
      </w:r>
    </w:p>
    <w:p w:rsidRDefault="0031605B" w:rsidP="006C7A5A" w:rsidR="0031605B">
      <w:pPr>
        <w:jc w:val="center"/>
        <w:rPr>
          <w:sz w:val="24"/>
          <w:szCs w:val="24"/>
          <w:lang w:val="pl-PL"/>
        </w:rPr>
      </w:pPr>
    </w:p>
    <w:p w:rsidRDefault="006838BA" w:rsidP="006C7A5A" w:rsidR="006838BA" w:rsidRPr="001D5467">
      <w:pPr>
        <w:jc w:val="center"/>
        <w:rPr>
          <w:b/>
          <w:sz w:val="24"/>
          <w:szCs w:val="24"/>
        </w:rPr>
      </w:pPr>
      <w:r w:rsidRPr="001D5467">
        <w:rPr>
          <w:sz w:val="24"/>
          <w:szCs w:val="24"/>
          <w:lang w:val="pl-PL"/>
        </w:rPr>
        <w:t>Zagreb</w:t>
      </w:r>
      <w:r w:rsidRPr="001D5467">
        <w:rPr>
          <w:sz w:val="24"/>
          <w:szCs w:val="24"/>
        </w:rPr>
        <w:t xml:space="preserve">, </w:t>
      </w:r>
      <w:proofErr w:type="spellStart"/>
      <w:r w:rsidR="00805F49">
        <w:rPr>
          <w:sz w:val="24"/>
          <w:szCs w:val="24"/>
        </w:rPr>
        <w:t>2</w:t>
      </w:r>
      <w:r w:rsidR="004731D4">
        <w:rPr>
          <w:sz w:val="24"/>
          <w:szCs w:val="24"/>
        </w:rPr>
        <w:t>8</w:t>
      </w:r>
      <w:r w:rsidR="00835C78">
        <w:rPr>
          <w:sz w:val="24"/>
          <w:szCs w:val="24"/>
        </w:rPr>
        <w:t>.prosinca</w:t>
      </w:r>
      <w:proofErr w:type="spellEnd"/>
      <w:r w:rsidR="002B1C37">
        <w:rPr>
          <w:sz w:val="24"/>
          <w:szCs w:val="24"/>
        </w:rPr>
        <w:t xml:space="preserve"> </w:t>
      </w:r>
      <w:proofErr w:type="spellStart"/>
      <w:r w:rsidR="00E836A6" w:rsidRPr="001D5467">
        <w:rPr>
          <w:sz w:val="24"/>
          <w:szCs w:val="24"/>
        </w:rPr>
        <w:t>201</w:t>
      </w:r>
      <w:r w:rsidR="004E553E">
        <w:rPr>
          <w:sz w:val="24"/>
          <w:szCs w:val="24"/>
        </w:rPr>
        <w:t>8</w:t>
      </w:r>
      <w:proofErr w:type="spellEnd"/>
      <w:r w:rsidR="00E836A6" w:rsidRPr="001D5467">
        <w:rPr>
          <w:sz w:val="24"/>
          <w:szCs w:val="24"/>
        </w:rPr>
        <w:t>.</w:t>
      </w:r>
    </w:p>
    <w:p w:rsidRDefault="00A96E38" w:rsidP="002B322D" w:rsidR="006838BA" w:rsidRPr="001D5467">
      <w:pPr>
        <w:ind w:firstLine="720" w:left="3600"/>
        <w:jc w:val="right"/>
        <w:rPr>
          <w:sz w:val="24"/>
          <w:szCs w:val="24"/>
        </w:rPr>
      </w:pPr>
      <w:r w:rsidRPr="001D5467">
        <w:rPr>
          <w:sz w:val="24"/>
          <w:szCs w:val="24"/>
        </w:rPr>
        <w:t>Sudac:</w:t>
      </w:r>
    </w:p>
    <w:p w:rsidRDefault="006838BA" w:rsidP="008676A1" w:rsidR="00E836A6" w:rsidRPr="001D5467">
      <w:pPr>
        <w:jc w:val="right"/>
        <w:rPr>
          <w:sz w:val="24"/>
          <w:szCs w:val="24"/>
        </w:rPr>
      </w:pP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</w:r>
      <w:r w:rsidRPr="001D5467">
        <w:rPr>
          <w:sz w:val="24"/>
          <w:szCs w:val="24"/>
        </w:rPr>
        <w:tab/>
        <w:t xml:space="preserve"> </w:t>
      </w:r>
      <w:r w:rsidR="00041689" w:rsidRPr="001D5467">
        <w:rPr>
          <w:sz w:val="24"/>
          <w:szCs w:val="24"/>
        </w:rPr>
        <w:t xml:space="preserve">                        </w:t>
      </w:r>
      <w:r w:rsidR="00041689" w:rsidRPr="001D5467">
        <w:rPr>
          <w:sz w:val="24"/>
          <w:szCs w:val="24"/>
        </w:rPr>
        <w:tab/>
        <w:t xml:space="preserve">          </w:t>
      </w:r>
      <w:r w:rsidR="0077476F" w:rsidRPr="001D5467">
        <w:rPr>
          <w:sz w:val="24"/>
          <w:szCs w:val="24"/>
        </w:rPr>
        <w:tab/>
      </w:r>
      <w:r w:rsidR="0077476F" w:rsidRPr="001D5467">
        <w:rPr>
          <w:sz w:val="24"/>
          <w:szCs w:val="24"/>
        </w:rPr>
        <w:tab/>
        <w:t xml:space="preserve">     </w:t>
      </w:r>
      <w:r w:rsidRPr="001D5467">
        <w:rPr>
          <w:sz w:val="24"/>
          <w:szCs w:val="24"/>
        </w:rPr>
        <w:t>Ante Galić</w:t>
      </w:r>
      <w:r w:rsidR="005D78EA" w:rsidRPr="001D5467">
        <w:rPr>
          <w:sz w:val="24"/>
          <w:szCs w:val="24"/>
        </w:rPr>
        <w:t xml:space="preserve"> </w:t>
      </w:r>
      <w:r w:rsidR="00670359">
        <w:rPr>
          <w:sz w:val="24"/>
          <w:szCs w:val="24"/>
        </w:rPr>
        <w:t>v.r.</w:t>
      </w:r>
    </w:p>
    <w:p w:rsidRDefault="00A96E38" w:rsidP="00A10F37" w:rsidR="006838BA" w:rsidRPr="001D5467">
      <w:pPr>
        <w:rPr>
          <w:sz w:val="24"/>
          <w:szCs w:val="24"/>
        </w:rPr>
      </w:pPr>
      <w:r w:rsidRPr="001D5467">
        <w:rPr>
          <w:sz w:val="24"/>
          <w:szCs w:val="24"/>
          <w:lang w:val="pl-PL"/>
        </w:rPr>
        <w:t>Uputa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o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pravnom</w:t>
      </w:r>
      <w:r w:rsidRPr="001D5467">
        <w:rPr>
          <w:sz w:val="24"/>
          <w:szCs w:val="24"/>
        </w:rPr>
        <w:t xml:space="preserve"> </w:t>
      </w:r>
      <w:r w:rsidRPr="001D5467">
        <w:rPr>
          <w:sz w:val="24"/>
          <w:szCs w:val="24"/>
          <w:lang w:val="pl-PL"/>
        </w:rPr>
        <w:t>lijeku</w:t>
      </w:r>
      <w:r w:rsidRPr="001D5467">
        <w:rPr>
          <w:sz w:val="24"/>
          <w:szCs w:val="24"/>
        </w:rPr>
        <w:t>:</w:t>
      </w:r>
    </w:p>
    <w:p w:rsidRDefault="006838BA" w:rsidP="00835C78" w:rsidR="00B81C62">
      <w:pPr>
        <w:jc w:val="both"/>
        <w:rPr>
          <w:sz w:val="24"/>
          <w:szCs w:val="24"/>
          <w:lang w:val="pl-PL"/>
        </w:rPr>
      </w:pPr>
      <w:r w:rsidRPr="001D5467">
        <w:rPr>
          <w:sz w:val="24"/>
          <w:szCs w:val="24"/>
          <w:lang w:val="pt-BR"/>
        </w:rPr>
        <w:t>Protiv</w:t>
      </w:r>
      <w:r w:rsidRPr="001D5467">
        <w:rPr>
          <w:sz w:val="24"/>
          <w:szCs w:val="24"/>
        </w:rPr>
        <w:t xml:space="preserve"> </w:t>
      </w:r>
      <w:r w:rsidR="00835C78">
        <w:rPr>
          <w:sz w:val="24"/>
          <w:szCs w:val="24"/>
        </w:rPr>
        <w:t>ovog zaključka žalba nije dopuštena</w:t>
      </w:r>
    </w:p>
    <w:p w:rsidRDefault="00842198" w:rsidR="00842198">
      <w:pPr>
        <w:jc w:val="both"/>
        <w:rPr>
          <w:sz w:val="24"/>
          <w:szCs w:val="24"/>
          <w:lang w:val="pl-PL"/>
        </w:rPr>
      </w:pPr>
    </w:p>
    <w:p w:rsidRDefault="005D78EA" w:rsidR="005D78EA" w:rsidRPr="001D5467">
      <w:pPr>
        <w:jc w:val="both"/>
        <w:rPr>
          <w:sz w:val="24"/>
          <w:szCs w:val="24"/>
          <w:lang w:val="pl-PL"/>
        </w:rPr>
      </w:pPr>
    </w:p>
    <w:p w:rsidRDefault="00670359" w:rsidP="00670359" w:rsidR="00670359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670359" w:rsidP="00422EE0" w:rsidR="00670359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B81C62" w:rsidP="00670359" w:rsidR="00B81C62" w:rsidRPr="001D5467">
      <w:pPr>
        <w:jc w:val="both"/>
        <w:rPr>
          <w:sz w:val="24"/>
          <w:szCs w:val="24"/>
          <w:lang w:val="pl-PL"/>
        </w:rPr>
      </w:pPr>
    </w:p>
    <w:sectPr w:rsidSect="006C7A5A" w:rsidR="00B81C62" w:rsidRPr="001D5467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AD7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46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6A6" w:rsidP="00EA7A7B" w:rsidR="00E836A6">
    <w:pPr>
      <w:ind w:firstLine="720" w:left="3600"/>
      <w:jc w:val="right"/>
      <w:rPr>
        <w:sz w:val="24"/>
        <w:szCs w:val="24"/>
      </w:rPr>
    </w:pPr>
    <w:proofErr w:type="spellStart"/>
    <w:r w:rsidRPr="001D411A">
      <w:rPr>
        <w:sz w:val="24"/>
        <w:szCs w:val="24"/>
      </w:rPr>
      <w:t>40</w:t>
    </w:r>
    <w:proofErr w:type="spellEnd"/>
    <w:r w:rsidRPr="001D411A">
      <w:rPr>
        <w:sz w:val="24"/>
        <w:szCs w:val="24"/>
      </w:rPr>
      <w:t>.</w:t>
    </w:r>
    <w:r w:rsidRPr="001D411A">
      <w:rPr>
        <w:b/>
        <w:sz w:val="24"/>
        <w:szCs w:val="24"/>
      </w:rPr>
      <w:t xml:space="preserve"> </w:t>
    </w:r>
    <w:r w:rsidRPr="001D411A">
      <w:rPr>
        <w:sz w:val="24"/>
        <w:szCs w:val="24"/>
      </w:rPr>
      <w:t>St</w:t>
    </w:r>
    <w:r w:rsidR="00160A77">
      <w:rPr>
        <w:sz w:val="24"/>
        <w:szCs w:val="24"/>
      </w:rPr>
      <w:t>-</w:t>
    </w:r>
    <w:proofErr w:type="spellStart"/>
    <w:r w:rsidR="00EA2ECD">
      <w:rPr>
        <w:sz w:val="24"/>
        <w:szCs w:val="24"/>
      </w:rPr>
      <w:t>1589</w:t>
    </w:r>
    <w:proofErr w:type="spellEnd"/>
    <w:r w:rsidR="003155DD">
      <w:rPr>
        <w:sz w:val="24"/>
        <w:szCs w:val="24"/>
      </w:rPr>
      <w:t>/</w:t>
    </w:r>
    <w:proofErr w:type="spellStart"/>
    <w:r w:rsidR="003F1D57">
      <w:rPr>
        <w:sz w:val="24"/>
        <w:szCs w:val="24"/>
      </w:rPr>
      <w:t>20</w:t>
    </w:r>
    <w:r w:rsidR="003155DD">
      <w:rPr>
        <w:sz w:val="24"/>
        <w:szCs w:val="24"/>
      </w:rPr>
      <w:t>1</w:t>
    </w:r>
    <w:r w:rsidR="00EA2ECD">
      <w:rPr>
        <w:sz w:val="24"/>
        <w:szCs w:val="24"/>
      </w:rPr>
      <w:t>8</w:t>
    </w:r>
    <w:proofErr w:type="spellEnd"/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8214CF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031F6"/>
    <w:rsid w:val="000164DD"/>
    <w:rsid w:val="000218DC"/>
    <w:rsid w:val="00041689"/>
    <w:rsid w:val="0004473F"/>
    <w:rsid w:val="0005321F"/>
    <w:rsid w:val="0007477E"/>
    <w:rsid w:val="00077E5C"/>
    <w:rsid w:val="00097BEA"/>
    <w:rsid w:val="000A09DD"/>
    <w:rsid w:val="000A1B71"/>
    <w:rsid w:val="000A331A"/>
    <w:rsid w:val="000A49DE"/>
    <w:rsid w:val="000B78D5"/>
    <w:rsid w:val="000C21AE"/>
    <w:rsid w:val="000C3A6C"/>
    <w:rsid w:val="000C4886"/>
    <w:rsid w:val="000D129A"/>
    <w:rsid w:val="000D1BF8"/>
    <w:rsid w:val="000E623C"/>
    <w:rsid w:val="000F6345"/>
    <w:rsid w:val="00102BBD"/>
    <w:rsid w:val="00102C56"/>
    <w:rsid w:val="00102FE3"/>
    <w:rsid w:val="0012249B"/>
    <w:rsid w:val="0012251C"/>
    <w:rsid w:val="0012255D"/>
    <w:rsid w:val="00132A5D"/>
    <w:rsid w:val="00135DA8"/>
    <w:rsid w:val="00137314"/>
    <w:rsid w:val="00150A80"/>
    <w:rsid w:val="00152276"/>
    <w:rsid w:val="00160A77"/>
    <w:rsid w:val="0016323B"/>
    <w:rsid w:val="00164D3A"/>
    <w:rsid w:val="00166E72"/>
    <w:rsid w:val="001708B2"/>
    <w:rsid w:val="00172A8D"/>
    <w:rsid w:val="00185AD7"/>
    <w:rsid w:val="00186749"/>
    <w:rsid w:val="00190CE4"/>
    <w:rsid w:val="00195086"/>
    <w:rsid w:val="001A0247"/>
    <w:rsid w:val="001A3B3F"/>
    <w:rsid w:val="001A45BF"/>
    <w:rsid w:val="001B1A9C"/>
    <w:rsid w:val="001C7874"/>
    <w:rsid w:val="001D307F"/>
    <w:rsid w:val="001D411A"/>
    <w:rsid w:val="001D5467"/>
    <w:rsid w:val="001E1892"/>
    <w:rsid w:val="001E21FD"/>
    <w:rsid w:val="001E44D0"/>
    <w:rsid w:val="00206C81"/>
    <w:rsid w:val="00210410"/>
    <w:rsid w:val="0021540B"/>
    <w:rsid w:val="00230BF0"/>
    <w:rsid w:val="00236671"/>
    <w:rsid w:val="00243CCA"/>
    <w:rsid w:val="00253F1B"/>
    <w:rsid w:val="00255E71"/>
    <w:rsid w:val="002576B4"/>
    <w:rsid w:val="00264673"/>
    <w:rsid w:val="00265F51"/>
    <w:rsid w:val="0027042C"/>
    <w:rsid w:val="002726CF"/>
    <w:rsid w:val="002728C2"/>
    <w:rsid w:val="002959E9"/>
    <w:rsid w:val="002A35E4"/>
    <w:rsid w:val="002A5DA4"/>
    <w:rsid w:val="002B1C37"/>
    <w:rsid w:val="002B322D"/>
    <w:rsid w:val="002D18DF"/>
    <w:rsid w:val="002D34D2"/>
    <w:rsid w:val="002D3BD1"/>
    <w:rsid w:val="002D3DC3"/>
    <w:rsid w:val="002D3DDE"/>
    <w:rsid w:val="002D68FF"/>
    <w:rsid w:val="002E1BDE"/>
    <w:rsid w:val="002E4DE8"/>
    <w:rsid w:val="002E4F15"/>
    <w:rsid w:val="002E5689"/>
    <w:rsid w:val="002E60AD"/>
    <w:rsid w:val="002E7E07"/>
    <w:rsid w:val="00311211"/>
    <w:rsid w:val="003155DD"/>
    <w:rsid w:val="0031605B"/>
    <w:rsid w:val="00322384"/>
    <w:rsid w:val="0033170C"/>
    <w:rsid w:val="00341148"/>
    <w:rsid w:val="00341785"/>
    <w:rsid w:val="00341C5D"/>
    <w:rsid w:val="00350C04"/>
    <w:rsid w:val="003711FB"/>
    <w:rsid w:val="003766B7"/>
    <w:rsid w:val="00377237"/>
    <w:rsid w:val="003776F8"/>
    <w:rsid w:val="003853A9"/>
    <w:rsid w:val="00390B02"/>
    <w:rsid w:val="003A007A"/>
    <w:rsid w:val="003A290E"/>
    <w:rsid w:val="003A4171"/>
    <w:rsid w:val="003A6019"/>
    <w:rsid w:val="003B1A8A"/>
    <w:rsid w:val="003B2B6B"/>
    <w:rsid w:val="003C14E2"/>
    <w:rsid w:val="003C78A1"/>
    <w:rsid w:val="003D2947"/>
    <w:rsid w:val="003E4E05"/>
    <w:rsid w:val="003E7E30"/>
    <w:rsid w:val="003F1D57"/>
    <w:rsid w:val="003F342C"/>
    <w:rsid w:val="004004CC"/>
    <w:rsid w:val="00401191"/>
    <w:rsid w:val="00405EC8"/>
    <w:rsid w:val="00414221"/>
    <w:rsid w:val="0041784C"/>
    <w:rsid w:val="0042655D"/>
    <w:rsid w:val="00437F7D"/>
    <w:rsid w:val="00443C94"/>
    <w:rsid w:val="00447E26"/>
    <w:rsid w:val="00454B52"/>
    <w:rsid w:val="00455127"/>
    <w:rsid w:val="0045696D"/>
    <w:rsid w:val="004625BC"/>
    <w:rsid w:val="004731D4"/>
    <w:rsid w:val="00473B11"/>
    <w:rsid w:val="00474DAD"/>
    <w:rsid w:val="004853E4"/>
    <w:rsid w:val="00487BA7"/>
    <w:rsid w:val="00493D25"/>
    <w:rsid w:val="004C21B3"/>
    <w:rsid w:val="004C328C"/>
    <w:rsid w:val="004C67F2"/>
    <w:rsid w:val="004D2272"/>
    <w:rsid w:val="004D7F27"/>
    <w:rsid w:val="004E553E"/>
    <w:rsid w:val="004E70E9"/>
    <w:rsid w:val="004F1BD2"/>
    <w:rsid w:val="004F5792"/>
    <w:rsid w:val="004F5EDB"/>
    <w:rsid w:val="0050417C"/>
    <w:rsid w:val="0051056B"/>
    <w:rsid w:val="00510A86"/>
    <w:rsid w:val="0051132F"/>
    <w:rsid w:val="005160C8"/>
    <w:rsid w:val="00520A52"/>
    <w:rsid w:val="0052345E"/>
    <w:rsid w:val="00525D6E"/>
    <w:rsid w:val="00540145"/>
    <w:rsid w:val="00540AF5"/>
    <w:rsid w:val="00547715"/>
    <w:rsid w:val="005525E4"/>
    <w:rsid w:val="0056018D"/>
    <w:rsid w:val="00560ED7"/>
    <w:rsid w:val="00576A08"/>
    <w:rsid w:val="00580D50"/>
    <w:rsid w:val="005B3BA8"/>
    <w:rsid w:val="005B6EBA"/>
    <w:rsid w:val="005B7415"/>
    <w:rsid w:val="005C2FDE"/>
    <w:rsid w:val="005D78EA"/>
    <w:rsid w:val="005D7BDE"/>
    <w:rsid w:val="005E471E"/>
    <w:rsid w:val="006018F8"/>
    <w:rsid w:val="00603157"/>
    <w:rsid w:val="00614015"/>
    <w:rsid w:val="00641203"/>
    <w:rsid w:val="00650BE3"/>
    <w:rsid w:val="006524A1"/>
    <w:rsid w:val="006531A3"/>
    <w:rsid w:val="00656D95"/>
    <w:rsid w:val="00657800"/>
    <w:rsid w:val="00670359"/>
    <w:rsid w:val="00677BBF"/>
    <w:rsid w:val="006803D6"/>
    <w:rsid w:val="006838BA"/>
    <w:rsid w:val="00686293"/>
    <w:rsid w:val="006901E8"/>
    <w:rsid w:val="006906E7"/>
    <w:rsid w:val="00690F76"/>
    <w:rsid w:val="006B0E12"/>
    <w:rsid w:val="006C7A5A"/>
    <w:rsid w:val="006D3ADE"/>
    <w:rsid w:val="006E19AD"/>
    <w:rsid w:val="006E43F8"/>
    <w:rsid w:val="006E7E74"/>
    <w:rsid w:val="00704661"/>
    <w:rsid w:val="00710D5A"/>
    <w:rsid w:val="00715CF6"/>
    <w:rsid w:val="00720611"/>
    <w:rsid w:val="007238DA"/>
    <w:rsid w:val="00724F1D"/>
    <w:rsid w:val="007332B1"/>
    <w:rsid w:val="007563A9"/>
    <w:rsid w:val="00756DD5"/>
    <w:rsid w:val="007624A6"/>
    <w:rsid w:val="0077476F"/>
    <w:rsid w:val="0077495A"/>
    <w:rsid w:val="00780E26"/>
    <w:rsid w:val="0078609A"/>
    <w:rsid w:val="007A42E7"/>
    <w:rsid w:val="007A7ECC"/>
    <w:rsid w:val="007B349C"/>
    <w:rsid w:val="007C09A9"/>
    <w:rsid w:val="007C0A7F"/>
    <w:rsid w:val="007C0F52"/>
    <w:rsid w:val="007C1BCF"/>
    <w:rsid w:val="007D4EF1"/>
    <w:rsid w:val="007D7E36"/>
    <w:rsid w:val="007E13A8"/>
    <w:rsid w:val="007F0340"/>
    <w:rsid w:val="007F05FF"/>
    <w:rsid w:val="007F550D"/>
    <w:rsid w:val="00805F49"/>
    <w:rsid w:val="0081167C"/>
    <w:rsid w:val="008233D2"/>
    <w:rsid w:val="008258B2"/>
    <w:rsid w:val="00835C78"/>
    <w:rsid w:val="00837019"/>
    <w:rsid w:val="00840279"/>
    <w:rsid w:val="00842198"/>
    <w:rsid w:val="008429C6"/>
    <w:rsid w:val="00843BE5"/>
    <w:rsid w:val="00852C1A"/>
    <w:rsid w:val="00860C8A"/>
    <w:rsid w:val="00861C0E"/>
    <w:rsid w:val="00863D1F"/>
    <w:rsid w:val="00865273"/>
    <w:rsid w:val="00867306"/>
    <w:rsid w:val="008676A1"/>
    <w:rsid w:val="00867C12"/>
    <w:rsid w:val="00876CB1"/>
    <w:rsid w:val="008A1CAC"/>
    <w:rsid w:val="008A1DD7"/>
    <w:rsid w:val="008A6E36"/>
    <w:rsid w:val="008B40FA"/>
    <w:rsid w:val="008D1EFE"/>
    <w:rsid w:val="008D2088"/>
    <w:rsid w:val="008E0B1B"/>
    <w:rsid w:val="008E42A5"/>
    <w:rsid w:val="008E4ABA"/>
    <w:rsid w:val="00903995"/>
    <w:rsid w:val="00914521"/>
    <w:rsid w:val="00915F25"/>
    <w:rsid w:val="009557CC"/>
    <w:rsid w:val="0096090C"/>
    <w:rsid w:val="00960C93"/>
    <w:rsid w:val="0096251B"/>
    <w:rsid w:val="009626C3"/>
    <w:rsid w:val="0096793C"/>
    <w:rsid w:val="00984F17"/>
    <w:rsid w:val="00992742"/>
    <w:rsid w:val="00995EFE"/>
    <w:rsid w:val="009B130A"/>
    <w:rsid w:val="009B2331"/>
    <w:rsid w:val="009B341E"/>
    <w:rsid w:val="009B3AA8"/>
    <w:rsid w:val="009E0FC4"/>
    <w:rsid w:val="009E398F"/>
    <w:rsid w:val="009E46E6"/>
    <w:rsid w:val="009F66E0"/>
    <w:rsid w:val="00A00120"/>
    <w:rsid w:val="00A05D66"/>
    <w:rsid w:val="00A10F37"/>
    <w:rsid w:val="00A219BB"/>
    <w:rsid w:val="00A56D2A"/>
    <w:rsid w:val="00A622BE"/>
    <w:rsid w:val="00A63D0A"/>
    <w:rsid w:val="00A7050F"/>
    <w:rsid w:val="00A70CB0"/>
    <w:rsid w:val="00A80202"/>
    <w:rsid w:val="00A955E1"/>
    <w:rsid w:val="00A96E38"/>
    <w:rsid w:val="00AA2C09"/>
    <w:rsid w:val="00AA633B"/>
    <w:rsid w:val="00AB024A"/>
    <w:rsid w:val="00AB30CB"/>
    <w:rsid w:val="00AB351A"/>
    <w:rsid w:val="00AC43C8"/>
    <w:rsid w:val="00AD2826"/>
    <w:rsid w:val="00AE1405"/>
    <w:rsid w:val="00AE41AF"/>
    <w:rsid w:val="00AE4D9E"/>
    <w:rsid w:val="00AF3194"/>
    <w:rsid w:val="00AF3E6C"/>
    <w:rsid w:val="00AF7623"/>
    <w:rsid w:val="00B07E9D"/>
    <w:rsid w:val="00B11F80"/>
    <w:rsid w:val="00B155EE"/>
    <w:rsid w:val="00B210DA"/>
    <w:rsid w:val="00B22D4C"/>
    <w:rsid w:val="00B333ED"/>
    <w:rsid w:val="00B3530E"/>
    <w:rsid w:val="00B358B5"/>
    <w:rsid w:val="00B42AE8"/>
    <w:rsid w:val="00B4321B"/>
    <w:rsid w:val="00B47B86"/>
    <w:rsid w:val="00B703DE"/>
    <w:rsid w:val="00B81C62"/>
    <w:rsid w:val="00BA3671"/>
    <w:rsid w:val="00BB2097"/>
    <w:rsid w:val="00BC1D4C"/>
    <w:rsid w:val="00BD7E32"/>
    <w:rsid w:val="00BF4D06"/>
    <w:rsid w:val="00C06A60"/>
    <w:rsid w:val="00C22011"/>
    <w:rsid w:val="00C24C72"/>
    <w:rsid w:val="00C25004"/>
    <w:rsid w:val="00C25A83"/>
    <w:rsid w:val="00C31A45"/>
    <w:rsid w:val="00C3388F"/>
    <w:rsid w:val="00C3679A"/>
    <w:rsid w:val="00C37E34"/>
    <w:rsid w:val="00C43691"/>
    <w:rsid w:val="00C55D4E"/>
    <w:rsid w:val="00C6207F"/>
    <w:rsid w:val="00C62E9F"/>
    <w:rsid w:val="00C67D09"/>
    <w:rsid w:val="00C70958"/>
    <w:rsid w:val="00C71A64"/>
    <w:rsid w:val="00C76EF3"/>
    <w:rsid w:val="00C817B1"/>
    <w:rsid w:val="00C90FBF"/>
    <w:rsid w:val="00C9232B"/>
    <w:rsid w:val="00CA2F28"/>
    <w:rsid w:val="00CB0F34"/>
    <w:rsid w:val="00CB229D"/>
    <w:rsid w:val="00CE1218"/>
    <w:rsid w:val="00CE6CB5"/>
    <w:rsid w:val="00CE7270"/>
    <w:rsid w:val="00CF2E6D"/>
    <w:rsid w:val="00CF3BC3"/>
    <w:rsid w:val="00CF3D15"/>
    <w:rsid w:val="00CF78F6"/>
    <w:rsid w:val="00D03C27"/>
    <w:rsid w:val="00D12352"/>
    <w:rsid w:val="00D174D3"/>
    <w:rsid w:val="00D216FC"/>
    <w:rsid w:val="00D35283"/>
    <w:rsid w:val="00D578AA"/>
    <w:rsid w:val="00D64490"/>
    <w:rsid w:val="00DA0FB4"/>
    <w:rsid w:val="00DC07C5"/>
    <w:rsid w:val="00DC19E9"/>
    <w:rsid w:val="00DD00E6"/>
    <w:rsid w:val="00DF4708"/>
    <w:rsid w:val="00DF4C70"/>
    <w:rsid w:val="00DF4E48"/>
    <w:rsid w:val="00DF6A49"/>
    <w:rsid w:val="00E01998"/>
    <w:rsid w:val="00E16FFD"/>
    <w:rsid w:val="00E17909"/>
    <w:rsid w:val="00E200CE"/>
    <w:rsid w:val="00E2142D"/>
    <w:rsid w:val="00E23AA6"/>
    <w:rsid w:val="00E425D9"/>
    <w:rsid w:val="00E4624E"/>
    <w:rsid w:val="00E63A39"/>
    <w:rsid w:val="00E67C95"/>
    <w:rsid w:val="00E71E0A"/>
    <w:rsid w:val="00E836A6"/>
    <w:rsid w:val="00EA2ECD"/>
    <w:rsid w:val="00EA4400"/>
    <w:rsid w:val="00EA6323"/>
    <w:rsid w:val="00EA7A7B"/>
    <w:rsid w:val="00EB0D73"/>
    <w:rsid w:val="00EB36BA"/>
    <w:rsid w:val="00EB71DC"/>
    <w:rsid w:val="00EC0B5D"/>
    <w:rsid w:val="00EC0F4B"/>
    <w:rsid w:val="00EC1A97"/>
    <w:rsid w:val="00EC4788"/>
    <w:rsid w:val="00EC65DF"/>
    <w:rsid w:val="00EE08DB"/>
    <w:rsid w:val="00EE193F"/>
    <w:rsid w:val="00EE252B"/>
    <w:rsid w:val="00EE4B19"/>
    <w:rsid w:val="00EF055A"/>
    <w:rsid w:val="00EF243A"/>
    <w:rsid w:val="00F153FC"/>
    <w:rsid w:val="00F1674A"/>
    <w:rsid w:val="00F1773D"/>
    <w:rsid w:val="00F20384"/>
    <w:rsid w:val="00F34B50"/>
    <w:rsid w:val="00F35D92"/>
    <w:rsid w:val="00F442BF"/>
    <w:rsid w:val="00F44C4B"/>
    <w:rsid w:val="00F71A00"/>
    <w:rsid w:val="00F77E08"/>
    <w:rsid w:val="00F9604C"/>
    <w:rsid w:val="00F96B7F"/>
    <w:rsid w:val="00FA7475"/>
    <w:rsid w:val="00FC1C16"/>
    <w:rsid w:val="00FC24DA"/>
    <w:rsid w:val="00FC5835"/>
    <w:rsid w:val="00FE0498"/>
    <w:rsid w:val="00FF234D"/>
    <w:rsid w:val="00FF290B"/>
    <w:rsid w:val="00FF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3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359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359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359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359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3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359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359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3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359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1589</izvorni_sadrzaj>
    <derivirana_varijabla naziv="DomainObject.Predmet.Broj_1">1589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St-1589/2018</izvorni_sadrzaj>
    <derivirana_varijabla naziv="DomainObject.Predmet.OznakaBroj_1">St-1589/2018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 PROJEKT d.o.o.</izvorni_sadrzaj>
    <derivirana_varijabla naziv="DomainObject.Predmet.ProtustrankaFormated_1">  ZADAR PROJEKT d.o.o.</derivirana_varijabla>
  </DomainObject.Predmet.ProtustrankaFormated>
  <DomainObject.Predmet.ProtustrankaFormatedOIB>
    <izvorni_sadrzaj>  ZADAR PROJEKT d.o.o., OIB 48307144485</izvorni_sadrzaj>
    <derivirana_varijabla naziv="DomainObject.Predmet.ProtustrankaFormatedOIB_1">  ZADAR PROJEKT d.o.o., OIB 48307144485</derivirana_varijabla>
  </DomainObject.Predmet.ProtustrankaFormatedOIB>
  <DomainObject.Predmet.ProtustrankaFormatedWithAdress>
    <izvorni_sadrzaj> ZADAR PROJEKT d.o.o., Folnegovićeva 1 C, 10000 Zagreb</izvorni_sadrzaj>
    <derivirana_varijabla naziv="DomainObject.Predmet.ProtustrankaFormatedWithAdress_1"> ZADAR PROJEKT d.o.o., Folnegovićeva 1 C, 10000 Zagreb</derivirana_varijabla>
  </DomainObject.Predmet.ProtustrankaFormatedWithAdress>
  <DomainObject.Predmet.ProtustrankaFormatedWithAdressOIB>
    <izvorni_sadrzaj> ZADAR PROJEKT d.o.o., OIB 48307144485, Folnegovićeva 1 C, 10000 Zagreb</izvorni_sadrzaj>
    <derivirana_varijabla naziv="DomainObject.Predmet.ProtustrankaFormatedWithAdressOIB_1"> ZADAR PROJEKT d.o.o., OIB 48307144485, Folnegovićeva 1 C, 10000 Zagreb</derivirana_varijabla>
  </DomainObject.Predmet.ProtustrankaFormatedWithAdressOIB>
  <DomainObject.Predmet.ProtustrankaWithAdress>
    <izvorni_sadrzaj>ZADAR PROJEKT d.o.o. Folnegovićeva 1 C, 10000 Zagreb</izvorni_sadrzaj>
    <derivirana_varijabla naziv="DomainObject.Predmet.ProtustrankaWithAdress_1">ZADAR PROJEKT d.o.o. Folnegovićeva 1 C, 10000 Zagreb</derivirana_varijabla>
  </DomainObject.Predmet.ProtustrankaWithAdress>
  <DomainObject.Predmet.ProtustrankaWithAdressOIB>
    <izvorni_sadrzaj>ZADAR PROJEKT d.o.o., OIB 48307144485, Folnegovićeva 1 C, 10000 Zagreb</izvorni_sadrzaj>
    <derivirana_varijabla naziv="DomainObject.Predmet.ProtustrankaWithAdressOIB_1">ZADAR PROJEKT d.o.o., OIB 48307144485, Folnegovićeva 1 C, 10000 Zagreb</derivirana_varijabla>
  </DomainObject.Predmet.ProtustrankaWithAdressOIB>
  <DomainObject.Predmet.ProtustrankaNazivFormated>
    <izvorni_sadrzaj>ZADAR PROJEKT d.o.o.</izvorni_sadrzaj>
    <derivirana_varijabla naziv="DomainObject.Predmet.ProtustrankaNazivFormated_1">ZADAR PROJEKT d.o.o.</derivirana_varijabla>
  </DomainObject.Predmet.ProtustrankaNazivFormated>
  <DomainObject.Predmet.ProtustrankaNazivFormatedOIB>
    <izvorni_sadrzaj>ZADAR PROJEKT d.o.o., OIB 48307144485</izvorni_sadrzaj>
    <derivirana_varijabla naziv="DomainObject.Predmet.ProtustrankaNazivFormatedOIB_1">ZADAR PROJEKT d.o.o., OIB 48307144485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NOVA KREDITNA BANKA MARIBOR d.d.</izvorni_sadrzaj>
    <derivirana_varijabla naziv="DomainObject.Predmet.StrankaFormated_1">  NOVA KREDITNA BANKA MARIBOR d.d.</derivirana_varijabla>
  </DomainObject.Predmet.StrankaFormated>
  <DomainObject.Predmet.StrankaFormatedOIB>
    <izvorni_sadrzaj>  NOVA KREDITNA BANKA MARIBOR d.d., OIB 58602216763</izvorni_sadrzaj>
    <derivirana_varijabla naziv="DomainObject.Predmet.StrankaFormatedOIB_1">  NOVA KREDITNA BANKA MARIBOR d.d., OIB 58602216763</derivirana_varijabla>
  </DomainObject.Predmet.StrankaFormatedOIB>
  <DomainObject.Predmet.StrankaFormatedWithAdress>
    <izvorni_sadrzaj> NOVA KREDITNA BANKA MARIBOR d.d., Ulica Vita Kraigherja 4, Maribor</izvorni_sadrzaj>
    <derivirana_varijabla naziv="DomainObject.Predmet.StrankaFormatedWithAdress_1"> NOVA KREDITNA BANKA MARIBOR d.d., Ulica Vita Kraigherja 4, Maribor</derivirana_varijabla>
  </DomainObject.Predmet.StrankaFormatedWithAdress>
  <DomainObject.Predmet.StrankaFormatedWithAdressOIB>
    <izvorni_sadrzaj> NOVA KREDITNA BANKA MARIBOR d.d., OIB 58602216763, Ulica Vita Kraigherja 4, Maribor</izvorni_sadrzaj>
    <derivirana_varijabla naziv="DomainObject.Predmet.StrankaFormatedWithAdressOIB_1"> NOVA KREDITNA BANKA MARIBOR d.d., OIB 58602216763, Ulica Vita Kraigherja 4, Maribor</derivirana_varijabla>
  </DomainObject.Predmet.StrankaFormatedWithAdressOIB>
  <DomainObject.Predmet.StrankaWithAdress>
    <izvorni_sadrzaj>NOVA KREDITNA BANKA MARIBOR d.d. Ulica Vita Kraigherja 4,Maribor</izvorni_sadrzaj>
    <derivirana_varijabla naziv="DomainObject.Predmet.StrankaWithAdress_1">NOVA KREDITNA BANKA MARIBOR d.d. Ulica Vita Kraigherja 4,Maribor</derivirana_varijabla>
  </DomainObject.Predmet.StrankaWithAdress>
  <DomainObject.Predmet.StrankaWithAdressOIB>
    <izvorni_sadrzaj>NOVA KREDITNA BANKA MARIBOR d.d., OIB 58602216763, Ulica Vita Kraigherja 4,Maribor</izvorni_sadrzaj>
    <derivirana_varijabla naziv="DomainObject.Predmet.StrankaWithAdressOIB_1">NOVA KREDITNA BANKA MARIBOR d.d., OIB 58602216763, Ulica Vita Kraigherja 4,Maribor</derivirana_varijabla>
  </DomainObject.Predmet.StrankaWithAdressOIB>
  <DomainObject.Predmet.StrankaNazivFormated>
    <izvorni_sadrzaj>NOVA KREDITNA BANKA MARIBOR d.d.</izvorni_sadrzaj>
    <derivirana_varijabla naziv="DomainObject.Predmet.StrankaNazivFormated_1">NOVA KREDITNA BANKA MARIBOR d.d.</derivirana_varijabla>
  </DomainObject.Predmet.StrankaNazivFormated>
  <DomainObject.Predmet.StrankaNazivFormatedOIB>
    <izvorni_sadrzaj>NOVA KREDITNA BANKA MARIBOR d.d., OIB 58602216763</izvorni_sadrzaj>
    <derivirana_varijabla naziv="DomainObject.Predmet.StrankaNazivFormatedOIB_1">NOVA KREDITNA BANKA MARIBOR d.d., OIB 58602216763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NOVA KREDITNA BANKA MARIBOR d.d.</item>
    </izvorni_sadrzaj>
    <derivirana_varijabla naziv="DomainObject.Predmet.StrankaListFormated_1">
      <item>NOVA KREDITNA BANKA MARIBOR d.d.</item>
    </derivirana_varijabla>
  </DomainObject.Predmet.StrankaListFormated>
  <DomainObject.Predmet.StrankaListFormatedOIB>
    <izvorni_sadrzaj>
      <item>NOVA KREDITNA BANKA MARIBOR d.d., OIB 58602216763</item>
    </izvorni_sadrzaj>
    <derivirana_varijabla naziv="DomainObject.Predmet.StrankaListFormatedOIB_1">
      <item>NOVA KREDITNA BANKA MARIBOR d.d., OIB 58602216763</item>
    </derivirana_varijabla>
  </DomainObject.Predmet.StrankaListFormatedOIB>
  <DomainObject.Predmet.StrankaListFormatedWithAdress>
    <izvorni_sadrzaj>
      <item>NOVA KREDITNA BANKA MARIBOR d.d., Ulica Vita Kraigherja 4, Maribor</item>
    </izvorni_sadrzaj>
    <derivirana_varijabla naziv="DomainObject.Predmet.StrankaListFormatedWithAdress_1">
      <item>NOVA KREDITNA BANKA MARIBOR d.d., Ulica Vita Kraigherja 4, Maribor</item>
    </derivirana_varijabla>
  </DomainObject.Predmet.StrankaListFormatedWithAdress>
  <DomainObject.Predmet.StrankaListFormatedWithAdressOIB>
    <izvorni_sadrzaj>
      <item>NOVA KREDITNA BANKA MARIBOR d.d., OIB 58602216763, Ulica Vita Kraigherja 4, Maribor</item>
    </izvorni_sadrzaj>
    <derivirana_varijabla naziv="DomainObject.Predmet.StrankaListFormatedWithAdressOIB_1">
      <item>NOVA KREDITNA BANKA MARIBOR d.d., OIB 58602216763, Ulica Vita Kraigherja 4, Maribor</item>
    </derivirana_varijabla>
  </DomainObject.Predmet.StrankaListFormatedWithAdressOIB>
  <DomainObject.Predmet.StrankaListNazivFormated>
    <izvorni_sadrzaj>
      <item>NOVA KREDITNA BANKA MARIBOR d.d.</item>
    </izvorni_sadrzaj>
    <derivirana_varijabla naziv="DomainObject.Predmet.StrankaListNazivFormated_1">
      <item>NOVA KREDITNA BANKA MARIBOR d.d.</item>
    </derivirana_varijabla>
  </DomainObject.Predmet.StrankaListNazivFormated>
  <DomainObject.Predmet.StrankaListNazivFormatedOIB>
    <izvorni_sadrzaj>
      <item>NOVA KREDITNA BANKA MARIBOR d.d., OIB 58602216763</item>
    </izvorni_sadrzaj>
    <derivirana_varijabla naziv="DomainObject.Predmet.StrankaListNazivFormatedOIB_1">
      <item>NOVA KREDITNA BANKA MARIBOR d.d., OIB 58602216763</item>
    </derivirana_varijabla>
  </DomainObject.Predmet.StrankaListNazivFormatedOIB>
  <DomainObject.Predmet.ProtuStrankaListFormated>
    <izvorni_sadrzaj>
      <item>ZADAR PROJEKT d.o.o.</item>
    </izvorni_sadrzaj>
    <derivirana_varijabla naziv="DomainObject.Predmet.ProtuStrankaListFormated_1">
      <item>ZADAR PROJEKT d.o.o.</item>
    </derivirana_varijabla>
  </DomainObject.Predmet.ProtuStrankaListFormated>
  <DomainObject.Predmet.ProtuStrankaListFormatedOIB>
    <izvorni_sadrzaj>
      <item>ZADAR PROJEKT d.o.o., OIB 48307144485</item>
    </izvorni_sadrzaj>
    <derivirana_varijabla naziv="DomainObject.Predmet.ProtuStrankaListFormatedOIB_1">
      <item>ZADAR PROJEKT d.o.o., OIB 48307144485</item>
    </derivirana_varijabla>
  </DomainObject.Predmet.ProtuStrankaListFormatedOIB>
  <DomainObject.Predmet.ProtuStrankaListFormatedWithAdress>
    <izvorni_sadrzaj>
      <item>ZADAR PROJEKT d.o.o., Folnegovićeva 1 C, 10000 Zagreb</item>
    </izvorni_sadrzaj>
    <derivirana_varijabla naziv="DomainObject.Predmet.ProtuStrankaListFormatedWithAdress_1">
      <item>ZADAR PROJEKT d.o.o., Folnegovićeva 1 C, 10000 Zagreb</item>
    </derivirana_varijabla>
  </DomainObject.Predmet.ProtuStrankaListFormatedWithAdress>
  <DomainObject.Predmet.ProtuStrankaListFormatedWithAdressOIB>
    <izvorni_sadrzaj>
      <item>ZADAR PROJEKT d.o.o., OIB 48307144485, Folnegovićeva 1 C, 10000 Zagreb</item>
    </izvorni_sadrzaj>
    <derivirana_varijabla naziv="DomainObject.Predmet.ProtuStrankaListFormatedWithAdressOIB_1">
      <item>ZADAR PROJEKT d.o.o., OIB 48307144485, Folnegovićeva 1 C, 10000 Zagreb</item>
    </derivirana_varijabla>
  </DomainObject.Predmet.ProtuStrankaListFormatedWithAdressOIB>
  <DomainObject.Predmet.ProtuStrankaListNazivFormated>
    <izvorni_sadrzaj>
      <item>ZADAR PROJEKT d.o.o.</item>
    </izvorni_sadrzaj>
    <derivirana_varijabla naziv="DomainObject.Predmet.ProtuStrankaListNazivFormated_1">
      <item>ZADAR PROJEKT d.o.o.</item>
    </derivirana_varijabla>
  </DomainObject.Predmet.ProtuStrankaListNazivFormated>
  <DomainObject.Predmet.ProtuStrankaListNazivFormatedOIB>
    <izvorni_sadrzaj>
      <item>ZADAR PROJEKT d.o.o., OIB 48307144485</item>
    </izvorni_sadrzaj>
    <derivirana_varijabla naziv="DomainObject.Predmet.ProtuStrankaListNazivFormatedOIB_1">
      <item>ZADAR PROJEKT d.o.o., OIB 48307144485</item>
    </derivirana_varijabla>
  </DomainObject.Predmet.ProtuStrankaListNazivFormatedOIB>
  <DomainObject.Predmet.OstaliListFormated>
    <izvorni_sadrzaj>
      <item>MAMIĆ PERIĆ REBERSKI RIMAC Odvjetničko društvo d.o.o.</item>
      <item>Cvetka Žirovnik</item>
    </izvorni_sadrzaj>
    <derivirana_varijabla naziv="DomainObject.Predmet.OstaliListFormated_1">
      <item>MAMIĆ PERIĆ REBERSKI RIMAC Odvjetničko društvo d.o.o.</item>
      <item>Cvetka Žirovnik</item>
    </derivirana_varijabla>
  </DomainObject.Predmet.OstaliListFormated>
  <DomainObject.Predmet.OstaliListFormatedOIB>
    <izvorni_sadrzaj>
      <item>MAMIĆ PERIĆ REBERSKI RIMAC Odvjetničko društvo d.o.o., OIB 32802230502</item>
      <item>Cvetka Žirovnik, OIB 33736529476</item>
    </izvorni_sadrzaj>
    <derivirana_varijabla naziv="DomainObject.Predmet.OstaliListFormatedOIB_1">
      <item>MAMIĆ PERIĆ REBERSKI RIMAC Odvjetničko društvo d.o.o., OIB 32802230502</item>
      <item>Cvetka Žirovnik, OIB 33736529476</item>
    </derivirana_varijabla>
  </DomainObject.Predmet.OstaliListFormatedOIB>
  <DomainObject.Predmet.OstaliListFormatedWithAdress>
    <izvorni_sadrzaj>
      <item>MAMIĆ PERIĆ REBERSKI RIMAC Odvjetničko društvo d.o.o., Ivana Lučića 2A, 10000 Zagreb</item>
      <item>Cvetka Žirovnik, Na griču 55, 2000 Maribor </item>
    </izvorni_sadrzaj>
    <derivirana_varijabla naziv="DomainObject.Predmet.OstaliListFormatedWithAdress_1">
      <item>MAMIĆ PERIĆ REBERSKI RIMAC Odvjetničko društvo d.o.o., Ivana Lučića 2A, 10000 Zagreb</item>
      <item>Cvetka Žirovnik, Na griču 55, 2000 Maribor </item>
    </derivirana_varijabla>
  </DomainObject.Predmet.OstaliListFormatedWithAdress>
  <DomainObject.Predmet.OstaliListFormatedWithAdressOIB>
    <izvorni_sadrzaj>
      <item>MAMIĆ PERIĆ REBERSKI RIMAC Odvjetničko društvo d.o.o., OIB 32802230502, Ivana Lučića 2A, 10000 Zagreb</item>
      <item>Cvetka Žirovnik, OIB 33736529476, Na griču 55, 2000 Maribor </item>
    </izvorni_sadrzaj>
    <derivirana_varijabla naziv="DomainObject.Predmet.OstaliListFormatedWithAdressOIB_1">
      <item>MAMIĆ PERIĆ REBERSKI RIMAC Odvjetničko društvo d.o.o., OIB 32802230502, Ivana Lučića 2A, 10000 Zagreb</item>
      <item>Cvetka Žirovnik, OIB 33736529476, Na griču 55, 2000 Maribor </item>
    </derivirana_varijabla>
  </DomainObject.Predmet.OstaliListFormatedWithAdressOIB>
  <DomainObject.Predmet.OstaliListNazivFormated>
    <izvorni_sadrzaj>
      <item>MAMIĆ PERIĆ REBERSKI RIMAC Odvjetničko društvo d.o.o.</item>
      <item>Cvetka Žirovnik</item>
    </izvorni_sadrzaj>
    <derivirana_varijabla naziv="DomainObject.Predmet.OstaliListNazivFormated_1">
      <item>MAMIĆ PERIĆ REBERSKI RIMAC Odvjetničko društvo d.o.o.</item>
      <item>Cvetka Žirovnik</item>
    </derivirana_varijabla>
  </DomainObject.Predmet.OstaliListNazivFormated>
  <DomainObject.Predmet.OstaliListNazivFormatedOIB>
    <izvorni_sadrzaj>
      <item>MAMIĆ PERIĆ REBERSKI RIMAC Odvjetničko društvo d.o.o., OIB 32802230502</item>
      <item>Cvetka Žirovnik, OIB 33736529476</item>
    </izvorni_sadrzaj>
    <derivirana_varijabla naziv="DomainObject.Predmet.OstaliListNazivFormatedOIB_1">
      <item>MAMIĆ PERIĆ REBERSKI RIMAC Odvjetničko društvo d.o.o., OIB 32802230502</item>
      <item>Cvetka Žirovnik, OIB 33736529476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NOVA KREDITNA BANKA MARIBOR d.d.</izvorni_sadrzaj>
    <derivirana_varijabla naziv="DomainObject.Predmet.StrankaIDrugi_1">NOVA KREDITNA BANKA MARIBOR d.d.</derivirana_varijabla>
  </DomainObject.Predmet.StrankaIDrugi>
  <DomainObject.Predmet.ProtustrankaIDrugi>
    <izvorni_sadrzaj>ZADAR PROJEKT d.o.o.</izvorni_sadrzaj>
    <derivirana_varijabla naziv="DomainObject.Predmet.ProtustrankaIDrugi_1">ZADAR PROJEKT d.o.o.</derivirana_varijabla>
  </DomainObject.Predmet.ProtustrankaIDrugi>
  <DomainObject.Predmet.StrankaIDrugiAdressOIB>
    <izvorni_sadrzaj>NOVA KREDITNA BANKA MARIBOR d.d., OIB 58602216763, Ulica Vita Kraigherja 4, Maribor</izvorni_sadrzaj>
    <derivirana_varijabla naziv="DomainObject.Predmet.StrankaIDrugiAdressOIB_1">NOVA KREDITNA BANKA MARIBOR d.d., OIB 58602216763, Ulica Vita Kraigherja 4, Maribor</derivirana_varijabla>
  </DomainObject.Predmet.StrankaIDrugiAdressOIB>
  <DomainObject.Predmet.ProtustrankaIDrugiAdressOIB>
    <izvorni_sadrzaj>ZADAR PROJEKT d.o.o., OIB 48307144485, Folnegovićeva 1 C, 10000 Zagreb</izvorni_sadrzaj>
    <derivirana_varijabla naziv="DomainObject.Predmet.ProtustrankaIDrugiAdressOIB_1">ZADAR PROJEKT d.o.o., OIB 48307144485, Folnegovićeva 1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KREDITNA BANKA MARIBOR d.d.</item>
      <item>ZADAR PROJEKT d.o.o.</item>
      <item>MAMIĆ PERIĆ REBERSKI RIMAC Odvjetničko društvo d.o.o.</item>
      <item>Cvetka Žirovnik</item>
    </izvorni_sadrzaj>
    <derivirana_varijabla naziv="DomainObject.Predmet.SudioniciListNaziv_1">
      <item>NOVA KREDITNA BANKA MARIBOR d.d.</item>
      <item>ZADAR PROJEKT d.o.o.</item>
      <item>MAMIĆ PERIĆ REBERSKI RIMAC Odvjetničko društvo d.o.o.</item>
      <item>Cvetka Žirovnik</item>
    </derivirana_varijabla>
  </DomainObject.Predmet.SudioniciListNaziv>
  <DomainObject.Predmet.SudioniciListAdressOIB>
    <izvorni_sadrzaj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izvorni_sadrzaj>
    <derivirana_varijabla naziv="DomainObject.Predmet.SudioniciListAdressOIB_1">
      <item>NOVA KREDITNA BANKA MARIBOR d.d., OIB 58602216763, Ulica Vita Kraigherja 4,Maribor</item>
      <item>ZADAR PROJEKT d.o.o., OIB 48307144485, Folnegovićeva 1 C,10000 Zagreb</item>
      <item>MAMIĆ PERIĆ REBERSKI RIMAC Odvjetničko društvo d.o.o., OIB 32802230502, Ivana Lučića 2A,10000 Zagreb</item>
      <item>Cvetka Žirovnik, OIB 33736529476, Na griču 55,2000 Maribor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58602216763</item>
      <item>, OIB 48307144485</item>
      <item>, OIB 32802230502</item>
      <item>, OIB 33736529476</item>
    </izvorni_sadrzaj>
    <derivirana_varijabla naziv="DomainObject.Predmet.SudioniciListNazivOIB_1">
      <item>, OIB 58602216763</item>
      <item>, OIB 48307144485</item>
      <item>, OIB 32802230502</item>
      <item>, OIB 33736529476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St-1589/2018-14</izvorni_sadrzaj>
    <derivirana_varijabla naziv="DomainObject.PredzadnjaOdlukaIzPredmeta.Oznaka_1">St-1589/2018-14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E520B0-D63F-43D4-8B29-658FF03E0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172</properties:Words>
  <properties:Characters>846</properties:Characters>
  <properties:Lines>38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2018-12-28T09:57:00Z</dcterms:created>
  <dc:creator>Ante</dc:creator>
  <cp:lastModifiedBy>Valentina Delač</cp:lastModifiedBy>
  <cp:lastPrinted>2018-12-28T10:00:00Z</cp:lastPrinted>
  <dcterms:modified xmlns:xsi="http://www.w3.org/2001/XMLSchema-instance" xsi:type="dcterms:W3CDTF">2018-12-28T10:00:00Z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(Zadar projekt   zaklj  odgoda ispitnog i izvještajnog.docx)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