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ec9f" w14:paraId="344ec9f" w:rsidRDefault="00AB4602" w:rsidP="00937E87" w:rsidR="00937E87" w:rsidRPr="00937E8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7E87" w:rsidRPr="00937E87">
        <w:rPr>
          <w:rFonts w:cs="Times New Roman"/>
          <w:b/>
        </w:rPr>
        <w:t xml:space="preserve">      </w:t>
      </w:r>
      <w:r w:rsidR="00937E87" w:rsidRPr="00937E87">
        <w:rPr>
          <w:rFonts w:cs="Times New Roman"/>
        </w:rPr>
        <w:t>REPUBLIKA HRVATSKA</w:t>
      </w: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 xml:space="preserve"> TRGOVAČKI SUD U ZAGREBU</w:t>
      </w: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 xml:space="preserve">           Stalna služba u Karlovcu </w:t>
      </w: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jc w:val="center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R E P U B L I K A   H R V A T S K A</w:t>
      </w:r>
    </w:p>
    <w:p w:rsidRDefault="00937E87" w:rsidP="00937E87" w:rsidR="00937E87" w:rsidRPr="00937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7E87" w:rsidP="00937E87" w:rsidR="00937E8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R J E Š E N J E</w:t>
      </w:r>
    </w:p>
    <w:p w:rsidRDefault="00937E87" w:rsidP="00937E87" w:rsidR="00937E87" w:rsidRPr="00937E8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BRAĆA JUKIĆ d.o.o. u stečaju, Zagreb, Lukoranska 44, OIB: 65241385370, 18. listopada 2018. </w:t>
      </w: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jc w:val="center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r i j e š i o   j e</w:t>
      </w:r>
    </w:p>
    <w:p w:rsidRDefault="00937E87" w:rsidP="00937E87" w:rsidR="00937E87" w:rsidRPr="00937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Stečajnoj upraviteljici Biserki Šmit-Sabolić, Kutina, Crkvena 26, OIB: 63081779137, određuje se nagrada za rad stečajnog upravitelja u iznosu od 7.145,60 kn bruto.</w:t>
      </w:r>
    </w:p>
    <w:p w:rsidRDefault="00937E87" w:rsidP="00937E87" w:rsidR="00937E87" w:rsidRPr="00937E87">
      <w:pPr>
        <w:spacing w:after="0"/>
        <w:ind w:left="708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937E87" w:rsidP="00937E87" w:rsidR="00937E87" w:rsidRPr="00937E8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937E87" w:rsidP="00937E87" w:rsidR="00937E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jc w:val="center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Obrazloženje</w:t>
      </w:r>
    </w:p>
    <w:p w:rsidRDefault="00937E87" w:rsidP="00937E87" w:rsidR="00937E8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7E87" w:rsidP="00937E87" w:rsidR="00937E87" w:rsidRPr="00937E8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Rješenjem ovog suda posl. broj St-4746/16 od 1. ožujka 2018. otvoren je stečajni postupak nad dužnikom BRAĆA JUKIĆ d.o.o. u stečaju, Zagreb, Lukoranska 44, OIB: 65241385370, te je stečajnim upraviteljem imenovana Biserka Šmit-Sabolić, Kutina, Crkvena 26, OIB: 63081779137.</w:t>
      </w: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Stečajni upravitelj je podneskom od 25. rujna 2018. predložio da mu sud odredi nagradu u iznosu od 7.145,60 kn sukladno Uredbi o kriterijima i načinu obračuna i plaćanja nagrade stečajnim upraviteljima (Narodne novine broj 105/15, dalje:Uredba) s obzirom da je unovčena sva imovina stečajnog dužnika za iznos od 44.660,00 kn.</w:t>
      </w: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44.660,00 kn. </w:t>
      </w:r>
    </w:p>
    <w:p w:rsidRDefault="00937E87" w:rsidP="00937E87" w:rsid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937E87" w:rsidP="00937E87" w:rsid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37E87" w:rsidP="00937E87" w:rsidR="00937E8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U Karlovcu 18. listopada 2018.</w:t>
      </w:r>
    </w:p>
    <w:p w:rsidRDefault="00937E87" w:rsidP="00937E87" w:rsidR="00937E87" w:rsidRPr="00937E8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937E87" w:rsidP="00937E87" w:rsidR="00937E87" w:rsidRPr="00937E87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937E87" w:rsidP="00937E87" w:rsidR="00937E87" w:rsidRPr="00937E87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937E87" w:rsidP="00937E87" w:rsidR="00937E87" w:rsidRPr="00937E87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Za točnost otpravka-ovlašteni službenik:</w:t>
      </w:r>
    </w:p>
    <w:p w:rsidRDefault="00937E87" w:rsidP="00937E87" w:rsidR="00937E87" w:rsidRPr="00937E87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 xml:space="preserve">             Draženka Prpić</w:t>
      </w:r>
    </w:p>
    <w:p w:rsidRDefault="00937E87" w:rsidP="00937E87" w:rsidR="00937E87" w:rsidRPr="00937E87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937E87" w:rsidP="00937E87" w:rsidR="00937E87" w:rsidRPr="00937E8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PRAVNA POUKA:</w:t>
      </w:r>
    </w:p>
    <w:p w:rsidRDefault="00937E87" w:rsidP="00937E87" w:rsidR="00937E87" w:rsidRPr="00937E8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7E87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937E87" w:rsidP="00937E87" w:rsidR="00937E87" w:rsidRPr="00937E87">
      <w:pPr>
        <w:spacing w:after="0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1811188"/>
      <w:docPartObj>
        <w:docPartGallery w:val="Page Numbers (Top of Page)"/>
        <w:docPartUnique/>
      </w:docPartObj>
    </w:sdtPr>
    <w:sdtContent>
      <w:p w:rsidRDefault="00937E87" w:rsidR="00937E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37E87" w:rsidR="008333A9">
    <w:pPr>
      <w:pStyle w:val="Zaglavlje"/>
    </w:pPr>
    <w:r>
      <w:t>1 St-4746/16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E87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0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St-4746/2016-46</izvorni_sadrzaj>
    <derivirana_varijabla naziv="DomainObject.Oznaka_1">St-4746/2016-46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JUKIĆ d.o.o. u stečaju zastupanog po punomoćniku Krešimir Jukić</izvorni_sadrzaj>
    <derivirana_varijabla naziv="DomainObject.Predmet.ProtustrankaFormated_1">  BRAĆA JUKIĆ d.o.o. u stečaju zastupanog po punomoćniku Krešimir Jukić</derivirana_varijabla>
  </DomainObject.Predmet.ProtustrankaFormated>
  <DomainObject.Predmet.ProtustrankaFormatedOIB>
    <izvorni_sadrzaj>  BRAĆA JUKIĆ d.o.o. u stečaju, OIB 65241385370 zastupanog po punomoćniku Krešimir Jukić</izvorni_sadrzaj>
    <derivirana_varijabla naziv="DomainObject.Predmet.ProtustrankaFormatedOIB_1">  BRAĆA JUKIĆ d.o.o. u stečaju, OIB 65241385370 zastupanog po punomoćniku Krešimir Jukić</derivirana_varijabla>
  </DomainObject.Predmet.ProtustrankaFormatedOIB>
  <DomainObject.Predmet.ProtustrankaFormatedWithAdress>
    <izvorni_sadrzaj> BRAĆA JUKIĆ d.o.o. u stečaju, Lukoranska 44, 10000 Zagreb zastupanog po punomoćniku Krešimir Jukić</izvorni_sadrzaj>
    <derivirana_varijabla naziv="DomainObject.Predmet.ProtustrankaFormatedWithAdress_1"> BRAĆA JUKIĆ d.o.o. u stečaju, Lukoranska 44, 10000 Zagreb zastupanog po punomoćniku Krešimir Jukić</derivirana_varijabla>
  </DomainObject.Predmet.ProtustrankaFormatedWithAdress>
  <DomainObject.Predmet.ProtustrankaFormatedWithAdressOIB>
    <izvorni_sadrzaj> BRAĆA JUKIĆ d.o.o. u stečaju, OIB 65241385370, Lukoranska 44, 10000 Zagreb zastupanog po punomoćniku Krešimir Jukić</izvorni_sadrzaj>
    <derivirana_varijabla naziv="DomainObject.Predmet.ProtustrankaFormatedWithAdressOIB_1"> BRAĆA JUKIĆ d.o.o. u stečaju, OIB 65241385370, Lukoranska 44, 10000 Zagreb zastupanog po punomoćniku Krešimir Jukić</derivirana_varijabla>
  </DomainObject.Predmet.ProtustrankaFormatedWithAdressOIB>
  <DomainObject.Predmet.ProtustrankaWithAdress>
    <izvorni_sadrzaj>BRAĆA JUKIĆ d.o.o. u stečaju Lukoranska 44, 10000 Zagreb</izvorni_sadrzaj>
    <derivirana_varijabla naziv="DomainObject.Predmet.ProtustrankaWithAdress_1">BRAĆA JUKIĆ d.o.o. u stečaju Lukoranska 44, 10000 Zagreb</derivirana_varijabla>
  </DomainObject.Predmet.ProtustrankaWithAdress>
  <DomainObject.Predmet.ProtustrankaWithAdressOIB>
    <izvorni_sadrzaj>BRAĆA JUKIĆ d.o.o. u stečaju, OIB 65241385370, Lukoranska 44, 10000 Zagreb</izvorni_sadrzaj>
    <derivirana_varijabla naziv="DomainObject.Predmet.ProtustrankaWithAdressOIB_1">BRAĆA JUKIĆ d.o.o. u stečaju, OIB 65241385370, Lukoranska 44, 10000 Zagreb</derivirana_varijabla>
  </DomainObject.Predmet.ProtustrankaWithAdressOIB>
  <DomainObject.Predmet.ProtustrankaNazivFormated>
    <izvorni_sadrzaj>BRAĆA JUKIĆ d.o.o. u stečaju</izvorni_sadrzaj>
    <derivirana_varijabla naziv="DomainObject.Predmet.ProtustrankaNazivFormated_1">BRAĆA JUKIĆ d.o.o. u stečaju</derivirana_varijabla>
  </DomainObject.Predmet.ProtustrankaNazivFormated>
  <DomainObject.Predmet.ProtustrankaNazivFormatedOIB>
    <izvorni_sadrzaj>BRAĆA JUKIĆ d.o.o. u stečaju, OIB 65241385370</izvorni_sadrzaj>
    <derivirana_varijabla naziv="DomainObject.Predmet.ProtustrankaNazivFormatedOIB_1">BRAĆA JUKIĆ d.o.o. u stečaju,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u stečaju zastupanog po punomoćniku Krešimir Jukić</item>
    </izvorni_sadrzaj>
    <derivirana_varijabla naziv="DomainObject.Predmet.ProtuStrankaListFormated_1">
      <item>BRAĆA JUKIĆ d.o.o. u stečaju zastupanog po punomoćniku Krešimir Jukić</item>
    </derivirana_varijabla>
  </DomainObject.Predmet.ProtuStrankaListFormated>
  <DomainObject.Predmet.ProtuStrankaListFormatedOIB>
    <izvorni_sadrzaj>
      <item>BRAĆA JUKIĆ d.o.o. u stečaju, OIB 65241385370 zastupanog po punomoćniku Krešimir Jukić</item>
    </izvorni_sadrzaj>
    <derivirana_varijabla naziv="DomainObject.Predmet.ProtuStrankaListFormatedOIB_1">
      <item>BRAĆA JUKIĆ d.o.o. u stečaju, OIB 65241385370 zastupanog po punomoćniku Krešimir Jukić</item>
    </derivirana_varijabla>
  </DomainObject.Predmet.ProtuStrankaListFormatedOIB>
  <DomainObject.Predmet.ProtuStrankaListFormatedWithAdress>
    <izvorni_sadrzaj>
      <item>BRAĆA JUKIĆ d.o.o. u stečaju, Lukoranska 44, 10000 Zagreb zastupanog po punomoćniku Krešimir Jukić</item>
    </izvorni_sadrzaj>
    <derivirana_varijabla naziv="DomainObject.Predmet.ProtuStrankaListFormatedWithAdress_1">
      <item>BRAĆA JUKIĆ d.o.o. u stečaju,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 u stečaju, OIB 65241385370, Lukoranska 44, 10000 Zagreb zastupanog po punomoćniku Krešimir Jukić</item>
    </izvorni_sadrzaj>
    <derivirana_varijabla naziv="DomainObject.Predmet.ProtuStrankaListFormatedWithAdressOIB_1">
      <item>BRAĆA JUKIĆ d.o.o. u stečaju,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 u stečaju</item>
    </izvorni_sadrzaj>
    <derivirana_varijabla naziv="DomainObject.Predmet.ProtuStrankaListNazivFormated_1">
      <item>BRAĆA JUKIĆ d.o.o. u stečaju</item>
    </derivirana_varijabla>
  </DomainObject.Predmet.ProtuStrankaListNazivFormated>
  <DomainObject.Predmet.ProtuStrankaListNazivFormatedOIB>
    <izvorni_sadrzaj>
      <item>BRAĆA JUKIĆ d.o.o. u stečaju, OIB 65241385370</item>
    </izvorni_sadrzaj>
    <derivirana_varijabla naziv="DomainObject.Predmet.ProtuStrankaListNazivFormatedOIB_1">
      <item>BRAĆA JUKIĆ d.o.o. u stečaju, OIB 65241385370</item>
    </derivirana_varijabla>
  </DomainObject.Predmet.ProtuStrankaListNazivFormatedOIB>
  <DomainObject.Predmet.OstaliListFormated>
    <izvorni_sadrzaj>
      <item>Krešimir Jukić punomoćnik sudionika u postupku BRAĆA JUKIĆ d.o.o. u stečaju</item>
    </izvorni_sadrzaj>
    <derivirana_varijabla naziv="DomainObject.Predmet.OstaliListFormated_1">
      <item>Krešimir Jukić punomoćnik sudionika u postupku BRAĆA JUKIĆ d.o.o. u stečaju</item>
    </derivirana_varijabla>
  </DomainObject.Predmet.OstaliListFormated>
  <DomainObject.Predmet.OstaliListFormatedOIB>
    <izvorni_sadrzaj>
      <item>Krešimir Jukić, OIB 20545589737 punomoćnik sudionika u postupku BRAĆA JUKIĆ d.o.o. u stečaju</item>
    </izvorni_sadrzaj>
    <derivirana_varijabla naziv="DomainObject.Predmet.OstaliListFormatedOIB_1">
      <item>Krešimir Jukić, OIB 20545589737 punomoćnik sudionika u postupku BRAĆA JUKIĆ d.o.o. u stečaju</item>
    </derivirana_varijabla>
  </DomainObject.Predmet.OstaliListFormatedOIB>
  <DomainObject.Predmet.OstaliListFormatedWithAdress>
    <izvorni_sadrzaj>
      <item>Krešimir Jukić, Lukoranska 44, 10000 Zagreb punomoćnik sudionika u postupku BRAĆA JUKIĆ d.o.o. u stečaju</item>
    </izvorni_sadrzaj>
    <derivirana_varijabla naziv="DomainObject.Predmet.OstaliListFormatedWithAdress_1">
      <item>Krešimir Jukić, Lukoranska 44, 10000 Zagreb punomoćnik sudionika u postupku BRAĆA JUKIĆ d.o.o. u stečaju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 u stečaju</item>
    </izvorni_sadrzaj>
    <derivirana_varijabla naziv="DomainObject.Predmet.OstaliListFormatedWithAdressOIB_1">
      <item>Krešimir Jukić, OIB 20545589737, Lukoranska 44, 10000 Zagreb punomoćnik sudionika u postupku BRAĆA JUKIĆ d.o.o. u stečaju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St-4746/2016-46</izvorni_sadrzaj>
    <derivirana_varijabla naziv="DomainObject.PoslovniBrojDokumenta_1">St-4746/2016-46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 u stečaju</izvorni_sadrzaj>
    <derivirana_varijabla naziv="DomainObject.Predmet.ProtustrankaIDrugi_1">BRAĆA JUKIĆ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 u stečaju, OIB 65241385370, Lukoranska 44, 10000 Zagreb</izvorni_sadrzaj>
    <derivirana_varijabla naziv="DomainObject.Predmet.ProtustrankaIDrugiAdressOIB_1">BRAĆA JUKIĆ d.o.o. u stečaju,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 u stečaju</item>
      <item>Krešimir Jukić</item>
    </izvorni_sadrzaj>
    <derivirana_varijabla naziv="DomainObject.Predmet.SudioniciListNaziv_1">
      <item>FINA Regionalni centar Zagreb</item>
      <item>BRAĆA JUKIĆ d.o.o. u stečaju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 u stečaju,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2AE5A-3C7D-4DB8-8C91-0BB08FF9F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1672</properties:Characters>
  <properties:Lines>64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2018-10-18T07:47:00Z</cp:lastPrinted>
  <dcterms:modified xmlns:xsi="http://www.w3.org/2001/XMLSchema-instance" xsi:type="dcterms:W3CDTF">2018-10-18T07:47:00Z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St-4746/2016-46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