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ded5" w14:paraId="7e9ded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proofErr w:type="spellStart"/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>63</w:t>
      </w:r>
      <w:proofErr w:type="spellEnd"/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proofErr w:type="spellStart"/>
      <w:r w:rsidR="00224D92">
        <w:rPr>
          <w:rFonts w:cs="Times New Roman" w:eastAsia="Times New Roman" w:hAnsi="Times New Roman" w:ascii="Times New Roman"/>
          <w:sz w:val="24"/>
          <w:szCs w:val="24"/>
          <w:lang w:eastAsia="zh-CN"/>
        </w:rPr>
        <w:t>4984</w:t>
      </w:r>
      <w:proofErr w:type="spellEnd"/>
      <w:r w:rsidR="00231DD0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proofErr w:type="spellStart"/>
      <w:r w:rsidR="00231DD0">
        <w:rPr>
          <w:rFonts w:cs="Times New Roman" w:eastAsia="Times New Roman" w:hAnsi="Times New Roman" w:ascii="Times New Roman"/>
          <w:sz w:val="24"/>
          <w:szCs w:val="24"/>
          <w:lang w:eastAsia="zh-CN"/>
        </w:rPr>
        <w:t>2016</w:t>
      </w:r>
      <w:proofErr w:type="spellEnd"/>
      <w:r w:rsidR="00231DD0">
        <w:rPr>
          <w:rFonts w:cs="Times New Roman" w:eastAsia="Times New Roman" w:hAnsi="Times New Roman" w:ascii="Times New Roman"/>
          <w:sz w:val="24"/>
          <w:szCs w:val="24"/>
          <w:lang w:eastAsia="zh-CN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CA3E80">
        <w:rPr>
          <w:rFonts w:cs="Times New Roman" w:eastAsia="Times New Roman" w:hAnsi="Times New Roman" w:ascii="Times New Roman"/>
          <w:sz w:val="24"/>
          <w:szCs w:val="24"/>
          <w:lang w:eastAsia="hr-HR"/>
        </w:rPr>
        <w:t>višoj sudskoj savjetnici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toga suda </w:t>
      </w:r>
      <w:r w:rsidR="00CA3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Bojani </w:t>
      </w:r>
      <w:proofErr w:type="spellStart"/>
      <w:r w:rsidR="00CA3E80">
        <w:rPr>
          <w:rFonts w:cs="Times New Roman" w:eastAsia="Times New Roman" w:hAnsi="Times New Roman" w:ascii="Times New Roman"/>
          <w:sz w:val="24"/>
          <w:szCs w:val="24"/>
          <w:lang w:eastAsia="hr-HR"/>
        </w:rPr>
        <w:t>Grünfeld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WESTBROOK</w:t>
      </w:r>
      <w:proofErr w:type="spellEnd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Ulica grada Vukovara </w:t>
      </w:r>
      <w:proofErr w:type="spellStart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284</w:t>
      </w:r>
      <w:proofErr w:type="spellEnd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87095908197</w:t>
      </w:r>
      <w:proofErr w:type="spellEnd"/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proofErr w:type="spellStart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proofErr w:type="spellEnd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CA3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CA3E80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proofErr w:type="spellEnd"/>
      <w:r w:rsidR="00CA3E8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03E10" w:rsidRP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WESTBROOK</w:t>
      </w:r>
      <w:proofErr w:type="spellEnd"/>
      <w:r w:rsidR="00203E10" w:rsidRP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Ulica grada Vukovara </w:t>
      </w:r>
      <w:proofErr w:type="spellStart"/>
      <w:r w:rsidR="00203E10" w:rsidRP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284</w:t>
      </w:r>
      <w:proofErr w:type="spellEnd"/>
      <w:r w:rsidR="00203E10" w:rsidRP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03E10" w:rsidRP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 w:rsidR="00203E10" w:rsidRP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203E10" w:rsidRP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>87095908197</w:t>
      </w:r>
      <w:proofErr w:type="spellEnd"/>
      <w:r w:rsidR="00203E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48678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NN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8678A" w:rsidRP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>WESTBROOK</w:t>
      </w:r>
      <w:proofErr w:type="spellEnd"/>
      <w:r w:rsidR="0048678A" w:rsidRP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Ulica grada Vukovara </w:t>
      </w:r>
      <w:proofErr w:type="spellStart"/>
      <w:r w:rsidR="0048678A" w:rsidRP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>284</w:t>
      </w:r>
      <w:proofErr w:type="spellEnd"/>
      <w:r w:rsidR="0048678A" w:rsidRP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48678A" w:rsidRP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 w:rsidR="0048678A" w:rsidRP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48678A" w:rsidRP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>87095908197</w:t>
      </w:r>
      <w:proofErr w:type="spellEnd"/>
      <w:r w:rsid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proofErr w:type="spellEnd"/>
      <w:r w:rsidR="0048678A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479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04799C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proofErr w:type="spellEnd"/>
      <w:r w:rsidR="0004799C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48678A" w:rsidP="009D1BD2" w:rsidR="0048678A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799C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VIŠA SUDSKA SAVJETNICA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04799C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Bojana Grünfeld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99C"/>
    <w:rsid w:val="0017646E"/>
    <w:rsid w:val="00203E10"/>
    <w:rsid w:val="00224D92"/>
    <w:rsid w:val="00231DD0"/>
    <w:rsid w:val="0027716E"/>
    <w:rsid w:val="002B5FFE"/>
    <w:rsid w:val="003A1F20"/>
    <w:rsid w:val="0048678A"/>
    <w:rsid w:val="00562896"/>
    <w:rsid w:val="00604F51"/>
    <w:rsid w:val="00741848"/>
    <w:rsid w:val="007659BE"/>
    <w:rsid w:val="00771E67"/>
    <w:rsid w:val="007E7B9C"/>
    <w:rsid w:val="009D1BD2"/>
    <w:rsid w:val="009F7260"/>
    <w:rsid w:val="00A15DB0"/>
    <w:rsid w:val="00BE3395"/>
    <w:rsid w:val="00C9607A"/>
    <w:rsid w:val="00CA3E80"/>
    <w:rsid w:val="00CA6C01"/>
    <w:rsid w:val="00CC7F38"/>
    <w:rsid w:val="00DA38AC"/>
    <w:rsid w:val="00DE5400"/>
    <w:rsid w:val="00EC61CA"/>
    <w:rsid w:val="00F0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8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628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628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628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8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628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628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628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Grünfeld</izvorni_sadrzaj>
    <derivirana_varijabla naziv="DomainObject.DonositeljOdluke.Prezime_1">Grünfeld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4984</izvorni_sadrzaj>
    <derivirana_varijabla naziv="DomainObject.Predmet.Broj_1">4984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St-4984/2016</izvorni_sadrzaj>
    <derivirana_varijabla naziv="DomainObject.Predmet.OznakaBroj_1">St-4984/2016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WESTBROOK d.o.o.</izvorni_sadrzaj>
    <derivirana_varijabla naziv="DomainObject.Predmet.ProtustrankaFormated_1">  WESTBROOK d.o.o.</derivirana_varijabla>
  </DomainObject.Predmet.ProtustrankaFormated>
  <DomainObject.Predmet.ProtustrankaFormatedOIB>
    <izvorni_sadrzaj>  WESTBROOK d.o.o., OIB 87095908197</izvorni_sadrzaj>
    <derivirana_varijabla naziv="DomainObject.Predmet.ProtustrankaFormatedOIB_1">  WESTBROOK d.o.o., OIB 87095908197</derivirana_varijabla>
  </DomainObject.Predmet.ProtustrankaFormatedOIB>
  <DomainObject.Predmet.ProtustrankaFormatedWithAdress>
    <izvorni_sadrzaj> WESTBROOK d.o.o., Ulica grada Vukovara 284, 10000 Zagreb</izvorni_sadrzaj>
    <derivirana_varijabla naziv="DomainObject.Predmet.ProtustrankaFormatedWithAdress_1"> WESTBROOK d.o.o., Ulica grada Vukovara 284, 10000 Zagreb</derivirana_varijabla>
  </DomainObject.Predmet.ProtustrankaFormatedWithAdress>
  <DomainObject.Predmet.ProtustrankaFormatedWithAdressOIB>
    <izvorni_sadrzaj> WESTBROOK d.o.o., OIB 87095908197, Ulica grada Vukovara 284, 10000 Zagreb</izvorni_sadrzaj>
    <derivirana_varijabla naziv="DomainObject.Predmet.ProtustrankaFormatedWithAdressOIB_1"> WESTBROOK d.o.o., OIB 87095908197, Ulica grada Vukovara 284, 10000 Zagreb</derivirana_varijabla>
  </DomainObject.Predmet.ProtustrankaFormatedWithAdressOIB>
  <DomainObject.Predmet.ProtustrankaWithAdress>
    <izvorni_sadrzaj>WESTBROOK d.o.o. Ulica grada Vukovara 284, 10000 Zagreb</izvorni_sadrzaj>
    <derivirana_varijabla naziv="DomainObject.Predmet.ProtustrankaWithAdress_1">WESTBROOK d.o.o. Ulica grada Vukovara 284, 10000 Zagreb</derivirana_varijabla>
  </DomainObject.Predmet.ProtustrankaWithAdress>
  <DomainObject.Predmet.ProtustrankaWithAdressOIB>
    <izvorni_sadrzaj>WESTBROOK d.o.o., OIB 87095908197, Ulica grada Vukovara 284, 10000 Zagreb</izvorni_sadrzaj>
    <derivirana_varijabla naziv="DomainObject.Predmet.ProtustrankaWithAdressOIB_1">WESTBROOK d.o.o., OIB 87095908197, Ulica grada Vukovara 284, 10000 Zagreb</derivirana_varijabla>
  </DomainObject.Predmet.ProtustrankaWithAdressOIB>
  <DomainObject.Predmet.ProtustrankaNazivFormated>
    <izvorni_sadrzaj>WESTBROOK d.o.o.</izvorni_sadrzaj>
    <derivirana_varijabla naziv="DomainObject.Predmet.ProtustrankaNazivFormated_1">WESTBROOK d.o.o.</derivirana_varijabla>
  </DomainObject.Predmet.ProtustrankaNazivFormated>
  <DomainObject.Predmet.ProtustrankaNazivFormatedOIB>
    <izvorni_sadrzaj>WESTBROOK d.o.o., OIB 87095908197</izvorni_sadrzaj>
    <derivirana_varijabla naziv="DomainObject.Predmet.ProtustrankaNazivFormatedOIB_1">WESTBROOK d.o.o., OIB 87095908197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63.St -B. Grünfeld</izvorni_sadrzaj>
    <derivirana_varijabla naziv="DomainObject.Predmet.Referada.Naziv_1">63.St -B. Grünfeld</derivirana_varijabla>
  </DomainObject.Predmet.Referada.Naziv>
  <DomainObject.Predmet.Referada.Oznaka>
    <izvorni_sadrzaj>63. St</izvorni_sadrzaj>
    <derivirana_varijabla naziv="DomainObject.Predmet.Referada.Oznaka_1">63. St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Bojana Grünfeld</izvorni_sadrzaj>
    <derivirana_varijabla naziv="DomainObject.Predmet.Referada.Sudac_1">Bojana Grünfeld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63.St -B. Grünfeld</izvorni_sadrzaj>
    <derivirana_varijabla naziv="DomainObject.Predmet.TrenutnaLokacijaSpisa.Naziv_1">63.St -B. Grünfeld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WESTBROOK d.o.o.</item>
    </izvorni_sadrzaj>
    <derivirana_varijabla naziv="DomainObject.Predmet.ProtuStrankaListFormated_1">
      <item>WESTBROOK d.o.o.</item>
    </derivirana_varijabla>
  </DomainObject.Predmet.ProtuStrankaListFormated>
  <DomainObject.Predmet.ProtuStrankaListFormatedOIB>
    <izvorni_sadrzaj>
      <item>WESTBROOK d.o.o., OIB 87095908197</item>
    </izvorni_sadrzaj>
    <derivirana_varijabla naziv="DomainObject.Predmet.ProtuStrankaListFormatedOIB_1">
      <item>WESTBROOK d.o.o., OIB 87095908197</item>
    </derivirana_varijabla>
  </DomainObject.Predmet.ProtuStrankaListFormatedOIB>
  <DomainObject.Predmet.ProtuStrankaListFormatedWithAdress>
    <izvorni_sadrzaj>
      <item>WESTBROOK d.o.o., Ulica grada Vukovara 284, 10000 Zagreb</item>
    </izvorni_sadrzaj>
    <derivirana_varijabla naziv="DomainObject.Predmet.ProtuStrankaListFormatedWithAdress_1">
      <item>WESTBROOK d.o.o., Ulica grada Vukovara 284, 10000 Zagreb</item>
    </derivirana_varijabla>
  </DomainObject.Predmet.ProtuStrankaListFormatedWithAdress>
  <DomainObject.Predmet.ProtuStrankaListFormatedWithAdressOIB>
    <izvorni_sadrzaj>
      <item>WESTBROOK d.o.o., OIB 87095908197, Ulica grada Vukovara 284, 10000 Zagreb</item>
    </izvorni_sadrzaj>
    <derivirana_varijabla naziv="DomainObject.Predmet.ProtuStrankaListFormatedWithAdressOIB_1">
      <item>WESTBROOK d.o.o., OIB 87095908197, Ulica grada Vukovara 284, 10000 Zagreb</item>
    </derivirana_varijabla>
  </DomainObject.Predmet.ProtuStrankaListFormatedWithAdressOIB>
  <DomainObject.Predmet.ProtuStrankaListNazivFormated>
    <izvorni_sadrzaj>
      <item>WESTBROOK d.o.o.</item>
    </izvorni_sadrzaj>
    <derivirana_varijabla naziv="DomainObject.Predmet.ProtuStrankaListNazivFormated_1">
      <item>WESTBROOK d.o.o.</item>
    </derivirana_varijabla>
  </DomainObject.Predmet.ProtuStrankaListNazivFormated>
  <DomainObject.Predmet.ProtuStrankaListNazivFormatedOIB>
    <izvorni_sadrzaj>
      <item>WESTBROOK d.o.o., OIB 87095908197</item>
    </izvorni_sadrzaj>
    <derivirana_varijabla naziv="DomainObject.Predmet.ProtuStrankaListNazivFormatedOIB_1">
      <item>WESTBROOK d.o.o., OIB 87095908197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WESTBROOK d.o.o.</izvorni_sadrzaj>
    <derivirana_varijabla naziv="DomainObject.Predmet.ProtustrankaIDrugi_1">WESTBROOK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WESTBROOK d.o.o., OIB 87095908197, Ulica grada Vukovara 284, 10000 Zagreb</izvorni_sadrzaj>
    <derivirana_varijabla naziv="DomainObject.Predmet.ProtustrankaIDrugiAdressOIB_1">WESTBROOK d.o.o., OIB 87095908197,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WESTBROOK d.o.o.</item>
    </izvorni_sadrzaj>
    <derivirana_varijabla naziv="DomainObject.Predmet.SudioniciListNaziv_1">
      <item>FINA Regionalni centar Zagreb</item>
      <item>WESTBROOK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WESTBROOK d.o.o., OIB 87095908197, Ulica grada Vukovara 284,10000 Zagreb</item>
    </izvorni_sadrzaj>
    <derivirana_varijabla naziv="DomainObject.Predmet.SudioniciListAdressOIB_1">
      <item>FINA Regionalni centar Zagreb, OIB 85821130368, Trg svibanjskih žrtava 1995. br. 1,10000 Zagreb</item>
      <item>WESTBROOK d.o.o., OIB 87095908197,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87095908197</item>
    </izvorni_sadrzaj>
    <derivirana_varijabla naziv="DomainObject.Predmet.SudioniciListNazivOIB_1">
      <item>, OIB 85821130368</item>
      <item>, OIB 87095908197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1819</properties:Characters>
  <properties:Lines>46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2016-01-28T09:46:00Z</dcterms:created>
  <dc:creator>Ivan Turčić</dc:creator>
  <cp:lastModifiedBy>Bojana Grunfeld</cp:lastModifiedBy>
  <dcterms:modified xmlns:xsi="http://www.w3.org/2001/XMLSchema-instance" xsi:type="dcterms:W3CDTF">2017-02-21T10:07:00Z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