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b9f8a" w14:paraId="59b9f8a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D506FB" w:rsidP="00D506FB" w:rsidR="00D506FB" w:rsidRPr="00F215C8">
      <w:pPr>
        <w:jc w:val="both"/>
      </w:pPr>
      <w:r w:rsidRPr="00F215C8">
        <w:t xml:space="preserve">Trgovački sud u Zagrebu, po sucu Nikoli Ribariću, u stečajnom predmetu u povodu zahtjeva FINANCIJSKE AGENCIJE, za provedbu stečajnog postupka nad dužnikom  </w:t>
      </w:r>
    </w:p>
    <w:p w:rsidRDefault="00D506FB" w:rsidP="00D506FB" w:rsidR="00D506FB" w:rsidRPr="00785C59">
      <w:pPr>
        <w:jc w:val="both"/>
        <w:rPr>
          <w:color w:val="FF0000"/>
        </w:rPr>
      </w:pPr>
      <w:r w:rsidRPr="004459EA">
        <w:rPr>
          <w:color w:val="FF0000"/>
        </w:rPr>
        <w:t xml:space="preserve">ROPAK d.o.o. </w:t>
      </w:r>
      <w:r>
        <w:rPr>
          <w:color w:val="FF0000"/>
        </w:rPr>
        <w:t xml:space="preserve">, </w:t>
      </w:r>
      <w:r w:rsidRPr="004459EA">
        <w:rPr>
          <w:color w:val="FF0000"/>
        </w:rPr>
        <w:t>Zagreb (Grad Zagreb)</w:t>
      </w:r>
      <w:r>
        <w:rPr>
          <w:color w:val="FF0000"/>
        </w:rPr>
        <w:t xml:space="preserve">, </w:t>
      </w:r>
      <w:r w:rsidRPr="004459EA">
        <w:rPr>
          <w:color w:val="FF0000"/>
        </w:rPr>
        <w:t xml:space="preserve">Dubravica 30 </w:t>
      </w:r>
      <w:r>
        <w:rPr>
          <w:color w:val="FF0000"/>
        </w:rPr>
        <w:t xml:space="preserve">, OIB: </w:t>
      </w:r>
      <w:r w:rsidRPr="004459EA">
        <w:rPr>
          <w:color w:val="FF0000"/>
        </w:rPr>
        <w:t xml:space="preserve">31522421694 </w:t>
      </w:r>
      <w:r>
        <w:rPr>
          <w:color w:val="FF0000"/>
        </w:rPr>
        <w:t>, dana 19. prosinca 2017. godine,</w:t>
      </w:r>
      <w:r w:rsidRPr="00785C59">
        <w:rPr>
          <w:color w:val="FF0000"/>
        </w:rPr>
        <w:t xml:space="preserve"> </w:t>
      </w: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D506FB" w:rsidRPr="004459EA">
        <w:rPr>
          <w:color w:val="FF0000"/>
        </w:rPr>
        <w:t xml:space="preserve">ROPAK d.o.o. </w:t>
      </w:r>
      <w:r w:rsidR="00D506FB">
        <w:rPr>
          <w:color w:val="FF0000"/>
        </w:rPr>
        <w:t xml:space="preserve">, </w:t>
      </w:r>
      <w:r w:rsidR="00D506FB" w:rsidRPr="004459EA">
        <w:rPr>
          <w:color w:val="FF0000"/>
        </w:rPr>
        <w:t>Zagreb (Grad Zagreb)</w:t>
      </w:r>
      <w:r w:rsidR="00D506FB">
        <w:rPr>
          <w:color w:val="FF0000"/>
        </w:rPr>
        <w:t xml:space="preserve">, </w:t>
      </w:r>
      <w:r w:rsidR="00D506FB" w:rsidRPr="004459EA">
        <w:rPr>
          <w:color w:val="FF0000"/>
        </w:rPr>
        <w:t xml:space="preserve">Dubravica 30 </w:t>
      </w:r>
      <w:r w:rsidR="00D506FB">
        <w:rPr>
          <w:color w:val="FF0000"/>
        </w:rPr>
        <w:t xml:space="preserve">, OIB: </w:t>
      </w:r>
      <w:r w:rsidR="00D506FB" w:rsidRPr="004459EA">
        <w:rPr>
          <w:color w:val="FF0000"/>
        </w:rPr>
        <w:t>31522421694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D506FB" w:rsidP="00D506FB" w:rsidR="00D506FB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D506FB" w:rsidP="00D506FB" w:rsidR="00D506FB">
      <w:pPr>
        <w:ind w:firstLine="555"/>
        <w:jc w:val="both"/>
      </w:pPr>
    </w:p>
    <w:p w:rsidRDefault="00D506FB" w:rsidP="00D506FB" w:rsidR="00D506FB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506FB" w:rsidP="00D506FB" w:rsidR="00D506FB" w:rsidRPr="00E974B3">
      <w:pPr>
        <w:ind w:firstLine="709"/>
        <w:jc w:val="both"/>
      </w:pPr>
    </w:p>
    <w:p w:rsidRDefault="00D506FB" w:rsidP="00D506FB" w:rsidR="00D506FB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 xml:space="preserve">1. rujna </w:t>
      </w:r>
      <w:r w:rsidRPr="003A2C37">
        <w:rPr>
          <w:color w:val="FF0000"/>
        </w:rPr>
        <w:t>201</w:t>
      </w:r>
      <w:r>
        <w:rPr>
          <w:color w:val="FF0000"/>
        </w:rPr>
        <w:t>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 w:rsidRPr="00773360">
        <w:rPr>
          <w:color w:val="FF0000"/>
        </w:rPr>
        <w:t xml:space="preserve">45.988,68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54EC3" w:rsidP="00154EC3" w:rsidR="00154EC3" w:rsidRPr="00E974B3">
      <w:pPr>
        <w:jc w:val="both"/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D506FB" w:rsidP="002873FF" w:rsidR="002873FF">
      <w:pPr>
        <w:jc w:val="center"/>
      </w:pPr>
      <w:r>
        <w:t>U Zagrebu, 19</w:t>
      </w:r>
      <w:r w:rsidR="00031C9C">
        <w:t>.</w:t>
      </w:r>
      <w:r>
        <w:t xml:space="preserve"> prosinca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6D234D" w:rsidR="006D234D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6D234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D234D" w:rsidP="00E91121" w:rsidR="006D234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D234D" w:rsidP="00E91121" w:rsidR="006D234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D234D" w:rsidP="00E91121" w:rsidR="006D234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D234D" w:rsidP="00E91121" w:rsidR="006D234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D6228" w:rsidP="006D234D" w:rsidR="00CD6228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F0429C" w:rsidP="00CD6228" w:rsidR="00F042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031C9C" w:rsidP="00F0429C" w:rsidR="00031C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055A4" w:rsidP="00031C9C" w:rsidR="009055A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9055A4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CD6228" w:rsidP="002873FF" w:rsidR="00CD6228"/>
    <w:p w:rsidRDefault="00CD6228" w:rsidP="002873FF" w:rsidR="00CD6228"/>
    <w:p w:rsidRDefault="006D234D" w:rsidP="002873FF" w:rsidR="006D234D"/>
    <w:p w:rsidRDefault="006D234D" w:rsidP="002873FF" w:rsidR="006D234D"/>
    <w:p w:rsidRDefault="006D234D" w:rsidP="002873FF" w:rsidR="006D234D"/>
    <w:p w:rsidRDefault="006D234D" w:rsidP="002873FF" w:rsidR="006D234D"/>
    <w:p w:rsidRDefault="006D234D" w:rsidP="002873FF" w:rsidR="006D234D"/>
    <w:p w:rsidRDefault="006D234D" w:rsidP="002873FF" w:rsidR="006D234D"/>
    <w:p w:rsidRDefault="006D234D" w:rsidP="002873FF" w:rsidR="006D234D"/>
    <w:p w:rsidRDefault="006D234D" w:rsidP="002873FF" w:rsidR="006D234D"/>
    <w:p w:rsidRDefault="006D234D" w:rsidP="002873FF" w:rsidR="006D234D"/>
    <w:p w:rsidRDefault="006D234D" w:rsidP="002873FF" w:rsidR="006D234D"/>
    <w:p w:rsidRDefault="006D234D" w:rsidP="002873FF" w:rsidR="006D234D"/>
    <w:p w:rsidRDefault="006D234D" w:rsidP="002873FF" w:rsidR="006D234D"/>
    <w:p w:rsidRDefault="006D234D" w:rsidP="002873FF" w:rsidR="006D234D"/>
    <w:p w:rsidRDefault="006D234D" w:rsidP="002873FF" w:rsidR="006D234D"/>
    <w:p w:rsidRDefault="006D234D" w:rsidP="002873FF" w:rsidR="006D234D"/>
    <w:p w:rsidRDefault="006D234D" w:rsidP="002873FF" w:rsidR="006D234D"/>
    <w:p w:rsidRDefault="006D234D" w:rsidP="002873FF" w:rsidR="006D234D"/>
    <w:p w:rsidRDefault="006D234D" w:rsidP="002873FF" w:rsidR="006D234D"/>
    <w:p w:rsidRDefault="006D234D" w:rsidP="002873FF" w:rsidR="006D234D"/>
    <w:p w:rsidRDefault="006D234D" w:rsidP="002873FF" w:rsidR="006D234D"/>
    <w:p w:rsidRDefault="006D234D" w:rsidP="002873FF" w:rsidR="006D234D"/>
    <w:p w:rsidRDefault="006D234D" w:rsidP="002873FF" w:rsidR="006D234D"/>
    <w:p w:rsidRDefault="006D234D" w:rsidP="002873FF" w:rsidR="006D234D"/>
    <w:p w:rsidRDefault="006D234D" w:rsidP="002873FF" w:rsidR="006D234D"/>
    <w:p w:rsidRDefault="006D234D" w:rsidP="002873FF" w:rsidR="006D234D"/>
    <w:p w:rsidRDefault="006D234D" w:rsidP="002873FF" w:rsidR="006D234D"/>
    <w:p w:rsidRDefault="006D234D" w:rsidP="002873FF" w:rsidR="006D234D"/>
    <w:p w:rsidRDefault="006D234D" w:rsidP="002873FF" w:rsidR="006D234D"/>
    <w:p w:rsidRDefault="006D234D" w:rsidP="002873FF" w:rsidR="006D234D"/>
    <w:sectPr w:rsidR="006D234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0BD2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67DFA">
          <w:t xml:space="preserve">                       72.  St-</w:t>
        </w:r>
        <w:r w:rsidR="00D506FB">
          <w:t>2482/2016</w:t>
        </w:r>
        <w:r w:rsidR="006D234D">
          <w:t>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313C3"/>
    <w:rsid w:val="00141D9D"/>
    <w:rsid w:val="00154EC3"/>
    <w:rsid w:val="0019626D"/>
    <w:rsid w:val="001D2C3F"/>
    <w:rsid w:val="0022158D"/>
    <w:rsid w:val="00266654"/>
    <w:rsid w:val="00267DFA"/>
    <w:rsid w:val="00285E2F"/>
    <w:rsid w:val="002873FF"/>
    <w:rsid w:val="002B3E70"/>
    <w:rsid w:val="002C2774"/>
    <w:rsid w:val="002E0BD2"/>
    <w:rsid w:val="002F5AC0"/>
    <w:rsid w:val="0032399D"/>
    <w:rsid w:val="00332C09"/>
    <w:rsid w:val="0033451E"/>
    <w:rsid w:val="003526A2"/>
    <w:rsid w:val="00352B7A"/>
    <w:rsid w:val="0037077E"/>
    <w:rsid w:val="003B2400"/>
    <w:rsid w:val="003F067F"/>
    <w:rsid w:val="00404296"/>
    <w:rsid w:val="00487EF6"/>
    <w:rsid w:val="004A5DAA"/>
    <w:rsid w:val="004E2F08"/>
    <w:rsid w:val="004F307A"/>
    <w:rsid w:val="00535EF3"/>
    <w:rsid w:val="00590B2F"/>
    <w:rsid w:val="005A7ACE"/>
    <w:rsid w:val="005B29F1"/>
    <w:rsid w:val="005C5A48"/>
    <w:rsid w:val="0061395A"/>
    <w:rsid w:val="00674394"/>
    <w:rsid w:val="006A6AF4"/>
    <w:rsid w:val="006B2FDB"/>
    <w:rsid w:val="006C3EED"/>
    <w:rsid w:val="006D234D"/>
    <w:rsid w:val="00706617"/>
    <w:rsid w:val="00716F47"/>
    <w:rsid w:val="00780ADF"/>
    <w:rsid w:val="00787FF5"/>
    <w:rsid w:val="007D5C26"/>
    <w:rsid w:val="007D6952"/>
    <w:rsid w:val="007E5AB4"/>
    <w:rsid w:val="008F4182"/>
    <w:rsid w:val="009055A4"/>
    <w:rsid w:val="009110DF"/>
    <w:rsid w:val="0093632C"/>
    <w:rsid w:val="00963A90"/>
    <w:rsid w:val="00965028"/>
    <w:rsid w:val="00975376"/>
    <w:rsid w:val="00982611"/>
    <w:rsid w:val="00A1675F"/>
    <w:rsid w:val="00A50227"/>
    <w:rsid w:val="00A673EA"/>
    <w:rsid w:val="00B046B0"/>
    <w:rsid w:val="00B35B6D"/>
    <w:rsid w:val="00B93557"/>
    <w:rsid w:val="00BA05BA"/>
    <w:rsid w:val="00BA3EC0"/>
    <w:rsid w:val="00BB093B"/>
    <w:rsid w:val="00BD18E6"/>
    <w:rsid w:val="00C14EE5"/>
    <w:rsid w:val="00C27928"/>
    <w:rsid w:val="00CD6228"/>
    <w:rsid w:val="00D506FB"/>
    <w:rsid w:val="00D62269"/>
    <w:rsid w:val="00D66118"/>
    <w:rsid w:val="00D808B9"/>
    <w:rsid w:val="00D86B61"/>
    <w:rsid w:val="00D90299"/>
    <w:rsid w:val="00DE27FD"/>
    <w:rsid w:val="00EB6BEB"/>
    <w:rsid w:val="00F0429C"/>
    <w:rsid w:val="00F8277C"/>
    <w:rsid w:val="00FF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0B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B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B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B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B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0B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B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B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B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B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2482</izvorni_sadrzaj>
    <derivirana_varijabla naziv="DomainObject.Predmet.Broj_1">2482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St-2482/2016</izvorni_sadrzaj>
    <derivirana_varijabla naziv="DomainObject.Predmet.OznakaBroj_1">St-2482/2016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ROPAK d.o.o.</izvorni_sadrzaj>
    <derivirana_varijabla naziv="DomainObject.Predmet.ProtustrankaFormated_1">  ROPAK d.o.o.</derivirana_varijabla>
  </DomainObject.Predmet.ProtustrankaFormated>
  <DomainObject.Predmet.ProtustrankaFormatedOIB>
    <izvorni_sadrzaj>  ROPAK d.o.o., OIB 31522421694</izvorni_sadrzaj>
    <derivirana_varijabla naziv="DomainObject.Predmet.ProtustrankaFormatedOIB_1">  ROPAK d.o.o., OIB 31522421694</derivirana_varijabla>
  </DomainObject.Predmet.ProtustrankaFormatedOIB>
  <DomainObject.Predmet.ProtustrankaFormatedWithAdress>
    <izvorni_sadrzaj> ROPAK d.o.o., Dubravica 30, 10000 Zagreb</izvorni_sadrzaj>
    <derivirana_varijabla naziv="DomainObject.Predmet.ProtustrankaFormatedWithAdress_1"> ROPAK d.o.o., Dubravica 30, 10000 Zagreb</derivirana_varijabla>
  </DomainObject.Predmet.ProtustrankaFormatedWithAdress>
  <DomainObject.Predmet.ProtustrankaFormatedWithAdressOIB>
    <izvorni_sadrzaj> ROPAK d.o.o., OIB 31522421694, Dubravica 30, 10000 Zagreb</izvorni_sadrzaj>
    <derivirana_varijabla naziv="DomainObject.Predmet.ProtustrankaFormatedWithAdressOIB_1"> ROPAK d.o.o., OIB 31522421694, Dubravica 30, 10000 Zagreb</derivirana_varijabla>
  </DomainObject.Predmet.ProtustrankaFormatedWithAdressOIB>
  <DomainObject.Predmet.ProtustrankaWithAdress>
    <izvorni_sadrzaj>ROPAK d.o.o. Dubravica 30, 10000 Zagreb</izvorni_sadrzaj>
    <derivirana_varijabla naziv="DomainObject.Predmet.ProtustrankaWithAdress_1">ROPAK d.o.o. Dubravica 30, 10000 Zagreb</derivirana_varijabla>
  </DomainObject.Predmet.ProtustrankaWithAdress>
  <DomainObject.Predmet.ProtustrankaWithAdressOIB>
    <izvorni_sadrzaj>ROPAK d.o.o., OIB 31522421694, Dubravica 30, 10000 Zagreb</izvorni_sadrzaj>
    <derivirana_varijabla naziv="DomainObject.Predmet.ProtustrankaWithAdressOIB_1">ROPAK d.o.o., OIB 31522421694, Dubravica 30, 10000 Zagreb</derivirana_varijabla>
  </DomainObject.Predmet.ProtustrankaWithAdressOIB>
  <DomainObject.Predmet.ProtustrankaNazivFormated>
    <izvorni_sadrzaj>ROPAK d.o.o.</izvorni_sadrzaj>
    <derivirana_varijabla naziv="DomainObject.Predmet.ProtustrankaNazivFormated_1">ROPAK d.o.o.</derivirana_varijabla>
  </DomainObject.Predmet.ProtustrankaNazivFormated>
  <DomainObject.Predmet.ProtustrankaNazivFormatedOIB>
    <izvorni_sadrzaj>ROPAK d.o.o., OIB 31522421694</izvorni_sadrzaj>
    <derivirana_varijabla naziv="DomainObject.Predmet.ProtustrankaNazivFormatedOIB_1">ROPAK d.o.o., OIB 31522421694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ROPAK d.o.o.</item>
    </izvorni_sadrzaj>
    <derivirana_varijabla naziv="DomainObject.Predmet.ProtuStrankaListFormated_1">
      <item>ROPAK d.o.o.</item>
    </derivirana_varijabla>
  </DomainObject.Predmet.ProtuStrankaListFormated>
  <DomainObject.Predmet.ProtuStrankaListFormatedOIB>
    <izvorni_sadrzaj>
      <item>ROPAK d.o.o., OIB 31522421694</item>
    </izvorni_sadrzaj>
    <derivirana_varijabla naziv="DomainObject.Predmet.ProtuStrankaListFormatedOIB_1">
      <item>ROPAK d.o.o., OIB 31522421694</item>
    </derivirana_varijabla>
  </DomainObject.Predmet.ProtuStrankaListFormatedOIB>
  <DomainObject.Predmet.ProtuStrankaListFormatedWithAdress>
    <izvorni_sadrzaj>
      <item>ROPAK d.o.o., Dubravica 30, 10000 Zagreb</item>
    </izvorni_sadrzaj>
    <derivirana_varijabla naziv="DomainObject.Predmet.ProtuStrankaListFormatedWithAdress_1">
      <item>ROPAK d.o.o., Dubravica 30, 10000 Zagreb</item>
    </derivirana_varijabla>
  </DomainObject.Predmet.ProtuStrankaListFormatedWithAdress>
  <DomainObject.Predmet.ProtuStrankaListFormatedWithAdressOIB>
    <izvorni_sadrzaj>
      <item>ROPAK d.o.o., OIB 31522421694, Dubravica 30, 10000 Zagreb</item>
    </izvorni_sadrzaj>
    <derivirana_varijabla naziv="DomainObject.Predmet.ProtuStrankaListFormatedWithAdressOIB_1">
      <item>ROPAK d.o.o., OIB 31522421694, Dubravica 30, 10000 Zagreb</item>
    </derivirana_varijabla>
  </DomainObject.Predmet.ProtuStrankaListFormatedWithAdressOIB>
  <DomainObject.Predmet.ProtuStrankaListNazivFormated>
    <izvorni_sadrzaj>
      <item>ROPAK d.o.o.</item>
    </izvorni_sadrzaj>
    <derivirana_varijabla naziv="DomainObject.Predmet.ProtuStrankaListNazivFormated_1">
      <item>ROPAK d.o.o.</item>
    </derivirana_varijabla>
  </DomainObject.Predmet.ProtuStrankaListNazivFormated>
  <DomainObject.Predmet.ProtuStrankaListNazivFormatedOIB>
    <izvorni_sadrzaj>
      <item>ROPAK d.o.o., OIB 31522421694</item>
    </izvorni_sadrzaj>
    <derivirana_varijabla naziv="DomainObject.Predmet.ProtuStrankaListNazivFormatedOIB_1">
      <item>ROPAK d.o.o., OIB 31522421694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ROPAK d.o.o.</izvorni_sadrzaj>
    <derivirana_varijabla naziv="DomainObject.Predmet.ProtustrankaIDrugi_1">ROPAK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ROPAK d.o.o., OIB 31522421694, Dubravica 30, 10000 Zagreb</izvorni_sadrzaj>
    <derivirana_varijabla naziv="DomainObject.Predmet.ProtustrankaIDrugiAdressOIB_1">ROPAK d.o.o., OIB 31522421694, Dubravica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ROPAK d.o.o.</item>
    </izvorni_sadrzaj>
    <derivirana_varijabla naziv="DomainObject.Predmet.SudioniciListNaziv_1">
      <item>FINA Regionalni centar Zagreb</item>
      <item>ROPAK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ROPAK d.o.o., OIB 31522421694, Dubravica 30,10000 Zagreb</item>
    </izvorni_sadrzaj>
    <derivirana_varijabla naziv="DomainObject.Predmet.SudioniciListAdressOIB_1">
      <item>FINA Regionalni centar Zagreb, OIB 85821130368, Trg svibanjskih žrtava 1995. 1,10000 Zagreb</item>
      <item>ROPAK d.o.o., OIB 31522421694, Dubravica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31522421694</item>
    </izvorni_sadrzaj>
    <derivirana_varijabla naziv="DomainObject.Predmet.SudioniciListNazivOIB_1">
      <item>, OIB 85821130368</item>
      <item>, OIB 31522421694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382</properties:Words>
  <properties:Characters>2058</properties:Characters>
  <properties:Lines>97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2017-12-19T13:26:00Z</dcterms:created>
  <dc:creator>nribaric</dc:creator>
  <cp:lastModifiedBy>Jadranka Zelić</cp:lastModifiedBy>
  <cp:lastPrinted>2017-12-20T08:53:00Z</cp:lastPrinted>
  <dcterms:modified xmlns:xsi="http://www.w3.org/2001/XMLSchema-instance" xsi:type="dcterms:W3CDTF">2017-12-20T08:57:00Z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