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9d07" w14:paraId="84e9d0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C3F77">
        <w:t>3601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9C3F77">
        <w:rPr>
          <w:rFonts w:eastAsia="Calibri"/>
        </w:rPr>
        <w:t>BOD DIZAJN j.d.o.o., Zagreb,  Karažnik 38b, OIB: 79575821346</w:t>
      </w:r>
      <w:r w:rsidR="00B74CF9">
        <w:t>,</w:t>
      </w:r>
      <w:r w:rsidR="00D5399D" w:rsidRPr="00AF1EFD">
        <w:t xml:space="preserve">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C3F77">
        <w:rPr>
          <w:rFonts w:eastAsia="Calibri"/>
        </w:rPr>
        <w:t>BOD DIZAJN j.d.o.o., Zagreb,  Karažnik 38b, OIB: 79575821346</w:t>
      </w:r>
      <w:r w:rsidR="00410421">
        <w:t xml:space="preserve">. </w:t>
      </w:r>
      <w:r w:rsidRPr="00AF1EFD">
        <w:t xml:space="preserve">Stečajni postupak je otvoren dana </w:t>
      </w:r>
      <w:r w:rsidR="00CD4226">
        <w:t>8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ED7F29">
        <w:t>14,</w:t>
      </w:r>
      <w:r w:rsidR="009C3F77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9C3F77">
        <w:rPr>
          <w:rFonts w:eastAsia="Calibri"/>
        </w:rPr>
        <w:t>BOD DIZAJN j.d.o.o., Zagreb,  Karažnik 38b, OIB: 79575821346</w:t>
      </w:r>
      <w:r w:rsidR="00ED7F29">
        <w:t>,</w:t>
      </w:r>
      <w:r w:rsidR="008B73DD">
        <w:t xml:space="preserve"> s danom </w:t>
      </w:r>
      <w:r w:rsidR="00CD4226">
        <w:t>8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C3F77">
        <w:rPr>
          <w:rFonts w:eastAsia="Calibri"/>
        </w:rPr>
        <w:t>BOD DIZAJN j.d.o.o., Zagreb,  Karažnik 38b, OIB: 79575821346</w:t>
      </w:r>
      <w:r w:rsidR="00ED7F29">
        <w:t>,</w:t>
      </w:r>
      <w:r w:rsidR="00CD422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</w:t>
      </w:r>
      <w:r w:rsidR="00ED7F29">
        <w:t>otvaranje</w:t>
      </w:r>
      <w:r w:rsidRPr="00B26DB0">
        <w:t xml:space="preserve"> stečajnog postupka nad dužnikom </w:t>
      </w:r>
      <w:r w:rsidR="009C3F77">
        <w:rPr>
          <w:rFonts w:eastAsia="Calibri"/>
        </w:rPr>
        <w:t>BOD DIZAJN j.d.o.o., Zagreb,  Karažnik 38b, OIB: 79575821346</w:t>
      </w:r>
      <w:r w:rsidR="00ED7F29">
        <w:t>,</w:t>
      </w:r>
      <w:r>
        <w:t xml:space="preserve"> dana </w:t>
      </w:r>
      <w:r w:rsidR="009C3F77">
        <w:t>12. travnja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9C3F77">
        <w:t>245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9C3F77">
        <w:t>10.742,22</w:t>
      </w:r>
      <w:r w:rsidR="00243403">
        <w:t xml:space="preserve"> kn (list 1 i </w:t>
      </w:r>
      <w:r w:rsidR="009C3F77">
        <w:t>9</w:t>
      </w:r>
      <w:r w:rsidR="00243403">
        <w:t xml:space="preserve"> spisa).</w:t>
      </w:r>
    </w:p>
    <w:p w:rsidRDefault="009C3F77" w:rsidP="00D5399D" w:rsidR="009C3F77">
      <w:pPr>
        <w:ind w:firstLine="708"/>
        <w:jc w:val="both"/>
      </w:pPr>
    </w:p>
    <w:p w:rsidRDefault="009C3F77" w:rsidP="00D5399D" w:rsidR="009C3F77">
      <w:pPr>
        <w:ind w:firstLine="708"/>
        <w:jc w:val="both"/>
      </w:pPr>
      <w:r>
        <w:t>Iz očitovanja dužnika od 27. ožujka 2017. proizlazi da dužnik nema nikakvu pokretnu, nepokretnu ili bilo kakvu drugu imovinu (list 13 do 14 spisa).</w:t>
      </w:r>
    </w:p>
    <w:p w:rsidRDefault="009C3F77" w:rsidP="00D5399D" w:rsidR="009C3F77">
      <w:pPr>
        <w:ind w:firstLine="708"/>
        <w:jc w:val="both"/>
      </w:pPr>
    </w:p>
    <w:p w:rsidRDefault="009C3F77" w:rsidP="00D5399D" w:rsidR="009C3F77">
      <w:pPr>
        <w:ind w:firstLine="708"/>
        <w:jc w:val="both"/>
      </w:pPr>
      <w:r>
        <w:t>Iz informacijskog sustava zemljišnih knjiga proizlazi da dužnik nije evidentiran kao vlasnik nekretnina (list 17 do 18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Ministarstva financija Republike Hrvatske, Porezne uprave, Područni ured Zagreb, od </w:t>
      </w:r>
      <w:r w:rsidR="009C3F77">
        <w:t>2. svibnja</w:t>
      </w:r>
      <w:r>
        <w:t xml:space="preserve"> 2017. proizlazi da dužnik ne posjeduje pokretnu odnosno nepokretnu imovinu (list </w:t>
      </w:r>
      <w:r w:rsidR="009C3F77">
        <w:t>19</w:t>
      </w:r>
      <w:r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9C3F77">
        <w:t>3601</w:t>
      </w:r>
      <w:r w:rsidR="002C4416">
        <w:t xml:space="preserve">/16 od </w:t>
      </w:r>
      <w:r w:rsidR="009C3F77">
        <w:t>9. svibnja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9C3F77">
        <w:t>9. svibnja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>
      <w:pPr>
        <w:jc w:val="both"/>
      </w:pPr>
      <w:r w:rsidRPr="00AF1EFD">
        <w:tab/>
      </w:r>
      <w:r w:rsidRPr="00AF1EFD">
        <w:tab/>
      </w:r>
    </w:p>
    <w:p w:rsidRDefault="009C3F77" w:rsidP="00D21534" w:rsidR="009C3F77" w:rsidRPr="00AF1EFD">
      <w:pPr>
        <w:jc w:val="both"/>
      </w:pP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D4226">
        <w:t>8</w:t>
      </w:r>
      <w:r w:rsidR="00553D53">
        <w:t>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9C3F77" w:rsidP="002C5A29" w:rsidR="009C3F77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A950E7">
        <w:t>, v.r.</w:t>
      </w:r>
    </w:p>
    <w:p w:rsidRDefault="00A950E7" w:rsidP="00CD4226" w:rsidR="00A950E7"/>
    <w:p w:rsidRDefault="00A950E7" w:rsidP="00410421" w:rsidR="00410421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  Draženka Prpić</w:t>
      </w:r>
    </w:p>
    <w:p w:rsidRDefault="009C3F77" w:rsidP="00410421" w:rsidR="009C3F77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9C3F77" w:rsidR="009C3F77"/>
    <w:p w:rsidRDefault="009C3F77" w:rsidR="009C3F77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9F0" w:rsidR="007B09F0">
      <w:r>
        <w:separator/>
      </w:r>
    </w:p>
  </w:endnote>
  <w:endnote w:id="0" w:type="continuationSeparator">
    <w:p w:rsidRDefault="007B09F0" w:rsidR="007B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9F0" w:rsidR="007B09F0">
      <w:r>
        <w:separator/>
      </w:r>
    </w:p>
  </w:footnote>
  <w:footnote w:id="0" w:type="continuationSeparator">
    <w:p w:rsidRDefault="007B09F0" w:rsidR="007B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0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C3F77">
      <w:t>3601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6F5F07"/>
    <w:rsid w:val="007170B8"/>
    <w:rsid w:val="00717D4A"/>
    <w:rsid w:val="007861DF"/>
    <w:rsid w:val="007A550F"/>
    <w:rsid w:val="007B09F0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C3F77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950E7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3601</izvorni_sadrzaj>
    <derivirana_varijabla naziv="DomainObject.Predmet.Broj_1">3601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St-3601/2016</izvorni_sadrzaj>
    <derivirana_varijabla naziv="DomainObject.Predmet.OznakaBroj_1">St-3601/2016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 DIZAJN j.d.o.o. za proizvodnju i usluge zastupanog po punomoćniku Željka Zrinski</izvorni_sadrzaj>
    <derivirana_varijabla naziv="DomainObject.Predmet.ProtustrankaFormated_1">  BOD DIZAJN j.d.o.o. za proizvodnju i usluge zastupanog po punomoćniku Željka Zrinski</derivirana_varijabla>
  </DomainObject.Predmet.ProtustrankaFormated>
  <DomainObject.Predmet.ProtustrankaFormatedOIB>
    <izvorni_sadrzaj>  BOD DIZAJN j.d.o.o. za proizvodnju i usluge, OIB 79575821346 zastupanog po punomoćniku Željka Zrinski</izvorni_sadrzaj>
    <derivirana_varijabla naziv="DomainObject.Predmet.ProtustrankaFormatedOIB_1">  BOD DIZAJN j.d.o.o. za proizvodnju i usluge, OIB 79575821346 zastupanog po punomoćniku Željka Zrinski</derivirana_varijabla>
  </DomainObject.Predmet.ProtustrankaFormatedOIB>
  <DomainObject.Predmet.ProtustrankaFormatedWithAdress>
    <izvorni_sadrzaj> BOD DIZAJN j.d.o.o. za proizvodnju i usluge, Karažnik 38 B, 10000 Zagreb zastupanog po punomoćniku Željka Zrinski</izvorni_sadrzaj>
    <derivirana_varijabla naziv="DomainObject.Predmet.ProtustrankaFormatedWithAdress_1"> BOD DIZAJN j.d.o.o. za proizvodnju i usluge, Karažnik 38 B, 10000 Zagreb zastupanog po punomoćniku Željka Zrinski</derivirana_varijabla>
  </DomainObject.Predmet.ProtustrankaFormatedWithAdress>
  <DomainObject.Predmet.ProtustrankaFormatedWithAdressOIB>
    <izvorni_sadrzaj> BOD DIZAJN j.d.o.o. za proizvodnju i usluge, OIB 79575821346, Karažnik 38 B, 10000 Zagreb zastupanog po punomoćniku Željka Zrinski</izvorni_sadrzaj>
    <derivirana_varijabla naziv="DomainObject.Predmet.ProtustrankaFormatedWithAdressOIB_1"> BOD DIZAJN j.d.o.o. za proizvodnju i usluge, OIB 79575821346, Karažnik 38 B, 10000 Zagreb zastupanog po punomoćniku Željka Zrinski</derivirana_varijabla>
  </DomainObject.Predmet.ProtustrankaFormatedWithAdressOIB>
  <DomainObject.Predmet.ProtustrankaWithAdress>
    <izvorni_sadrzaj>BOD DIZAJN j.d.o.o. za proizvodnju i usluge Karažnik 38 B, 10000 Zagreb</izvorni_sadrzaj>
    <derivirana_varijabla naziv="DomainObject.Predmet.ProtustrankaWithAdress_1">BOD DIZAJN j.d.o.o. za proizvodnju i usluge Karažnik 38 B, 10000 Zagreb</derivirana_varijabla>
  </DomainObject.Predmet.ProtustrankaWithAdress>
  <DomainObject.Predmet.ProtustrankaWithAdressOIB>
    <izvorni_sadrzaj>BOD DIZAJN j.d.o.o. za proizvodnju i usluge, OIB 79575821346, Karažnik 38 B, 10000 Zagreb</izvorni_sadrzaj>
    <derivirana_varijabla naziv="DomainObject.Predmet.ProtustrankaWithAdressOIB_1">BOD DIZAJN j.d.o.o. za proizvodnju i usluge, OIB 79575821346, Karažnik 38 B, 10000 Zagreb</derivirana_varijabla>
  </DomainObject.Predmet.ProtustrankaWithAdressOIB>
  <DomainObject.Predmet.ProtustrankaNazivFormated>
    <izvorni_sadrzaj>BOD DIZAJN j.d.o.o. za proizvodnju i usluge</izvorni_sadrzaj>
    <derivirana_varijabla naziv="DomainObject.Predmet.ProtustrankaNazivFormated_1">BOD DIZAJN j.d.o.o. za proizvodnju i usluge</derivirana_varijabla>
  </DomainObject.Predmet.ProtustrankaNazivFormated>
  <DomainObject.Predmet.ProtustrankaNazivFormatedOIB>
    <izvorni_sadrzaj>BOD DIZAJN j.d.o.o. za proizvodnju i usluge, OIB 79575821346</izvorni_sadrzaj>
    <derivirana_varijabla naziv="DomainObject.Predmet.ProtustrankaNazivFormatedOIB_1">BOD DIZAJN j.d.o.o. za proizvodnju i usluge, OIB 79575821346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 DIZAJN j.d.o.o. za proizvodnju i usluge zastupanog po punomoćniku Željka Zrinski</item>
    </izvorni_sadrzaj>
    <derivirana_varijabla naziv="DomainObject.Predmet.ProtuStrankaListFormated_1">
      <item>BOD DIZAJN j.d.o.o. za proizvodnju i usluge zastupanog po punomoćniku Željka Zrinski</item>
    </derivirana_varijabla>
  </DomainObject.Predmet.ProtuStrankaListFormated>
  <DomainObject.Predmet.ProtuStrankaListFormatedOIB>
    <izvorni_sadrzaj>
      <item>BOD DIZAJN j.d.o.o. za proizvodnju i usluge, OIB 79575821346 zastupanog po punomoćniku Željka Zrinski</item>
    </izvorni_sadrzaj>
    <derivirana_varijabla naziv="DomainObject.Predmet.ProtuStrankaListFormatedOIB_1">
      <item>BOD DIZAJN j.d.o.o. za proizvodnju i usluge, OIB 79575821346 zastupanog po punomoćniku Željka Zrinski</item>
    </derivirana_varijabla>
  </DomainObject.Predmet.ProtuStrankaListFormatedOIB>
  <DomainObject.Predmet.ProtuStrankaListFormatedWithAdress>
    <izvorni_sadrzaj>
      <item>BOD DIZAJN j.d.o.o. za proizvodnju i usluge, Karažnik 38 B, 10000 Zagreb zastupanog po punomoćniku Željka Zrinski</item>
    </izvorni_sadrzaj>
    <derivirana_varijabla naziv="DomainObject.Predmet.ProtuStrankaListFormatedWithAdress_1">
      <item>BOD DIZAJN j.d.o.o. za proizvodnju i usluge, Karažnik 38 B, 10000 Zagreb zastupanog po punomoćniku Željka Zrinski</item>
    </derivirana_varijabla>
  </DomainObject.Predmet.ProtuStrankaListFormatedWithAdress>
  <DomainObject.Predmet.ProtuStrankaListFormatedWithAdressOIB>
    <izvorni_sadrzaj>
      <item>BOD DIZAJN j.d.o.o. za proizvodnju i usluge, OIB 79575821346, Karažnik 38 B, 10000 Zagreb zastupanog po punomoćniku Željka Zrinski</item>
    </izvorni_sadrzaj>
    <derivirana_varijabla naziv="DomainObject.Predmet.ProtuStrankaListFormatedWithAdressOIB_1">
      <item>BOD DIZAJN j.d.o.o. za proizvodnju i usluge, OIB 79575821346, Karažnik 38 B, 10000 Zagreb zastupanog po punomoćniku Željka Zrinski</item>
    </derivirana_varijabla>
  </DomainObject.Predmet.ProtuStrankaListFormatedWithAdressOIB>
  <DomainObject.Predmet.ProtuStrankaListNazivFormated>
    <izvorni_sadrzaj>
      <item>BOD DIZAJN j.d.o.o. za proizvodnju i usluge</item>
    </izvorni_sadrzaj>
    <derivirana_varijabla naziv="DomainObject.Predmet.ProtuStrankaListNazivFormated_1">
      <item>BOD DIZAJN j.d.o.o. za proizvodnju i usluge</item>
    </derivirana_varijabla>
  </DomainObject.Predmet.ProtuStrankaListNazivFormated>
  <DomainObject.Predmet.ProtuStrankaListNazivFormatedOIB>
    <izvorni_sadrzaj>
      <item>BOD DIZAJN j.d.o.o. za proizvodnju i usluge, OIB 79575821346</item>
    </izvorni_sadrzaj>
    <derivirana_varijabla naziv="DomainObject.Predmet.ProtuStrankaListNazivFormatedOIB_1">
      <item>BOD DIZAJN j.d.o.o. za proizvodnju i usluge, OIB 79575821346</item>
    </derivirana_varijabla>
  </DomainObject.Predmet.ProtuStrankaListNazivFormatedOIB>
  <DomainObject.Predmet.OstaliListFormated>
    <izvorni_sadrzaj>
      <item>Željka Zrinski punomoćnik sudionika u postupku BOD DIZAJN j.d.o.o. za proizvodnju i usluge</item>
    </izvorni_sadrzaj>
    <derivirana_varijabla naziv="DomainObject.Predmet.OstaliListFormated_1">
      <item>Željka Zrinski punomoćnik sudionika u postupku BOD DIZAJN j.d.o.o. za proizvodnju i usluge</item>
    </derivirana_varijabla>
  </DomainObject.Predmet.OstaliListFormated>
  <DomainObject.Predmet.OstaliListFormatedOIB>
    <izvorni_sadrzaj>
      <item>Željka Zrinski, OIB 42837491879 punomoćnik sudionika u postupku BOD DIZAJN j.d.o.o. za proizvodnju i usluge</item>
    </izvorni_sadrzaj>
    <derivirana_varijabla naziv="DomainObject.Predmet.OstaliListFormatedOIB_1">
      <item>Željka Zrinski, OIB 42837491879 punomoćnik sudionika u postupku BOD DIZAJN j.d.o.o. za proizvodnju i usluge</item>
    </derivirana_varijabla>
  </DomainObject.Predmet.OstaliListFormatedOIB>
  <DomainObject.Predmet.OstaliListFormatedWithAdress>
    <izvorni_sadrzaj>
      <item>Željka Zrinski, Gajnički Vidikovac I. 30a, 10000 Zagreb punomoćnik sudionika u postupku BOD DIZAJN j.d.o.o. za proizvodnju i usluge</item>
    </izvorni_sadrzaj>
    <derivirana_varijabla naziv="DomainObject.Predmet.OstaliListFormatedWithAdress_1">
      <item>Željka Zrinski, Gajnički Vidikovac I. 30a, 10000 Zagreb punomoćnik sudionika u postupku BOD DIZAJN j.d.o.o. za proizvodnju i usluge</item>
    </derivirana_varijabla>
  </DomainObject.Predmet.OstaliListFormatedWithAdress>
  <DomainObject.Predmet.OstaliListFormatedWithAdressOIB>
    <izvorni_sadrzaj>
      <item>Željka Zrinski, OIB 42837491879, Gajnički Vidikovac I. 30a, 10000 Zagreb punomoćnik sudionika u postupku BOD DIZAJN j.d.o.o. za proizvodnju i usluge</item>
    </izvorni_sadrzaj>
    <derivirana_varijabla naziv="DomainObject.Predmet.OstaliListFormatedWithAdressOIB_1">
      <item>Željka Zrinski, OIB 42837491879, Gajnički Vidikovac I. 30a, 10000 Zagreb punomoćnik sudionika u postupku BOD DIZAJN j.d.o.o. za proizvodnju i usluge</item>
    </derivirana_varijabla>
  </DomainObject.Predmet.OstaliListFormatedWithAdressOIB>
  <DomainObject.Predmet.OstaliListNazivFormated>
    <izvorni_sadrzaj>
      <item>Željka Zrinski</item>
    </izvorni_sadrzaj>
    <derivirana_varijabla naziv="DomainObject.Predmet.OstaliListNazivFormated_1">
      <item>Željka Zrinski</item>
    </derivirana_varijabla>
  </DomainObject.Predmet.OstaliListNazivFormated>
  <DomainObject.Predmet.OstaliListNazivFormatedOIB>
    <izvorni_sadrzaj>
      <item>Željka Zrinski, OIB 42837491879</item>
    </izvorni_sadrzaj>
    <derivirana_varijabla naziv="DomainObject.Predmet.OstaliListNazivFormatedOIB_1">
      <item>Željka Zrinski, OIB 42837491879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 DIZAJN j.d.o.o. za proizvodnju i usluge</izvorni_sadrzaj>
    <derivirana_varijabla naziv="DomainObject.Predmet.ProtustrankaIDrugi_1">BOD DIZAJN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 DIZAJN j.d.o.o. za proizvodnju i usluge, OIB 79575821346, Karažnik 38 B, 10000 Zagreb</izvorni_sadrzaj>
    <derivirana_varijabla naziv="DomainObject.Predmet.ProtustrankaIDrugiAdressOIB_1">BOD DIZAJN j.d.o.o. za proizvodnju i usluge, OIB 79575821346, Karažnik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 DIZAJN j.d.o.o. za proizvodnju i usluge</item>
      <item>Željka Zrinski</item>
    </izvorni_sadrzaj>
    <derivirana_varijabla naziv="DomainObject.Predmet.SudioniciListNaziv_1">
      <item>FINA Regionalni centar Zagreb</item>
      <item>BOD DIZAJN j.d.o.o. za proizvodnju i usluge</item>
      <item>Željka Zrinski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BOD DIZAJN j.d.o.o. za proizvodnju i usluge, OIB 79575821346, Karažnik 38 B,10000 Zagreb</item>
      <item>Željka Zrinski, OIB 42837491879, Gajnički Vidikovac I. 30a,10000 Zagreb</item>
    </izvorni_sadrzaj>
    <derivirana_varijabla naziv="DomainObject.Predmet.SudioniciListAdressOIB_1">
      <item>FINA Regionalni centar Zagreb, OIB 85821130368, Trg svibanjskih žrtava 1995. br. 1,10000 Zagreb</item>
      <item>BOD DIZAJN j.d.o.o. za proizvodnju i usluge, OIB 79575821346, Karažnik 38 B,10000 Zagreb</item>
      <item>Željka Zrinski, OIB 42837491879, Gajnički Vidikovac I. 30a,10000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79575821346</item>
      <item>, OIB 42837491879</item>
    </izvorni_sadrzaj>
    <derivirana_varijabla naziv="DomainObject.Predmet.SudioniciListNazivOIB_1">
      <item>, OIB 85821130368</item>
      <item>, OIB 79575821346</item>
      <item>, OIB 42837491879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572</properties:Words>
  <properties:Characters>2965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2017-08-08T12:34:00Z</dcterms:created>
  <dc:creator>Korisnik</dc:creator>
  <cp:lastModifiedBy>Draženka Prpić</cp:lastModifiedBy>
  <cp:lastPrinted>2017-08-08T12:35:00Z</cp:lastPrinted>
  <dcterms:modified xmlns:xsi="http://www.w3.org/2001/XMLSchema-instance" xsi:type="dcterms:W3CDTF">2017-08-08T12:35:00Z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