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55d5" w14:paraId="8e555d5" w:rsidRDefault="00296618" w:rsidP="00DD1E5B" w:rsidR="00296618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944</w:t>
      </w:r>
      <w:r w:rsidRPr="000175CB">
        <w:rPr>
          <w:sz w:val="22"/>
          <w:szCs w:val="22"/>
        </w:rPr>
        <w:t>/15-6</w:t>
      </w:r>
    </w:p>
    <w:p w:rsidRDefault="00296618" w:rsidP="00E87D86" w:rsidR="00296618" w:rsidRPr="000175CB">
      <w:pPr>
        <w:jc w:val="both"/>
        <w:rPr>
          <w:sz w:val="22"/>
          <w:szCs w:val="22"/>
        </w:rPr>
      </w:pPr>
    </w:p>
    <w:p w:rsidRDefault="00296618" w:rsidP="00E87D86" w:rsidR="00296618" w:rsidRPr="000175CB">
      <w:pPr>
        <w:jc w:val="both"/>
        <w:rPr>
          <w:sz w:val="22"/>
          <w:szCs w:val="22"/>
        </w:rPr>
      </w:pPr>
    </w:p>
    <w:p w:rsidRDefault="00296618" w:rsidP="00E87D86" w:rsidR="00296618" w:rsidRPr="000175CB">
      <w:pPr>
        <w:jc w:val="both"/>
        <w:rPr>
          <w:bCs/>
          <w:sz w:val="22"/>
          <w:szCs w:val="22"/>
        </w:rPr>
      </w:pPr>
    </w:p>
    <w:p w:rsidRDefault="00296618" w:rsidP="00E87D86" w:rsidR="00296618" w:rsidRPr="000175CB">
      <w:pPr>
        <w:jc w:val="both"/>
        <w:rPr>
          <w:bCs/>
          <w:sz w:val="22"/>
          <w:szCs w:val="22"/>
        </w:rPr>
      </w:pPr>
    </w:p>
    <w:p w:rsidRDefault="00296618" w:rsidP="00E87D86" w:rsidR="00296618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296618" w:rsidP="00E87D86" w:rsidR="00296618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296618" w:rsidP="00FC1537" w:rsidR="00296618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96618" w:rsidP="00E87D86" w:rsidR="0029661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96618" w:rsidP="00FC1537" w:rsidR="00296618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296618" w:rsidP="00E87D86" w:rsidR="00296618" w:rsidRPr="000175CB">
      <w:pPr>
        <w:rPr>
          <w:sz w:val="22"/>
          <w:szCs w:val="22"/>
        </w:rPr>
      </w:pPr>
    </w:p>
    <w:p w:rsidRDefault="00296618" w:rsidP="001F7D4E" w:rsidR="00296618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296618" w:rsidP="001F7D4E" w:rsidR="00296618" w:rsidRPr="000175CB">
      <w:pPr>
        <w:jc w:val="center"/>
        <w:rPr>
          <w:sz w:val="22"/>
          <w:szCs w:val="22"/>
        </w:rPr>
      </w:pPr>
    </w:p>
    <w:p w:rsidRDefault="00296618" w:rsidP="000175CB" w:rsidR="0029661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KORNATI YACHTING d.o.o., Zadar, Ulica Vinka Jelića 1, OIB 77631834149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16.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296618" w:rsidP="00E87D86" w:rsidR="00296618" w:rsidRPr="000175CB">
      <w:pPr>
        <w:ind w:firstLine="720"/>
        <w:jc w:val="both"/>
        <w:rPr>
          <w:sz w:val="22"/>
          <w:szCs w:val="22"/>
        </w:rPr>
      </w:pPr>
    </w:p>
    <w:p w:rsidRDefault="00296618" w:rsidP="004D697C" w:rsidR="00296618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296618" w:rsidP="000175CB" w:rsidR="00296618" w:rsidRPr="000175CB">
      <w:pPr>
        <w:jc w:val="both"/>
        <w:rPr>
          <w:sz w:val="22"/>
          <w:szCs w:val="22"/>
        </w:rPr>
      </w:pPr>
    </w:p>
    <w:p w:rsidRDefault="00296618" w:rsidP="005C42A8" w:rsidR="0029661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KORNATI YACHTING d.o.o., Zadar, Ulica Vinka Jelića 1, OIB 77631834149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5.613,80</w:t>
      </w:r>
      <w:r w:rsidRPr="000175CB">
        <w:rPr>
          <w:sz w:val="22"/>
          <w:szCs w:val="22"/>
        </w:rPr>
        <w:t xml:space="preserve"> kn. </w:t>
      </w:r>
    </w:p>
    <w:p w:rsidRDefault="00296618" w:rsidP="00E87D86" w:rsidR="00296618" w:rsidRPr="000175CB">
      <w:pPr>
        <w:jc w:val="both"/>
        <w:rPr>
          <w:sz w:val="22"/>
          <w:szCs w:val="22"/>
        </w:rPr>
      </w:pPr>
    </w:p>
    <w:p w:rsidRDefault="00296618" w:rsidP="00CD5142" w:rsidR="0029661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Silvo </w:t>
      </w:r>
      <w:proofErr w:type="spellStart"/>
      <w:r>
        <w:rPr>
          <w:sz w:val="22"/>
          <w:szCs w:val="22"/>
        </w:rPr>
        <w:t>Pivk</w:t>
      </w:r>
      <w:proofErr w:type="spellEnd"/>
      <w:r>
        <w:rPr>
          <w:sz w:val="22"/>
          <w:szCs w:val="22"/>
        </w:rPr>
        <w:t xml:space="preserve">, Slovenija, Ljubljana, </w:t>
      </w:r>
      <w:proofErr w:type="spellStart"/>
      <w:r>
        <w:rPr>
          <w:sz w:val="22"/>
          <w:szCs w:val="22"/>
        </w:rPr>
        <w:t>Jamova</w:t>
      </w:r>
      <w:proofErr w:type="spellEnd"/>
      <w:r>
        <w:rPr>
          <w:sz w:val="22"/>
          <w:szCs w:val="22"/>
        </w:rPr>
        <w:t xml:space="preserve"> cesta 46.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296618" w:rsidP="00CD5142" w:rsidR="00296618" w:rsidRPr="000175CB">
      <w:pPr>
        <w:jc w:val="both"/>
        <w:rPr>
          <w:sz w:val="22"/>
          <w:szCs w:val="22"/>
        </w:rPr>
      </w:pPr>
    </w:p>
    <w:p w:rsidRDefault="00296618" w:rsidP="00B26015" w:rsidR="0029661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944</w:t>
      </w:r>
      <w:r w:rsidRPr="000175CB">
        <w:rPr>
          <w:sz w:val="22"/>
          <w:szCs w:val="22"/>
        </w:rPr>
        <w:t>-2015.</w:t>
      </w:r>
    </w:p>
    <w:p w:rsidRDefault="00296618" w:rsidP="00DD1E5B" w:rsidR="00296618" w:rsidRPr="000175CB">
      <w:pPr>
        <w:jc w:val="both"/>
        <w:rPr>
          <w:sz w:val="22"/>
          <w:szCs w:val="22"/>
        </w:rPr>
      </w:pPr>
    </w:p>
    <w:p w:rsidRDefault="00296618" w:rsidP="00B62BFF" w:rsidR="00296618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296618" w:rsidP="000175CB" w:rsidR="00296618" w:rsidRPr="000175CB">
      <w:pPr>
        <w:jc w:val="both"/>
        <w:rPr>
          <w:sz w:val="22"/>
          <w:szCs w:val="22"/>
        </w:rPr>
      </w:pPr>
    </w:p>
    <w:p w:rsidRDefault="00296618" w:rsidP="00E87D86" w:rsidR="00296618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296618" w:rsidP="000175CB" w:rsidR="00296618" w:rsidRPr="000175CB">
      <w:pPr>
        <w:rPr>
          <w:sz w:val="22"/>
          <w:szCs w:val="22"/>
        </w:rPr>
      </w:pPr>
    </w:p>
    <w:p w:rsidRDefault="00296618" w:rsidP="00B91F87" w:rsidR="00296618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296618" w:rsidP="00346E26" w:rsidR="00296618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96618" w:rsidP="00B91F87" w:rsidR="00296618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96618" w:rsidP="000175CB" w:rsidR="00296618" w:rsidRPr="000175CB">
      <w:pPr>
        <w:jc w:val="both"/>
        <w:rPr>
          <w:sz w:val="22"/>
          <w:szCs w:val="22"/>
        </w:rPr>
      </w:pPr>
    </w:p>
    <w:p w:rsidRDefault="00296618" w:rsidP="00B62BFF" w:rsidR="0029661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296618" w:rsidP="00B62BFF" w:rsidR="0029661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296618" w:rsidP="00B62BFF" w:rsidR="0029661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296618" w:rsidP="00B62BFF" w:rsidR="0029661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296618" w:rsidP="00E87D86" w:rsidR="00296618" w:rsidRPr="000175CB">
      <w:pPr>
        <w:rPr>
          <w:sz w:val="22"/>
          <w:szCs w:val="22"/>
        </w:rPr>
      </w:pPr>
    </w:p>
    <w:p w:rsidRDefault="00296618" w:rsidP="00E87D86" w:rsidR="00296618" w:rsidRPr="000175CB">
      <w:pPr>
        <w:rPr>
          <w:sz w:val="22"/>
          <w:szCs w:val="22"/>
        </w:rPr>
      </w:pPr>
    </w:p>
    <w:p w:rsidRDefault="00296618" w:rsidR="00296618" w:rsidRPr="000175CB">
      <w:pPr>
        <w:rPr>
          <w:sz w:val="22"/>
          <w:szCs w:val="22"/>
        </w:rPr>
      </w:pPr>
    </w:p>
    <w:sectPr w:rsidSect="000175CB" w:rsidR="00296618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618" w:rsidP="00381900" w:rsidR="00296618">
      <w:r>
        <w:separator/>
      </w:r>
    </w:p>
  </w:endnote>
  <w:endnote w:id="0" w:type="continuationSeparator">
    <w:p w:rsidRDefault="00296618" w:rsidP="00381900" w:rsidR="00296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D28" w:rsidR="0029661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96618">
      <w:rPr>
        <w:noProof/>
      </w:rPr>
      <w:t>2</w:t>
    </w:r>
    <w:r>
      <w:rPr>
        <w:noProof/>
      </w:rPr>
      <w:fldChar w:fldCharType="end"/>
    </w:r>
  </w:p>
  <w:p w:rsidRDefault="00296618" w:rsidR="0029661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618" w:rsidP="00381900" w:rsidR="00296618">
      <w:r>
        <w:separator/>
      </w:r>
    </w:p>
  </w:footnote>
  <w:footnote w:id="0" w:type="continuationSeparator">
    <w:p w:rsidRDefault="00296618" w:rsidP="00381900" w:rsidR="002966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D28" w:rsidP="00630C9B" w:rsidR="0029661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96618">
      <w:rPr>
        <w:noProof/>
      </w:rPr>
      <w:t>2</w:t>
    </w:r>
    <w:r>
      <w:rPr>
        <w:noProof/>
      </w:rPr>
      <w:fldChar w:fldCharType="end"/>
    </w:r>
    <w:r w:rsidR="00296618">
      <w:tab/>
    </w:r>
    <w:r w:rsidR="00296618">
      <w:tab/>
      <w:t>Poslovni broj: 5</w:t>
    </w:r>
    <w:r w:rsidR="00296618" w:rsidRPr="00FC1537">
      <w:t xml:space="preserve"> St</w:t>
    </w:r>
    <w:r w:rsidR="00296618">
      <w:t>-445/15-6</w:t>
    </w:r>
  </w:p>
  <w:p w:rsidRDefault="00296618" w:rsidP="00414B48" w:rsidR="00296618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96618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7976"/>
    <w:rsid w:val="004A6E6C"/>
    <w:rsid w:val="004C1C69"/>
    <w:rsid w:val="004D697C"/>
    <w:rsid w:val="004E36C6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9F3C42"/>
    <w:rsid w:val="00A3143F"/>
    <w:rsid w:val="00A70229"/>
    <w:rsid w:val="00A96A7A"/>
    <w:rsid w:val="00AB1D28"/>
    <w:rsid w:val="00AB2543"/>
    <w:rsid w:val="00AC38D3"/>
    <w:rsid w:val="00B0009A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E1078E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D2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D2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D2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D2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KORNATI YACHTING društvo s ograničenom odgovornošću za proizvodnju, trgovinu i poslovne usluge</izvorni_sadrzaj>
    <derivirana_varijabla naziv="DomainObject.Predmet.ProtustrankaFormated_1">  KORNATI YACHTING društvo s ograničenom odgovornošću za proizvodnju, trgovinu i poslovne usluge</derivirana_varijabla>
  </DomainObject.Predmet.ProtustrankaFormated>
  <DomainObject.Predmet.ProtustrankaFormatedOIB>
    <izvorni_sadrzaj>  KORNATI YACHTING društvo s ograničenom odgovornošću za proizvodnju, trgovinu i poslovne usluge, OIB 77631834149</izvorni_sadrzaj>
    <derivirana_varijabla naziv="DomainObject.Predmet.ProtustrankaFormatedOIB_1">  KORNATI YACHTING društvo s ograničenom odgovornošću za proizvodnju, trgovinu i poslovne usluge, OIB 77631834149</derivirana_varijabla>
  </DomainObject.Predmet.ProtustrankaFormatedOIB>
  <DomainObject.Predmet.ProtustrankaFormatedWithAdress>
    <izvorni_sadrzaj> KORNATI YACHTING društvo s ograničenom odgovornošću za proizvodnju, trgovinu i poslovne usluge, Ulica Vinka Jelića 1 , 23000 Zadar</izvorni_sadrzaj>
    <derivirana_varijabla naziv="DomainObject.Predmet.ProtustrankaFormatedWithAdress_1"> KORNATI YACHTING društvo s ograničenom odgovornošću za proizvodnju, trgovinu i poslovne usluge, Ulica Vinka Jelića 1 , 23000 Zadar</derivirana_varijabla>
  </DomainObject.Predmet.ProtustrankaFormatedWithAdress>
  <DomainObject.Predmet.ProtustrankaFormatedWithAdressOIB>
    <izvorni_sadrzaj> KORNATI YACHTING društvo s ograničenom odgovornošću za proizvodnju, trgovinu i poslovne usluge, OIB 77631834149, Ulica Vinka Jelića 1 , 23000 Zadar</izvorni_sadrzaj>
    <derivirana_varijabla naziv="DomainObject.Predmet.ProtustrankaFormatedWithAdressOIB_1"> KORNATI YACHTING društvo s ograničenom odgovornošću za proizvodnju, trgovinu i poslovne usluge, OIB 77631834149, Ulica Vinka Jelića 1 , 23000 Zadar</derivirana_varijabla>
  </DomainObject.Predmet.ProtustrankaFormatedWithAdressOIB>
  <DomainObject.Predmet.ProtustrankaWithAdress>
    <izvorni_sadrzaj>KORNATI YACHTING društvo s ograničenom odgovornošću za proizvodnju, trgovinu i poslovne usluge Ulica Vinka Jelića 1 , 23000 Zadar</izvorni_sadrzaj>
    <derivirana_varijabla naziv="DomainObject.Predmet.ProtustrankaWithAdress_1">KORNATI YACHTING društvo s ograničenom odgovornošću za proizvodnju, trgovinu i poslovne usluge Ulica Vinka Jelića 1 , 23000 Zadar</derivirana_varijabla>
  </DomainObject.Predmet.ProtustrankaWithAdress>
  <DomainObject.Predmet.ProtustrankaWithAdressOIB>
    <izvorni_sadrzaj>KORNATI YACHTING društvo s ograničenom odgovornošću za proizvodnju, trgovinu i poslovne usluge, OIB 77631834149, Ulica Vinka Jelića 1 , 23000 Zadar</izvorni_sadrzaj>
    <derivirana_varijabla naziv="DomainObject.Predmet.ProtustrankaWithAdressOIB_1">KORNATI YACHTING društvo s ograničenom odgovornošću za proizvodnju, trgovinu i poslovne usluge, OIB 77631834149, Ulica Vinka Jelića 1 , 23000 Zadar</derivirana_varijabla>
  </DomainObject.Predmet.ProtustrankaWithAdressOIB>
  <DomainObject.Predmet.ProtustrankaNazivFormated>
    <izvorni_sadrzaj>KORNATI YACHTING društvo s ograničenom odgovornošću za proizvodnju, trgovinu i poslovne usluge</izvorni_sadrzaj>
    <derivirana_varijabla naziv="DomainObject.Predmet.ProtustrankaNazivFormated_1">KORNATI YACHTING društvo s ograničenom odgovornošću za proizvodnju, trgovinu i poslovne usluge</derivirana_varijabla>
  </DomainObject.Predmet.ProtustrankaNazivFormated>
  <DomainObject.Predmet.ProtustrankaNazivFormatedOIB>
    <izvorni_sadrzaj>KORNATI YACHTING društvo s ograničenom odgovornošću za proizvodnju, trgovinu i poslovne usluge, OIB 77631834149</izvorni_sadrzaj>
    <derivirana_varijabla naziv="DomainObject.Predmet.ProtustrankaNazivFormatedOIB_1">KORNATI YACHTING društvo s ograničenom odgovornošću za proizvodnju, trgovinu i poslovne usluge, OIB 77631834149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5613.80</izvorni_sadrzaj>
    <derivirana_varijabla naziv="DomainObject.Predmet.TrenutnaVrijednost_1">5613.80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KORNATI YACHTING društvo s ograničenom odgovornošću za proizvodnju, trgovinu i poslovne usluge</item>
    </izvorni_sadrzaj>
    <derivirana_varijabla naziv="DomainObject.Predmet.ProtuStrankaListFormated_1">
      <item>KORNATI YACHTING društvo s ograničenom odgovornošću za proizvodnju, trgovinu i poslovne usluge</item>
    </derivirana_varijabla>
  </DomainObject.Predmet.ProtuStrankaListFormated>
  <DomainObject.Predmet.ProtuStrankaListFormatedOIB>
    <izvorni_sadrzaj>
      <item>KORNATI YACHTING društvo s ograničenom odgovornošću za proizvodnju, trgovinu i poslovne usluge, OIB 77631834149</item>
    </izvorni_sadrzaj>
    <derivirana_varijabla naziv="DomainObject.Predmet.ProtuStrankaListFormatedOIB_1">
      <item>KORNATI YACHTING društvo s ograničenom odgovornošću za proizvodnju, trgovinu i poslovne usluge, OIB 77631834149</item>
    </derivirana_varijabla>
  </DomainObject.Predmet.ProtuStrankaListFormatedOIB>
  <DomainObject.Predmet.ProtuStrankaListFormatedWithAdress>
    <izvorni_sadrzaj>
      <item>KORNATI YACHTING društvo s ograničenom odgovornošću za proizvodnju, trgovinu i poslovne usluge, Ulica Vinka Jelića 1 , 23000 Zadar</item>
    </izvorni_sadrzaj>
    <derivirana_varijabla naziv="DomainObject.Predmet.ProtuStrankaListFormatedWithAdress_1">
      <item>KORNATI YACHTING društvo s ograničenom odgovornošću za proizvodnju, trgovinu i poslovne usluge, Ulica Vinka Jelića 1 , 23000 Zadar</item>
    </derivirana_varijabla>
  </DomainObject.Predmet.ProtuStrankaListFormatedWithAdress>
  <DomainObject.Predmet.ProtuStrankaListFormatedWithAdressOIB>
    <izvorni_sadrzaj>
      <item>KORNATI YACHTING društvo s ograničenom odgovornošću za proizvodnju, trgovinu i poslovne usluge, OIB 77631834149, Ulica Vinka Jelića 1 , 23000 Zadar</item>
    </izvorni_sadrzaj>
    <derivirana_varijabla naziv="DomainObject.Predmet.ProtuStrankaListFormatedWithAdressOIB_1">
      <item>KORNATI YACHTING društvo s ograničenom odgovornošću za proizvodnju, trgovinu i poslovne usluge, OIB 77631834149, Ulica Vinka Jelića 1 , 23000 Zadar</item>
    </derivirana_varijabla>
  </DomainObject.Predmet.ProtuStrankaListFormatedWithAdressOIB>
  <DomainObject.Predmet.ProtuStrankaListNazivFormated>
    <izvorni_sadrzaj>
      <item>KORNATI YACHTING društvo s ograničenom odgovornošću za proizvodnju, trgovinu i poslovne usluge</item>
    </izvorni_sadrzaj>
    <derivirana_varijabla naziv="DomainObject.Predmet.ProtuStrankaListNazivFormated_1">
      <item>KORNATI YACHTING društvo s ograničenom odgovornošću za proizvodnju, trgovinu i poslovne usluge</item>
    </derivirana_varijabla>
  </DomainObject.Predmet.ProtuStrankaListNazivFormated>
  <DomainObject.Predmet.ProtuStrankaListNazivFormatedOIB>
    <izvorni_sadrzaj>
      <item>KORNATI YACHTING društvo s ograničenom odgovornošću za proizvodnju, trgovinu i poslovne usluge, OIB 77631834149</item>
    </izvorni_sadrzaj>
    <derivirana_varijabla naziv="DomainObject.Predmet.ProtuStrankaListNazivFormatedOIB_1">
      <item>KORNATI YACHTING društvo s ograničenom odgovornošću za proizvodnju, trgovinu i poslovne usluge, OIB 77631834149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KORNATI YACHTING društvo s ograničenom odgovornošću za proizvodnju, trgovinu i poslovne usluge</izvorni_sadrzaj>
    <derivirana_varijabla naziv="DomainObject.Predmet.ProtustrankaIDrugi_1">KORNATI YACHTING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KORNATI YACHTING društvo s ograničenom odgovornošću za proizvodnju, trgovinu i poslovne usluge, OIB 77631834149, Ulica Vinka Jelića 1 , 23000 Zadar</izvorni_sadrzaj>
    <derivirana_varijabla naziv="DomainObject.Predmet.ProtustrankaIDrugiAdressOIB_1">KORNATI YACHTING društvo s ograničenom odgovornošću za proizvodnju, trgovinu i poslovne usluge, OIB 77631834149, Ulica Vinka Jelića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KORNATI YACHTING društvo s ograničenom odgovornošću za proizvodnju, trgovinu i poslovne usluge</item>
    </izvorni_sadrzaj>
    <derivirana_varijabla naziv="DomainObject.Predmet.SudioniciListNaziv_1">
      <item>FINA</item>
      <item>KORNATI YACHTING društvo s ograničenom odgovornošću za proizvodnju, trgovinu i poslovne usluge</item>
    </derivirana_varijabla>
  </DomainObject.Predmet.SudioniciListNaziv>
  <DomainObject.Predmet.SudioniciListAdressOIB>
    <izvorni_sadrzaj>
      <item>FINA, OIB 85821130368</item>
      <item>KORNATI YACHTING društvo s ograničenom odgovornošću za proizvodnju, trgovinu i poslovne usluge, OIB 77631834149, Ulica Vinka Jelića 1 ,23000 Zadar</item>
    </izvorni_sadrzaj>
    <derivirana_varijabla naziv="DomainObject.Predmet.SudioniciListAdressOIB_1">
      <item>FINA, OIB 85821130368</item>
      <item>KORNATI YACHTING društvo s ograničenom odgovornošću za proizvodnju, trgovinu i poslovne usluge, OIB 77631834149, Ulica Vinka Jelića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77631834149</item>
    </izvorni_sadrzaj>
    <derivirana_varijabla naziv="DomainObject.Predmet.SudioniciListNazivOIB_1">
      <item>, OIB 85821130368</item>
      <item>, OIB 77631834149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1918</properties:Characters>
  <properties:Lines>58</properties:Lines>
  <properties:Paragraphs>19</properties:Paragraphs>
  <properties:TotalTime>2</properties:TotalTime>
  <properties:ScaleCrop>false</properties:ScaleCrop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2016-01-22T08:51:00Z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2016-02-05T07:18:00Z</dcterms:modified>
  <cp:revision>3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