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0a271" w14:paraId="080a271" w:rsidRDefault="00F6328A" w:rsidP="006D773C" w:rsidR="00F6328A" w:rsidRPr="006D773C">
      <w:pPr>
        <w:jc w:val="right"/>
        <w15:collapsed w:val="false"/>
        <w:rPr>
          <w:bCs/>
        </w:rPr>
      </w:pPr>
      <w:bookmarkStart w:name="_GoBack" w:id="0"/>
      <w:bookmarkEnd w:id="0"/>
      <w:r w:rsidRPr="006D773C">
        <w:tab/>
      </w:r>
      <w:r w:rsidRPr="006D773C">
        <w:tab/>
      </w:r>
      <w:r w:rsidRPr="006D773C">
        <w:tab/>
      </w:r>
      <w:r w:rsidRPr="006D773C">
        <w:tab/>
      </w:r>
      <w:r w:rsidRPr="006D773C">
        <w:tab/>
      </w:r>
      <w:r w:rsidR="006D2418" w:rsidRPr="006D773C">
        <w:t xml:space="preserve">         </w:t>
      </w:r>
      <w:r w:rsidRPr="006D773C">
        <w:t>Posl.br.</w:t>
      </w:r>
      <w:r w:rsidRPr="006D773C">
        <w:rPr>
          <w:bCs/>
        </w:rPr>
        <w:t xml:space="preserve"> </w:t>
      </w:r>
      <w:r w:rsidR="001F3A44" w:rsidRPr="006D773C">
        <w:rPr>
          <w:bCs/>
        </w:rPr>
        <w:t>1 St-</w:t>
      </w:r>
      <w:r w:rsidR="007D25DF">
        <w:rPr>
          <w:bCs/>
        </w:rPr>
        <w:t>24</w:t>
      </w:r>
      <w:r w:rsidR="00D661C0">
        <w:rPr>
          <w:bCs/>
        </w:rPr>
        <w:t>/1</w:t>
      </w:r>
      <w:r w:rsidR="007D25DF">
        <w:rPr>
          <w:bCs/>
        </w:rPr>
        <w:t>7</w:t>
      </w:r>
      <w:r w:rsidR="00847492">
        <w:rPr>
          <w:bCs/>
        </w:rPr>
        <w:t>-</w:t>
      </w:r>
      <w:r w:rsidR="007D25DF">
        <w:rPr>
          <w:bCs/>
        </w:rPr>
        <w:t>48</w:t>
      </w:r>
    </w:p>
    <w:p w:rsidRDefault="00666C9D" w:rsidP="00F6328A" w:rsidR="00666C9D" w:rsidRPr="006D773C">
      <w:pPr>
        <w:jc w:val="center"/>
        <w:rPr>
          <w:bCs/>
        </w:rPr>
      </w:pPr>
    </w:p>
    <w:p w:rsidRDefault="00F6328A" w:rsidP="00F6328A" w:rsidR="00F6328A">
      <w:pPr>
        <w:jc w:val="center"/>
        <w:rPr>
          <w:bCs/>
        </w:rPr>
      </w:pPr>
      <w:r w:rsidRPr="006D773C">
        <w:rPr>
          <w:bCs/>
        </w:rPr>
        <w:t>Z A P I S N I K</w:t>
      </w:r>
    </w:p>
    <w:p w:rsidRDefault="00D661C0" w:rsidP="00F6328A" w:rsidR="00484CF5">
      <w:pPr>
        <w:jc w:val="center"/>
        <w:rPr>
          <w:bCs/>
        </w:rPr>
      </w:pPr>
      <w:r>
        <w:rPr>
          <w:bCs/>
        </w:rPr>
        <w:t>4</w:t>
      </w:r>
      <w:r w:rsidR="009D3CCB">
        <w:rPr>
          <w:bCs/>
        </w:rPr>
        <w:t xml:space="preserve">. </w:t>
      </w:r>
      <w:r w:rsidR="007D25DF">
        <w:rPr>
          <w:bCs/>
        </w:rPr>
        <w:t>prosinca</w:t>
      </w:r>
      <w:r w:rsidR="009D3CCB">
        <w:rPr>
          <w:bCs/>
        </w:rPr>
        <w:t xml:space="preserve"> 201</w:t>
      </w:r>
      <w:r>
        <w:rPr>
          <w:bCs/>
        </w:rPr>
        <w:t>8</w:t>
      </w:r>
      <w:r w:rsidR="00484CF5">
        <w:rPr>
          <w:bCs/>
        </w:rPr>
        <w:t xml:space="preserve">. </w:t>
      </w:r>
    </w:p>
    <w:p w:rsidRDefault="00484CF5" w:rsidP="00F6328A" w:rsidR="00484CF5" w:rsidRPr="006D773C">
      <w:pPr>
        <w:jc w:val="center"/>
        <w:rPr>
          <w:bCs/>
        </w:rPr>
      </w:pPr>
    </w:p>
    <w:p w:rsidRDefault="00D661C0" w:rsidP="00D661C0" w:rsidR="00D661C0" w:rsidRPr="00FD1DC8">
      <w:pPr>
        <w:jc w:val="both"/>
      </w:pPr>
      <w:r>
        <w:t>sa ročišta radi izjašnjavanja o vrijednosti imovine stečajnog dužnika</w:t>
      </w:r>
      <w:r w:rsidRPr="00FD1DC8">
        <w:t xml:space="preserve"> održana kod Trgovačkog suda u Zadru, u stečajnom postupku nad stečajnim dužnikom </w:t>
      </w:r>
      <w:r w:rsidR="007D25DF">
        <w:t>Stečajna masa iza POLET</w:t>
      </w:r>
      <w:r w:rsidR="007D25DF" w:rsidRPr="00FE6A4D">
        <w:t xml:space="preserve"> d.o.o.</w:t>
      </w:r>
      <w:r w:rsidR="007D25DF">
        <w:t xml:space="preserve"> u stečaju</w:t>
      </w:r>
      <w:r w:rsidR="007D25DF" w:rsidRPr="00FE6A4D">
        <w:t xml:space="preserve">, </w:t>
      </w:r>
      <w:r w:rsidR="007D25DF">
        <w:t>Slavonski Brod, Naselje Andrije Hebranga 7/9</w:t>
      </w:r>
      <w:r w:rsidR="007D25DF" w:rsidRPr="00FE6A4D">
        <w:t xml:space="preserve">, OIB: </w:t>
      </w:r>
      <w:r w:rsidR="007D25DF">
        <w:t>46774326006</w:t>
      </w:r>
    </w:p>
    <w:p w:rsidRDefault="00D661C0" w:rsidP="00D661C0" w:rsidR="00D661C0" w:rsidRPr="00FD1DC8">
      <w:pPr>
        <w:jc w:val="both"/>
      </w:pPr>
    </w:p>
    <w:p w:rsidRDefault="00D661C0" w:rsidP="00D661C0" w:rsidR="00D661C0" w:rsidRPr="00FD1DC8">
      <w:pPr>
        <w:jc w:val="both"/>
      </w:pPr>
      <w:r w:rsidRPr="00FD1DC8">
        <w:t>Nazočni od suda:</w:t>
      </w:r>
    </w:p>
    <w:p w:rsidRDefault="00D661C0" w:rsidP="00D661C0" w:rsidR="00D661C0" w:rsidRPr="00FD1DC8">
      <w:pPr>
        <w:jc w:val="both"/>
      </w:pPr>
    </w:p>
    <w:p w:rsidRDefault="00D661C0" w:rsidP="00D661C0" w:rsidR="00D661C0" w:rsidRPr="00FD1DC8">
      <w:pPr>
        <w:jc w:val="both"/>
      </w:pPr>
      <w:r w:rsidRPr="00FD1DC8">
        <w:t>1.</w:t>
      </w:r>
      <w:r>
        <w:t xml:space="preserve"> Ardena Bajlo, sutkinja</w:t>
      </w:r>
    </w:p>
    <w:p w:rsidRDefault="00D661C0" w:rsidP="00D661C0" w:rsidR="00D661C0" w:rsidRPr="00FD1DC8">
      <w:pPr>
        <w:jc w:val="both"/>
      </w:pPr>
      <w:r w:rsidRPr="00FD1DC8">
        <w:t>2.</w:t>
      </w:r>
      <w:r>
        <w:t xml:space="preserve"> Ante Rubelj</w:t>
      </w:r>
      <w:r w:rsidRPr="00FD1DC8">
        <w:t>, zapisničar</w:t>
      </w:r>
    </w:p>
    <w:p w:rsidRDefault="00D661C0" w:rsidP="00D661C0" w:rsidR="00D661C0" w:rsidRPr="00FD1DC8">
      <w:pPr>
        <w:jc w:val="both"/>
      </w:pPr>
    </w:p>
    <w:p w:rsidRDefault="00D661C0" w:rsidP="00D661C0" w:rsidR="00D661C0">
      <w:pPr>
        <w:jc w:val="both"/>
      </w:pPr>
      <w:r w:rsidRPr="00FD1DC8">
        <w:t xml:space="preserve">Utvrđuje se da su na današnje ročište pristupili za </w:t>
      </w:r>
      <w:r w:rsidR="00096C60">
        <w:t xml:space="preserve">razlučne </w:t>
      </w:r>
      <w:r w:rsidRPr="00FD1DC8">
        <w:t>vjerovnike:</w:t>
      </w:r>
      <w:r w:rsidR="00096C60">
        <w:t xml:space="preserve"> nitko</w:t>
      </w:r>
    </w:p>
    <w:p w:rsidRDefault="00096C60" w:rsidP="00D661C0" w:rsidR="00096C60" w:rsidRPr="00FD1DC8">
      <w:pPr>
        <w:jc w:val="both"/>
      </w:pPr>
    </w:p>
    <w:p w:rsidRDefault="00666757" w:rsidP="00666757" w:rsidR="00830A23" w:rsidRPr="00FD1DC8">
      <w:pPr>
        <w:pStyle w:val="Odlomakpopisa"/>
        <w:ind w:left="1800"/>
        <w:jc w:val="both"/>
      </w:pPr>
      <w:r>
        <w:t>za RH Lidija Vitaljić, zamjenica u ŽDO-u Zadar</w:t>
      </w:r>
    </w:p>
    <w:p w:rsidRDefault="00D661C0" w:rsidP="00D661C0" w:rsidR="00D661C0" w:rsidRPr="00FD1DC8">
      <w:pPr>
        <w:jc w:val="both"/>
      </w:pPr>
      <w:r w:rsidRPr="00FD1DC8">
        <w:t xml:space="preserve">Početak u </w:t>
      </w:r>
      <w:r w:rsidR="00096C60">
        <w:t>11,33</w:t>
      </w:r>
      <w:r w:rsidRPr="00FD1DC8">
        <w:t xml:space="preserve"> sati.</w:t>
      </w:r>
    </w:p>
    <w:p w:rsidRDefault="00D661C0" w:rsidP="00D661C0" w:rsidR="00D661C0" w:rsidRPr="00FD1DC8">
      <w:pPr>
        <w:jc w:val="both"/>
      </w:pPr>
    </w:p>
    <w:p w:rsidRDefault="00D661C0" w:rsidP="00D661C0" w:rsidR="00D661C0">
      <w:pPr>
        <w:jc w:val="both"/>
      </w:pPr>
      <w:r w:rsidRPr="00FD1DC8">
        <w:t xml:space="preserve">Utvrđuje se da </w:t>
      </w:r>
      <w:r>
        <w:t>je</w:t>
      </w:r>
      <w:r w:rsidR="007D25DF">
        <w:t xml:space="preserve"> pristupila</w:t>
      </w:r>
      <w:r w:rsidRPr="00FD1DC8">
        <w:t xml:space="preserve"> </w:t>
      </w:r>
      <w:r w:rsidR="007D25DF">
        <w:t>Nada Reljić</w:t>
      </w:r>
      <w:r w:rsidRPr="00FD1DC8">
        <w:t>, stečajn</w:t>
      </w:r>
      <w:r w:rsidR="007D25DF">
        <w:t>a</w:t>
      </w:r>
      <w:r w:rsidRPr="00FD1DC8">
        <w:t xml:space="preserve"> upravitelj</w:t>
      </w:r>
      <w:r w:rsidR="007D25DF">
        <w:t>ica</w:t>
      </w:r>
      <w:r w:rsidRPr="00FD1DC8">
        <w:t>.</w:t>
      </w:r>
    </w:p>
    <w:p w:rsidRDefault="00D661C0" w:rsidP="00D661C0" w:rsidR="00D661C0" w:rsidRPr="00FD1DC8">
      <w:pPr>
        <w:jc w:val="both"/>
      </w:pPr>
    </w:p>
    <w:p w:rsidRDefault="00D661C0" w:rsidP="00D661C0" w:rsidR="00D661C0">
      <w:pPr>
        <w:jc w:val="both"/>
      </w:pPr>
      <w:r w:rsidRPr="00FD1DC8">
        <w:t xml:space="preserve">Utvrđuje se da je oglas o održavanju današnjeg ročišta oglašen </w:t>
      </w:r>
      <w:r w:rsidR="007D25DF">
        <w:t>na e-oglasnoj ploči suda dana 12</w:t>
      </w:r>
      <w:r>
        <w:t xml:space="preserve">. </w:t>
      </w:r>
      <w:r w:rsidR="007D25DF">
        <w:t>listopada</w:t>
      </w:r>
      <w:r>
        <w:t xml:space="preserve"> 2018.</w:t>
      </w:r>
    </w:p>
    <w:p w:rsidRDefault="00D661C0" w:rsidP="00D661C0" w:rsidR="00D661C0">
      <w:pPr>
        <w:jc w:val="both"/>
      </w:pPr>
    </w:p>
    <w:p w:rsidRDefault="00096C60" w:rsidP="00096C60" w:rsidR="00096C60" w:rsidRPr="00096C60">
      <w:pPr>
        <w:contextualSpacing/>
        <w:jc w:val="both"/>
      </w:pPr>
      <w:r w:rsidRPr="00096C60">
        <w:t>kat. čest. 2480 k.o. Umag, zk. ul. 1505, suvlasnički dio s neodređenim omjerom, etažno vlasništvo E-27, dio zgrade označen u planu posebnih dijelova zgrade narančastom bojom koji se sastoji od a3) na I katu, prodajni prostor označen br. 72 C površine 81,52 m2</w:t>
      </w:r>
    </w:p>
    <w:p w:rsidRDefault="00096C60" w:rsidP="00D661C0" w:rsidR="00096C60">
      <w:pPr>
        <w:jc w:val="both"/>
      </w:pPr>
    </w:p>
    <w:p w:rsidRDefault="00096C60" w:rsidP="00D661C0" w:rsidR="00096C60">
      <w:pPr>
        <w:jc w:val="both"/>
      </w:pPr>
      <w:r>
        <w:t>Stečajna upraviteljica predlaže da se početna vrijednost utvrdi na iznos od 362.000,00 kuna.</w:t>
      </w:r>
    </w:p>
    <w:p w:rsidRDefault="00666757" w:rsidP="00D661C0" w:rsidR="00666757">
      <w:pPr>
        <w:jc w:val="both"/>
      </w:pPr>
    </w:p>
    <w:p w:rsidRDefault="00666757" w:rsidP="00D661C0" w:rsidR="00666757">
      <w:pPr>
        <w:jc w:val="both"/>
      </w:pPr>
      <w:r>
        <w:t>Odluka će uslijediti u zakonskom roku.</w:t>
      </w:r>
    </w:p>
    <w:p w:rsidRDefault="00D661C0" w:rsidP="00D661C0" w:rsidR="00D661C0" w:rsidRPr="00FD1DC8">
      <w:pPr>
        <w:jc w:val="both"/>
      </w:pPr>
    </w:p>
    <w:p w:rsidRDefault="00096C60" w:rsidP="00D661C0" w:rsidR="00D661C0" w:rsidRPr="00FD1DC8">
      <w:pPr>
        <w:jc w:val="both"/>
      </w:pPr>
      <w:r>
        <w:t>Dovršeno u 11,35</w:t>
      </w:r>
      <w:r w:rsidR="00D661C0" w:rsidRPr="00FD1DC8">
        <w:t xml:space="preserve"> sati.</w:t>
      </w:r>
    </w:p>
    <w:p w:rsidRDefault="00D661C0" w:rsidP="00D661C0" w:rsidR="00D661C0" w:rsidRPr="00FD1DC8">
      <w:pPr>
        <w:jc w:val="both"/>
      </w:pPr>
    </w:p>
    <w:p w:rsidRDefault="00D661C0" w:rsidP="00D661C0" w:rsidR="00D661C0" w:rsidRPr="00FD1DC8">
      <w:pPr>
        <w:jc w:val="both"/>
      </w:pPr>
      <w:r w:rsidRPr="00FD1DC8">
        <w:t>ZAPISNIČAR</w:t>
      </w:r>
      <w:r w:rsidRPr="00FD1DC8">
        <w:tab/>
      </w:r>
      <w:r w:rsidRPr="00FD1DC8">
        <w:tab/>
      </w:r>
      <w:r>
        <w:tab/>
      </w:r>
      <w:r>
        <w:tab/>
        <w:t xml:space="preserve">     </w:t>
      </w:r>
      <w:r w:rsidRPr="00FD1DC8">
        <w:t>S</w:t>
      </w:r>
      <w:r>
        <w:t>UTKINJA</w:t>
      </w:r>
      <w:r w:rsidRPr="00FD1DC8">
        <w:tab/>
      </w:r>
      <w:r w:rsidRPr="00FD1DC8">
        <w:tab/>
      </w:r>
      <w:r>
        <w:t xml:space="preserve"> </w:t>
      </w:r>
      <w:r w:rsidRPr="00FD1DC8">
        <w:t>STEČAJNI UPRAVITELJ</w:t>
      </w:r>
    </w:p>
    <w:p w:rsidRDefault="00D661C0" w:rsidP="00D661C0" w:rsidR="00D661C0" w:rsidRPr="00FD1DC8">
      <w:pPr>
        <w:jc w:val="both"/>
      </w:pPr>
    </w:p>
    <w:p w:rsidRDefault="00D661C0" w:rsidP="00D661C0" w:rsidR="00D661C0" w:rsidRPr="00FD1DC8">
      <w:pPr>
        <w:jc w:val="both"/>
      </w:pPr>
    </w:p>
    <w:p w:rsidRDefault="00D661C0" w:rsidP="00D661C0" w:rsidR="00D661C0" w:rsidRPr="00FD1DC8">
      <w:pPr>
        <w:jc w:val="both"/>
      </w:pPr>
    </w:p>
    <w:p w:rsidRDefault="00D661C0" w:rsidP="00D661C0" w:rsidR="007E03BC" w:rsidRPr="00830A23">
      <w:pPr>
        <w:jc w:val="both"/>
      </w:pPr>
      <w:r w:rsidRPr="00FD1DC8">
        <w:t>VJEROVNICI</w:t>
      </w:r>
    </w:p>
    <w:sectPr w:rsidSect="00882B0B" w:rsidR="007E03BC" w:rsidRPr="00830A23">
      <w:headerReference w:type="even" r:id="rId10"/>
      <w:headerReference w:type="default" r:id="rId11"/>
      <w:footerReference w:type="even" r:id="rId12"/>
      <w:footerReference w:type="default" r:id="rId13"/>
      <w:pgSz w:h="16838" w:w="11906"/>
      <w:pgMar w:gutter="0" w:footer="709" w:header="709" w:left="1418" w:bottom="851" w:right="1021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6709" w:rsidR="00916709">
      <w:r>
        <w:separator/>
      </w:r>
    </w:p>
  </w:endnote>
  <w:endnote w:id="0" w:type="continuationSeparator">
    <w:p w:rsidRDefault="00916709" w:rsidR="009167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6709" w:rsidP="00F6328A" w:rsidR="00916709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16709" w:rsidP="00F6328A" w:rsidR="00916709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6709" w:rsidP="00F6328A" w:rsidR="00916709">
    <w:pPr>
      <w:pStyle w:val="Podnoje"/>
      <w:framePr w:y="1" w:xAlign="right" w:vAnchor="text" w:hAnchor="margin" w:wrap="around"/>
      <w:rPr>
        <w:rStyle w:val="Brojstranice"/>
      </w:rPr>
    </w:pPr>
  </w:p>
  <w:p w:rsidRDefault="00916709" w:rsidP="005973AD" w:rsidR="00916709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6709" w:rsidR="00916709">
      <w:r>
        <w:separator/>
      </w:r>
    </w:p>
  </w:footnote>
  <w:footnote w:id="0" w:type="continuationSeparator">
    <w:p w:rsidRDefault="00916709" w:rsidR="009167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6709" w:rsidP="007A1E4E" w:rsidR="009167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16709" w:rsidR="0091670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6709" w:rsidP="007A1E4E" w:rsidR="009167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25D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16709" w:rsidP="00020988" w:rsidR="00916709" w:rsidRPr="006D773C">
    <w:pPr>
      <w:jc w:val="right"/>
      <w:rPr>
        <w:bCs/>
      </w:rPr>
    </w:pPr>
    <w:r w:rsidRPr="006D773C">
      <w:t>Posl.br.</w:t>
    </w:r>
    <w:r w:rsidRPr="006D773C">
      <w:rPr>
        <w:bCs/>
      </w:rPr>
      <w:t xml:space="preserve"> 1 St-</w:t>
    </w:r>
    <w:r w:rsidR="002E54BD">
      <w:rPr>
        <w:bCs/>
      </w:rPr>
      <w:t>23/15</w:t>
    </w:r>
    <w:r w:rsidR="008F2BD6">
      <w:rPr>
        <w:bCs/>
      </w:rPr>
      <w:t>-</w:t>
    </w:r>
    <w:r w:rsidR="00401AFD">
      <w:rPr>
        <w:bCs/>
      </w:rPr>
      <w:t>58</w:t>
    </w:r>
  </w:p>
  <w:p w:rsidRDefault="00916709" w:rsidP="00D154FA" w:rsidR="0091670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41879"/>
    <w:multiLevelType w:val="hybridMultilevel"/>
    <w:tmpl w:val="FA3C59F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CC02E1"/>
    <w:multiLevelType w:val="hybridMultilevel"/>
    <w:tmpl w:val="7428AABA"/>
    <w:lvl w:tplc="72CA1C6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280A39"/>
    <w:multiLevelType w:val="hybridMultilevel"/>
    <w:tmpl w:val="1408EA3A"/>
    <w:lvl w:tplc="8B42CD3C" w:ilvl="0"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0AC430C2"/>
    <w:multiLevelType w:val="hybridMultilevel"/>
    <w:tmpl w:val="BED2F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895A8A"/>
    <w:multiLevelType w:val="hybridMultilevel"/>
    <w:tmpl w:val="0F44FA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0FF2EBB"/>
    <w:multiLevelType w:val="hybridMultilevel"/>
    <w:tmpl w:val="A48AC022"/>
    <w:lvl w:tplc="E7A6583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11180622"/>
    <w:multiLevelType w:val="hybridMultilevel"/>
    <w:tmpl w:val="E7041268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7">
    <w:nsid w:val="127F5648"/>
    <w:multiLevelType w:val="hybridMultilevel"/>
    <w:tmpl w:val="96C450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5FA4DAE"/>
    <w:multiLevelType w:val="hybridMultilevel"/>
    <w:tmpl w:val="3762F238"/>
    <w:lvl w:tplc="BB2CFB6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16C10C46"/>
    <w:multiLevelType w:val="hybridMultilevel"/>
    <w:tmpl w:val="956257BC"/>
    <w:lvl w:tplc="2A92688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196D16DE"/>
    <w:multiLevelType w:val="hybridMultilevel"/>
    <w:tmpl w:val="321A8BD8"/>
    <w:lvl w:tplc="85347F5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9B5738B"/>
    <w:multiLevelType w:val="hybridMultilevel"/>
    <w:tmpl w:val="8390A8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D102B6F"/>
    <w:multiLevelType w:val="hybridMultilevel"/>
    <w:tmpl w:val="5D724A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1127955"/>
    <w:multiLevelType w:val="hybridMultilevel"/>
    <w:tmpl w:val="08F284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6FE10A8"/>
    <w:multiLevelType w:val="hybridMultilevel"/>
    <w:tmpl w:val="DE10B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A552B3D"/>
    <w:multiLevelType w:val="hybridMultilevel"/>
    <w:tmpl w:val="35C29C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2A65101F"/>
    <w:multiLevelType w:val="hybridMultilevel"/>
    <w:tmpl w:val="2BB064B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B214E87"/>
    <w:multiLevelType w:val="hybridMultilevel"/>
    <w:tmpl w:val="7A7EC2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2DA71349"/>
    <w:multiLevelType w:val="hybridMultilevel"/>
    <w:tmpl w:val="E14A8AA8"/>
    <w:lvl w:tplc="BC0A4A9E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9">
    <w:nsid w:val="2E9B1BE3"/>
    <w:multiLevelType w:val="hybridMultilevel"/>
    <w:tmpl w:val="EB501CC0"/>
    <w:lvl w:tplc="1CE03B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04A5289"/>
    <w:multiLevelType w:val="hybridMultilevel"/>
    <w:tmpl w:val="A358FD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31F2549C"/>
    <w:multiLevelType w:val="hybridMultilevel"/>
    <w:tmpl w:val="E0108394"/>
    <w:lvl w:tplc="C3D666AA" w:ilvl="0">
      <w:start w:val="3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7881311"/>
    <w:multiLevelType w:val="hybridMultilevel"/>
    <w:tmpl w:val="31503A60"/>
    <w:lvl w:tplc="A3A47D8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C1778A6"/>
    <w:multiLevelType w:val="hybridMultilevel"/>
    <w:tmpl w:val="E6FA8F74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73A51CF"/>
    <w:multiLevelType w:val="hybridMultilevel"/>
    <w:tmpl w:val="8E283706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497016DD"/>
    <w:multiLevelType w:val="hybridMultilevel"/>
    <w:tmpl w:val="CB4805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4D406840"/>
    <w:multiLevelType w:val="hybridMultilevel"/>
    <w:tmpl w:val="4B7EB730"/>
    <w:lvl w:tplc="03A8928A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7">
    <w:nsid w:val="531E5E59"/>
    <w:multiLevelType w:val="hybridMultilevel"/>
    <w:tmpl w:val="268AD06C"/>
    <w:lvl w:tplc="B33EF5D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57842E72"/>
    <w:multiLevelType w:val="hybridMultilevel"/>
    <w:tmpl w:val="50B819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59E56675"/>
    <w:multiLevelType w:val="hybridMultilevel"/>
    <w:tmpl w:val="60506562"/>
    <w:lvl w:tplc="A3CE7D9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F7E3ED0"/>
    <w:multiLevelType w:val="hybridMultilevel"/>
    <w:tmpl w:val="427AB3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2FC1EAC"/>
    <w:multiLevelType w:val="hybridMultilevel"/>
    <w:tmpl w:val="BA4A53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3EF0827"/>
    <w:multiLevelType w:val="hybridMultilevel"/>
    <w:tmpl w:val="DF9E6E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88A4BE8"/>
    <w:multiLevelType w:val="hybridMultilevel"/>
    <w:tmpl w:val="777AF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98F6026"/>
    <w:multiLevelType w:val="hybridMultilevel"/>
    <w:tmpl w:val="D7F8EA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6AE803F9"/>
    <w:multiLevelType w:val="hybridMultilevel"/>
    <w:tmpl w:val="87EE29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781219FB"/>
    <w:multiLevelType w:val="hybridMultilevel"/>
    <w:tmpl w:val="818A14FA"/>
    <w:lvl w:tplc="D3BC742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784B2EAA"/>
    <w:multiLevelType w:val="hybridMultilevel"/>
    <w:tmpl w:val="0ADE589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ABB1ACF"/>
    <w:multiLevelType w:val="hybridMultilevel"/>
    <w:tmpl w:val="30E2943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0">
    <w:nsid w:val="7CC322F4"/>
    <w:multiLevelType w:val="hybridMultilevel"/>
    <w:tmpl w:val="69A456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7D103110"/>
    <w:multiLevelType w:val="hybridMultilevel"/>
    <w:tmpl w:val="C2FA76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29"/>
  </w:num>
  <w:num w:numId="3">
    <w:abstractNumId w:val="37"/>
  </w:num>
  <w:num w:numId="4">
    <w:abstractNumId w:val="38"/>
  </w:num>
  <w:num w:numId="5">
    <w:abstractNumId w:val="14"/>
  </w:num>
  <w:num w:numId="6">
    <w:abstractNumId w:val="3"/>
  </w:num>
  <w:num w:numId="7">
    <w:abstractNumId w:val="41"/>
  </w:num>
  <w:num w:numId="8">
    <w:abstractNumId w:val="17"/>
  </w:num>
  <w:num w:numId="9">
    <w:abstractNumId w:val="23"/>
  </w:num>
  <w:num w:numId="10">
    <w:abstractNumId w:val="0"/>
  </w:num>
  <w:num w:numId="11">
    <w:abstractNumId w:val="16"/>
  </w:num>
  <w:num w:numId="12">
    <w:abstractNumId w:val="18"/>
  </w:num>
  <w:num w:numId="13">
    <w:abstractNumId w:val="27"/>
  </w:num>
  <w:num w:numId="14">
    <w:abstractNumId w:val="33"/>
  </w:num>
  <w:num w:numId="15">
    <w:abstractNumId w:val="39"/>
  </w:num>
  <w:num w:numId="16">
    <w:abstractNumId w:val="10"/>
  </w:num>
  <w:num w:numId="17">
    <w:abstractNumId w:val="35"/>
  </w:num>
  <w:num w:numId="18">
    <w:abstractNumId w:val="7"/>
  </w:num>
  <w:num w:numId="19">
    <w:abstractNumId w:val="8"/>
  </w:num>
  <w:num w:numId="20">
    <w:abstractNumId w:val="15"/>
  </w:num>
  <w:num w:numId="21">
    <w:abstractNumId w:val="13"/>
  </w:num>
  <w:num w:numId="22">
    <w:abstractNumId w:val="24"/>
  </w:num>
  <w:num w:numId="23">
    <w:abstractNumId w:val="11"/>
  </w:num>
  <w:num w:numId="24">
    <w:abstractNumId w:val="40"/>
  </w:num>
  <w:num w:numId="25">
    <w:abstractNumId w:val="30"/>
  </w:num>
  <w:num w:numId="26">
    <w:abstractNumId w:val="32"/>
  </w:num>
  <w:num w:numId="27">
    <w:abstractNumId w:val="31"/>
  </w:num>
  <w:num w:numId="28">
    <w:abstractNumId w:val="1"/>
  </w:num>
  <w:num w:numId="29">
    <w:abstractNumId w:val="12"/>
  </w:num>
  <w:num w:numId="30">
    <w:abstractNumId w:val="4"/>
  </w:num>
  <w:num w:numId="31">
    <w:abstractNumId w:val="20"/>
  </w:num>
  <w:num w:numId="32">
    <w:abstractNumId w:val="9"/>
  </w:num>
  <w:num w:numId="33">
    <w:abstractNumId w:val="28"/>
  </w:num>
  <w:num w:numId="34">
    <w:abstractNumId w:val="21"/>
  </w:num>
  <w:num w:numId="35">
    <w:abstractNumId w:val="34"/>
  </w:num>
  <w:num w:numId="36">
    <w:abstractNumId w:val="25"/>
  </w:num>
  <w:num w:numId="37">
    <w:abstractNumId w:val="22"/>
  </w:num>
  <w:num w:numId="38">
    <w:abstractNumId w:val="5"/>
  </w:num>
  <w:num w:numId="39">
    <w:abstractNumId w:val="36"/>
  </w:num>
  <w:num w:numId="40">
    <w:abstractNumId w:val="19"/>
  </w:num>
  <w:num w:numId="41">
    <w:abstractNumId w:val="26"/>
  </w:num>
  <w:num w:numId="4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28A"/>
    <w:rsid w:val="00007F6C"/>
    <w:rsid w:val="00020773"/>
    <w:rsid w:val="00020988"/>
    <w:rsid w:val="00020FF9"/>
    <w:rsid w:val="00021117"/>
    <w:rsid w:val="000218D4"/>
    <w:rsid w:val="00021EC1"/>
    <w:rsid w:val="0002543A"/>
    <w:rsid w:val="00026F5D"/>
    <w:rsid w:val="00033D76"/>
    <w:rsid w:val="000354AD"/>
    <w:rsid w:val="00036365"/>
    <w:rsid w:val="000411FC"/>
    <w:rsid w:val="00042BB4"/>
    <w:rsid w:val="00052C7C"/>
    <w:rsid w:val="00053C72"/>
    <w:rsid w:val="00053DB1"/>
    <w:rsid w:val="00055ECA"/>
    <w:rsid w:val="00055F9B"/>
    <w:rsid w:val="00057153"/>
    <w:rsid w:val="000635BC"/>
    <w:rsid w:val="00063EC2"/>
    <w:rsid w:val="000745D8"/>
    <w:rsid w:val="00083699"/>
    <w:rsid w:val="00094A6B"/>
    <w:rsid w:val="00096C60"/>
    <w:rsid w:val="000A089E"/>
    <w:rsid w:val="000A44C5"/>
    <w:rsid w:val="000A45E6"/>
    <w:rsid w:val="000A5BE2"/>
    <w:rsid w:val="000B5009"/>
    <w:rsid w:val="000B695B"/>
    <w:rsid w:val="000B7EBA"/>
    <w:rsid w:val="000C0597"/>
    <w:rsid w:val="000D0305"/>
    <w:rsid w:val="000D2BBE"/>
    <w:rsid w:val="000D4CD5"/>
    <w:rsid w:val="000E6BEA"/>
    <w:rsid w:val="000E77C6"/>
    <w:rsid w:val="000F29D4"/>
    <w:rsid w:val="000F4AE4"/>
    <w:rsid w:val="00104D9A"/>
    <w:rsid w:val="001070EA"/>
    <w:rsid w:val="00111F14"/>
    <w:rsid w:val="00112177"/>
    <w:rsid w:val="00114B97"/>
    <w:rsid w:val="001171F7"/>
    <w:rsid w:val="00124589"/>
    <w:rsid w:val="00125016"/>
    <w:rsid w:val="00126262"/>
    <w:rsid w:val="0013006B"/>
    <w:rsid w:val="00130263"/>
    <w:rsid w:val="00131890"/>
    <w:rsid w:val="0013350C"/>
    <w:rsid w:val="00135D10"/>
    <w:rsid w:val="00136059"/>
    <w:rsid w:val="00140320"/>
    <w:rsid w:val="0014621C"/>
    <w:rsid w:val="001505CA"/>
    <w:rsid w:val="00150B52"/>
    <w:rsid w:val="00151361"/>
    <w:rsid w:val="00156468"/>
    <w:rsid w:val="00161E6E"/>
    <w:rsid w:val="001745F3"/>
    <w:rsid w:val="0017576C"/>
    <w:rsid w:val="001772B4"/>
    <w:rsid w:val="00181233"/>
    <w:rsid w:val="00182382"/>
    <w:rsid w:val="001910EF"/>
    <w:rsid w:val="00194142"/>
    <w:rsid w:val="00194860"/>
    <w:rsid w:val="001A1865"/>
    <w:rsid w:val="001A385D"/>
    <w:rsid w:val="001A6C3A"/>
    <w:rsid w:val="001B0471"/>
    <w:rsid w:val="001B1652"/>
    <w:rsid w:val="001B50E8"/>
    <w:rsid w:val="001B5D10"/>
    <w:rsid w:val="001D2C10"/>
    <w:rsid w:val="001D602F"/>
    <w:rsid w:val="001F1768"/>
    <w:rsid w:val="001F3A44"/>
    <w:rsid w:val="001F488C"/>
    <w:rsid w:val="001F74CC"/>
    <w:rsid w:val="002232DF"/>
    <w:rsid w:val="002254BB"/>
    <w:rsid w:val="00227503"/>
    <w:rsid w:val="00227C13"/>
    <w:rsid w:val="00231F50"/>
    <w:rsid w:val="002342AD"/>
    <w:rsid w:val="00234D7D"/>
    <w:rsid w:val="00235D8C"/>
    <w:rsid w:val="002442A8"/>
    <w:rsid w:val="00245474"/>
    <w:rsid w:val="0025323A"/>
    <w:rsid w:val="0025422F"/>
    <w:rsid w:val="00254D34"/>
    <w:rsid w:val="00255229"/>
    <w:rsid w:val="00256631"/>
    <w:rsid w:val="00266A1A"/>
    <w:rsid w:val="002707BF"/>
    <w:rsid w:val="00274AE2"/>
    <w:rsid w:val="00281785"/>
    <w:rsid w:val="002829C4"/>
    <w:rsid w:val="00282A95"/>
    <w:rsid w:val="00290E87"/>
    <w:rsid w:val="0029369A"/>
    <w:rsid w:val="00293D06"/>
    <w:rsid w:val="00294EEF"/>
    <w:rsid w:val="0029565D"/>
    <w:rsid w:val="002A589B"/>
    <w:rsid w:val="002B127B"/>
    <w:rsid w:val="002B2AB3"/>
    <w:rsid w:val="002B4F38"/>
    <w:rsid w:val="002B69E8"/>
    <w:rsid w:val="002C193F"/>
    <w:rsid w:val="002C6155"/>
    <w:rsid w:val="002E07F7"/>
    <w:rsid w:val="002E4344"/>
    <w:rsid w:val="002E54BD"/>
    <w:rsid w:val="002F144A"/>
    <w:rsid w:val="00304EC4"/>
    <w:rsid w:val="003053AA"/>
    <w:rsid w:val="003060B0"/>
    <w:rsid w:val="003144E3"/>
    <w:rsid w:val="003204E7"/>
    <w:rsid w:val="003258CB"/>
    <w:rsid w:val="00344642"/>
    <w:rsid w:val="00345C9D"/>
    <w:rsid w:val="0035114F"/>
    <w:rsid w:val="00352849"/>
    <w:rsid w:val="00353D6B"/>
    <w:rsid w:val="003618AB"/>
    <w:rsid w:val="0036361C"/>
    <w:rsid w:val="0038395C"/>
    <w:rsid w:val="00385E73"/>
    <w:rsid w:val="00386C43"/>
    <w:rsid w:val="003879A1"/>
    <w:rsid w:val="00391E29"/>
    <w:rsid w:val="00392FDC"/>
    <w:rsid w:val="0039650F"/>
    <w:rsid w:val="0039653D"/>
    <w:rsid w:val="003978D7"/>
    <w:rsid w:val="00397B00"/>
    <w:rsid w:val="003A254B"/>
    <w:rsid w:val="003A3E0B"/>
    <w:rsid w:val="003A3F9F"/>
    <w:rsid w:val="003B1A79"/>
    <w:rsid w:val="003B64AA"/>
    <w:rsid w:val="003B71A9"/>
    <w:rsid w:val="003C5DB1"/>
    <w:rsid w:val="003C7D82"/>
    <w:rsid w:val="003D1C88"/>
    <w:rsid w:val="003D253A"/>
    <w:rsid w:val="003D3DA8"/>
    <w:rsid w:val="003D4AB4"/>
    <w:rsid w:val="003D7506"/>
    <w:rsid w:val="003D7B4D"/>
    <w:rsid w:val="003E040E"/>
    <w:rsid w:val="003E77E4"/>
    <w:rsid w:val="003F3E7C"/>
    <w:rsid w:val="003F43B1"/>
    <w:rsid w:val="0040191A"/>
    <w:rsid w:val="00401AFD"/>
    <w:rsid w:val="00406F02"/>
    <w:rsid w:val="004111F5"/>
    <w:rsid w:val="00413264"/>
    <w:rsid w:val="0041393C"/>
    <w:rsid w:val="004248D6"/>
    <w:rsid w:val="00430363"/>
    <w:rsid w:val="00430449"/>
    <w:rsid w:val="00431E52"/>
    <w:rsid w:val="00435883"/>
    <w:rsid w:val="00436B20"/>
    <w:rsid w:val="004408B8"/>
    <w:rsid w:val="00443B92"/>
    <w:rsid w:val="004457A0"/>
    <w:rsid w:val="00446DC1"/>
    <w:rsid w:val="004471D7"/>
    <w:rsid w:val="00451CD0"/>
    <w:rsid w:val="00461C7B"/>
    <w:rsid w:val="00463175"/>
    <w:rsid w:val="004669DC"/>
    <w:rsid w:val="004676B3"/>
    <w:rsid w:val="00470FC3"/>
    <w:rsid w:val="004718D6"/>
    <w:rsid w:val="004768A9"/>
    <w:rsid w:val="00483798"/>
    <w:rsid w:val="00484A86"/>
    <w:rsid w:val="00484CF5"/>
    <w:rsid w:val="00492D2C"/>
    <w:rsid w:val="00495B65"/>
    <w:rsid w:val="00495C91"/>
    <w:rsid w:val="0049604D"/>
    <w:rsid w:val="004973EF"/>
    <w:rsid w:val="004A05BC"/>
    <w:rsid w:val="004A076F"/>
    <w:rsid w:val="004A3CD5"/>
    <w:rsid w:val="004A6D86"/>
    <w:rsid w:val="004A7281"/>
    <w:rsid w:val="004C17E4"/>
    <w:rsid w:val="004C79A1"/>
    <w:rsid w:val="004D56E1"/>
    <w:rsid w:val="004D7E9C"/>
    <w:rsid w:val="004F2642"/>
    <w:rsid w:val="004F514D"/>
    <w:rsid w:val="004F5D52"/>
    <w:rsid w:val="004F7CC5"/>
    <w:rsid w:val="00505953"/>
    <w:rsid w:val="005070AC"/>
    <w:rsid w:val="00510822"/>
    <w:rsid w:val="00513737"/>
    <w:rsid w:val="00520AC6"/>
    <w:rsid w:val="00535C4F"/>
    <w:rsid w:val="00544253"/>
    <w:rsid w:val="00547AF5"/>
    <w:rsid w:val="005564CE"/>
    <w:rsid w:val="00557D21"/>
    <w:rsid w:val="00557DBE"/>
    <w:rsid w:val="00562A79"/>
    <w:rsid w:val="0056502B"/>
    <w:rsid w:val="00570069"/>
    <w:rsid w:val="0057162C"/>
    <w:rsid w:val="0057214C"/>
    <w:rsid w:val="005757CE"/>
    <w:rsid w:val="0058153F"/>
    <w:rsid w:val="005818AD"/>
    <w:rsid w:val="00581BCB"/>
    <w:rsid w:val="0058288B"/>
    <w:rsid w:val="005829F5"/>
    <w:rsid w:val="00582EDB"/>
    <w:rsid w:val="00583824"/>
    <w:rsid w:val="005846BA"/>
    <w:rsid w:val="005900E5"/>
    <w:rsid w:val="00593010"/>
    <w:rsid w:val="005973AD"/>
    <w:rsid w:val="005A6F9B"/>
    <w:rsid w:val="005A7505"/>
    <w:rsid w:val="005B1F1E"/>
    <w:rsid w:val="005B4CD7"/>
    <w:rsid w:val="005B5AF6"/>
    <w:rsid w:val="005C0C08"/>
    <w:rsid w:val="005C3770"/>
    <w:rsid w:val="005D046C"/>
    <w:rsid w:val="005D274B"/>
    <w:rsid w:val="005E0FAF"/>
    <w:rsid w:val="005E31A2"/>
    <w:rsid w:val="005E3879"/>
    <w:rsid w:val="005F0432"/>
    <w:rsid w:val="005F4324"/>
    <w:rsid w:val="005F618F"/>
    <w:rsid w:val="00602A82"/>
    <w:rsid w:val="006038DA"/>
    <w:rsid w:val="00606075"/>
    <w:rsid w:val="00610F28"/>
    <w:rsid w:val="00612BA9"/>
    <w:rsid w:val="00615378"/>
    <w:rsid w:val="0062111E"/>
    <w:rsid w:val="00621452"/>
    <w:rsid w:val="006241B9"/>
    <w:rsid w:val="00625BFD"/>
    <w:rsid w:val="00625DA4"/>
    <w:rsid w:val="00631702"/>
    <w:rsid w:val="0064044B"/>
    <w:rsid w:val="00642AFB"/>
    <w:rsid w:val="00647EAC"/>
    <w:rsid w:val="00650DDC"/>
    <w:rsid w:val="006559B1"/>
    <w:rsid w:val="00662ECB"/>
    <w:rsid w:val="00666757"/>
    <w:rsid w:val="00666C9D"/>
    <w:rsid w:val="006723F2"/>
    <w:rsid w:val="006744BA"/>
    <w:rsid w:val="00674715"/>
    <w:rsid w:val="006777D6"/>
    <w:rsid w:val="0068201B"/>
    <w:rsid w:val="006844BF"/>
    <w:rsid w:val="00686314"/>
    <w:rsid w:val="006868EE"/>
    <w:rsid w:val="006A16A4"/>
    <w:rsid w:val="006A316F"/>
    <w:rsid w:val="006A3CE1"/>
    <w:rsid w:val="006A6144"/>
    <w:rsid w:val="006B4A2D"/>
    <w:rsid w:val="006C0E95"/>
    <w:rsid w:val="006C1CBA"/>
    <w:rsid w:val="006C4C21"/>
    <w:rsid w:val="006C4D8C"/>
    <w:rsid w:val="006C5286"/>
    <w:rsid w:val="006C5B95"/>
    <w:rsid w:val="006D0841"/>
    <w:rsid w:val="006D21F5"/>
    <w:rsid w:val="006D2418"/>
    <w:rsid w:val="006D41E9"/>
    <w:rsid w:val="006D42F7"/>
    <w:rsid w:val="006D608D"/>
    <w:rsid w:val="006D773C"/>
    <w:rsid w:val="006D7C58"/>
    <w:rsid w:val="006E4E2E"/>
    <w:rsid w:val="006F016D"/>
    <w:rsid w:val="006F7386"/>
    <w:rsid w:val="00700C36"/>
    <w:rsid w:val="00711320"/>
    <w:rsid w:val="00715E27"/>
    <w:rsid w:val="00716FAC"/>
    <w:rsid w:val="00722866"/>
    <w:rsid w:val="007239BD"/>
    <w:rsid w:val="0072482E"/>
    <w:rsid w:val="00727756"/>
    <w:rsid w:val="00731781"/>
    <w:rsid w:val="007336B9"/>
    <w:rsid w:val="00733C67"/>
    <w:rsid w:val="00735961"/>
    <w:rsid w:val="00735C8C"/>
    <w:rsid w:val="00737517"/>
    <w:rsid w:val="00737945"/>
    <w:rsid w:val="00741619"/>
    <w:rsid w:val="0074710D"/>
    <w:rsid w:val="00747D36"/>
    <w:rsid w:val="007553CE"/>
    <w:rsid w:val="00766B7A"/>
    <w:rsid w:val="00771D25"/>
    <w:rsid w:val="0078413B"/>
    <w:rsid w:val="007842D8"/>
    <w:rsid w:val="0078519E"/>
    <w:rsid w:val="00793487"/>
    <w:rsid w:val="00793616"/>
    <w:rsid w:val="00794545"/>
    <w:rsid w:val="007954A9"/>
    <w:rsid w:val="007A1A72"/>
    <w:rsid w:val="007A1E4E"/>
    <w:rsid w:val="007A3646"/>
    <w:rsid w:val="007A622E"/>
    <w:rsid w:val="007A71B4"/>
    <w:rsid w:val="007B2CAF"/>
    <w:rsid w:val="007B4460"/>
    <w:rsid w:val="007C023A"/>
    <w:rsid w:val="007D0A76"/>
    <w:rsid w:val="007D25DF"/>
    <w:rsid w:val="007D6724"/>
    <w:rsid w:val="007E03BC"/>
    <w:rsid w:val="007E1067"/>
    <w:rsid w:val="007E33AF"/>
    <w:rsid w:val="007E5003"/>
    <w:rsid w:val="007E66E3"/>
    <w:rsid w:val="007E6E5B"/>
    <w:rsid w:val="00803772"/>
    <w:rsid w:val="0081480F"/>
    <w:rsid w:val="00826431"/>
    <w:rsid w:val="00826807"/>
    <w:rsid w:val="008278C0"/>
    <w:rsid w:val="00830A23"/>
    <w:rsid w:val="00834395"/>
    <w:rsid w:val="0083691C"/>
    <w:rsid w:val="00845508"/>
    <w:rsid w:val="00847492"/>
    <w:rsid w:val="00853AF4"/>
    <w:rsid w:val="00857300"/>
    <w:rsid w:val="008721BC"/>
    <w:rsid w:val="008723DE"/>
    <w:rsid w:val="00872C6A"/>
    <w:rsid w:val="00872DAA"/>
    <w:rsid w:val="008734C2"/>
    <w:rsid w:val="00877C56"/>
    <w:rsid w:val="00881451"/>
    <w:rsid w:val="0088213C"/>
    <w:rsid w:val="00882B0B"/>
    <w:rsid w:val="00883375"/>
    <w:rsid w:val="00885E18"/>
    <w:rsid w:val="00887049"/>
    <w:rsid w:val="00895E74"/>
    <w:rsid w:val="00897347"/>
    <w:rsid w:val="008A5BB7"/>
    <w:rsid w:val="008B353C"/>
    <w:rsid w:val="008B7CD1"/>
    <w:rsid w:val="008C0574"/>
    <w:rsid w:val="008C20B5"/>
    <w:rsid w:val="008C40C3"/>
    <w:rsid w:val="008C49D1"/>
    <w:rsid w:val="008D0F73"/>
    <w:rsid w:val="008D28C0"/>
    <w:rsid w:val="008D795F"/>
    <w:rsid w:val="008D7A10"/>
    <w:rsid w:val="008F2BD6"/>
    <w:rsid w:val="008F4BC8"/>
    <w:rsid w:val="008F509F"/>
    <w:rsid w:val="008F65C5"/>
    <w:rsid w:val="009062F6"/>
    <w:rsid w:val="00910864"/>
    <w:rsid w:val="00913B3B"/>
    <w:rsid w:val="009141AD"/>
    <w:rsid w:val="00916709"/>
    <w:rsid w:val="0092530C"/>
    <w:rsid w:val="00931960"/>
    <w:rsid w:val="009321F3"/>
    <w:rsid w:val="009332E0"/>
    <w:rsid w:val="00935658"/>
    <w:rsid w:val="00941683"/>
    <w:rsid w:val="0094179E"/>
    <w:rsid w:val="00942EAD"/>
    <w:rsid w:val="00943DAC"/>
    <w:rsid w:val="00944F3D"/>
    <w:rsid w:val="009526CC"/>
    <w:rsid w:val="009601B1"/>
    <w:rsid w:val="009613A0"/>
    <w:rsid w:val="0097068E"/>
    <w:rsid w:val="00970989"/>
    <w:rsid w:val="00971689"/>
    <w:rsid w:val="00973306"/>
    <w:rsid w:val="0098035D"/>
    <w:rsid w:val="009811E1"/>
    <w:rsid w:val="009825F9"/>
    <w:rsid w:val="00983B02"/>
    <w:rsid w:val="00986742"/>
    <w:rsid w:val="00996D68"/>
    <w:rsid w:val="00996E8C"/>
    <w:rsid w:val="00997D6F"/>
    <w:rsid w:val="009A243F"/>
    <w:rsid w:val="009A6CE7"/>
    <w:rsid w:val="009B3769"/>
    <w:rsid w:val="009B69FC"/>
    <w:rsid w:val="009C364F"/>
    <w:rsid w:val="009C42BB"/>
    <w:rsid w:val="009C76E8"/>
    <w:rsid w:val="009C7BC8"/>
    <w:rsid w:val="009D0F51"/>
    <w:rsid w:val="009D3CCB"/>
    <w:rsid w:val="009D52FC"/>
    <w:rsid w:val="009E0351"/>
    <w:rsid w:val="009E7AF7"/>
    <w:rsid w:val="009E7BC1"/>
    <w:rsid w:val="009F04D8"/>
    <w:rsid w:val="009F10BF"/>
    <w:rsid w:val="009F1212"/>
    <w:rsid w:val="009F1F5D"/>
    <w:rsid w:val="009F64B2"/>
    <w:rsid w:val="00A00B13"/>
    <w:rsid w:val="00A00D65"/>
    <w:rsid w:val="00A052AD"/>
    <w:rsid w:val="00A12DBE"/>
    <w:rsid w:val="00A1558B"/>
    <w:rsid w:val="00A156EA"/>
    <w:rsid w:val="00A169ED"/>
    <w:rsid w:val="00A24CB2"/>
    <w:rsid w:val="00A25558"/>
    <w:rsid w:val="00A40221"/>
    <w:rsid w:val="00A404B3"/>
    <w:rsid w:val="00A44164"/>
    <w:rsid w:val="00A44908"/>
    <w:rsid w:val="00A44DB6"/>
    <w:rsid w:val="00A47E0E"/>
    <w:rsid w:val="00A50BF4"/>
    <w:rsid w:val="00A529D0"/>
    <w:rsid w:val="00A53501"/>
    <w:rsid w:val="00A56267"/>
    <w:rsid w:val="00A57DC7"/>
    <w:rsid w:val="00A60FE7"/>
    <w:rsid w:val="00A6336B"/>
    <w:rsid w:val="00A63816"/>
    <w:rsid w:val="00A7460B"/>
    <w:rsid w:val="00A7503B"/>
    <w:rsid w:val="00A75CD8"/>
    <w:rsid w:val="00A771ED"/>
    <w:rsid w:val="00A81320"/>
    <w:rsid w:val="00A838CA"/>
    <w:rsid w:val="00A854A0"/>
    <w:rsid w:val="00A85AAA"/>
    <w:rsid w:val="00A9513A"/>
    <w:rsid w:val="00A95FF8"/>
    <w:rsid w:val="00AA0CBA"/>
    <w:rsid w:val="00AA1E83"/>
    <w:rsid w:val="00AB2F43"/>
    <w:rsid w:val="00AB3CA8"/>
    <w:rsid w:val="00AB41C2"/>
    <w:rsid w:val="00AC23F3"/>
    <w:rsid w:val="00AC462A"/>
    <w:rsid w:val="00AC61DA"/>
    <w:rsid w:val="00AC68F3"/>
    <w:rsid w:val="00AD2291"/>
    <w:rsid w:val="00AD243C"/>
    <w:rsid w:val="00AD3EC9"/>
    <w:rsid w:val="00AD484B"/>
    <w:rsid w:val="00AD50EE"/>
    <w:rsid w:val="00AD60E5"/>
    <w:rsid w:val="00AD6A28"/>
    <w:rsid w:val="00AE196D"/>
    <w:rsid w:val="00AF1C12"/>
    <w:rsid w:val="00AF47E1"/>
    <w:rsid w:val="00AF553E"/>
    <w:rsid w:val="00AF7313"/>
    <w:rsid w:val="00B00B06"/>
    <w:rsid w:val="00B01E32"/>
    <w:rsid w:val="00B04E90"/>
    <w:rsid w:val="00B05CC1"/>
    <w:rsid w:val="00B06B5A"/>
    <w:rsid w:val="00B1218F"/>
    <w:rsid w:val="00B12334"/>
    <w:rsid w:val="00B140ED"/>
    <w:rsid w:val="00B15787"/>
    <w:rsid w:val="00B22014"/>
    <w:rsid w:val="00B23BAE"/>
    <w:rsid w:val="00B273E5"/>
    <w:rsid w:val="00B30A85"/>
    <w:rsid w:val="00B31693"/>
    <w:rsid w:val="00B34728"/>
    <w:rsid w:val="00B416CB"/>
    <w:rsid w:val="00B47A41"/>
    <w:rsid w:val="00B510C8"/>
    <w:rsid w:val="00B513A8"/>
    <w:rsid w:val="00B54C33"/>
    <w:rsid w:val="00B64D20"/>
    <w:rsid w:val="00B6560A"/>
    <w:rsid w:val="00B70ED6"/>
    <w:rsid w:val="00B725E9"/>
    <w:rsid w:val="00B75660"/>
    <w:rsid w:val="00B80C4A"/>
    <w:rsid w:val="00B8391D"/>
    <w:rsid w:val="00B84AAF"/>
    <w:rsid w:val="00B90C51"/>
    <w:rsid w:val="00B90D1C"/>
    <w:rsid w:val="00B920E7"/>
    <w:rsid w:val="00B923F2"/>
    <w:rsid w:val="00BA50FA"/>
    <w:rsid w:val="00BA5B55"/>
    <w:rsid w:val="00BB3AC6"/>
    <w:rsid w:val="00BB4AB8"/>
    <w:rsid w:val="00BB61EB"/>
    <w:rsid w:val="00BC37A9"/>
    <w:rsid w:val="00BC3F26"/>
    <w:rsid w:val="00BC6A4E"/>
    <w:rsid w:val="00BD2010"/>
    <w:rsid w:val="00BD3142"/>
    <w:rsid w:val="00BD4831"/>
    <w:rsid w:val="00BE0B59"/>
    <w:rsid w:val="00BE1409"/>
    <w:rsid w:val="00BF5C18"/>
    <w:rsid w:val="00BF73B2"/>
    <w:rsid w:val="00C03BF9"/>
    <w:rsid w:val="00C045DD"/>
    <w:rsid w:val="00C10A53"/>
    <w:rsid w:val="00C24759"/>
    <w:rsid w:val="00C24A51"/>
    <w:rsid w:val="00C27EF5"/>
    <w:rsid w:val="00C326E5"/>
    <w:rsid w:val="00C32A3F"/>
    <w:rsid w:val="00C3352F"/>
    <w:rsid w:val="00C45BEE"/>
    <w:rsid w:val="00C478A6"/>
    <w:rsid w:val="00C47E71"/>
    <w:rsid w:val="00C51A4B"/>
    <w:rsid w:val="00C551A9"/>
    <w:rsid w:val="00C61131"/>
    <w:rsid w:val="00C61A45"/>
    <w:rsid w:val="00C62F30"/>
    <w:rsid w:val="00C6768B"/>
    <w:rsid w:val="00C72B58"/>
    <w:rsid w:val="00C72F5A"/>
    <w:rsid w:val="00C81241"/>
    <w:rsid w:val="00C81D50"/>
    <w:rsid w:val="00C87EE5"/>
    <w:rsid w:val="00C9077B"/>
    <w:rsid w:val="00C941A2"/>
    <w:rsid w:val="00CA55D8"/>
    <w:rsid w:val="00CA6DC5"/>
    <w:rsid w:val="00CA7AB7"/>
    <w:rsid w:val="00CB20C4"/>
    <w:rsid w:val="00CB4F05"/>
    <w:rsid w:val="00CB7CDF"/>
    <w:rsid w:val="00CC2593"/>
    <w:rsid w:val="00CC4049"/>
    <w:rsid w:val="00CC73BF"/>
    <w:rsid w:val="00CC7B27"/>
    <w:rsid w:val="00CD2861"/>
    <w:rsid w:val="00CD3984"/>
    <w:rsid w:val="00CD44CC"/>
    <w:rsid w:val="00CD471E"/>
    <w:rsid w:val="00CD50CD"/>
    <w:rsid w:val="00CD5BE1"/>
    <w:rsid w:val="00CD78E3"/>
    <w:rsid w:val="00CE2C2C"/>
    <w:rsid w:val="00CE4CCB"/>
    <w:rsid w:val="00CE7CE5"/>
    <w:rsid w:val="00D005A4"/>
    <w:rsid w:val="00D03790"/>
    <w:rsid w:val="00D07467"/>
    <w:rsid w:val="00D154FA"/>
    <w:rsid w:val="00D15E54"/>
    <w:rsid w:val="00D26D61"/>
    <w:rsid w:val="00D3093E"/>
    <w:rsid w:val="00D32296"/>
    <w:rsid w:val="00D41098"/>
    <w:rsid w:val="00D4168B"/>
    <w:rsid w:val="00D45D25"/>
    <w:rsid w:val="00D55592"/>
    <w:rsid w:val="00D57A3B"/>
    <w:rsid w:val="00D6470E"/>
    <w:rsid w:val="00D661C0"/>
    <w:rsid w:val="00D765FC"/>
    <w:rsid w:val="00D83A63"/>
    <w:rsid w:val="00D85646"/>
    <w:rsid w:val="00D86144"/>
    <w:rsid w:val="00D92227"/>
    <w:rsid w:val="00D93E72"/>
    <w:rsid w:val="00D9465D"/>
    <w:rsid w:val="00DA185A"/>
    <w:rsid w:val="00DA716F"/>
    <w:rsid w:val="00DA7D90"/>
    <w:rsid w:val="00DA7E79"/>
    <w:rsid w:val="00DB21D1"/>
    <w:rsid w:val="00DB6D26"/>
    <w:rsid w:val="00DB6E9C"/>
    <w:rsid w:val="00DC4EF3"/>
    <w:rsid w:val="00DC74B1"/>
    <w:rsid w:val="00DD0DFF"/>
    <w:rsid w:val="00DD4E4E"/>
    <w:rsid w:val="00DD70D8"/>
    <w:rsid w:val="00DE40DC"/>
    <w:rsid w:val="00DF3494"/>
    <w:rsid w:val="00E02D9D"/>
    <w:rsid w:val="00E04068"/>
    <w:rsid w:val="00E06331"/>
    <w:rsid w:val="00E102C5"/>
    <w:rsid w:val="00E109E7"/>
    <w:rsid w:val="00E1297A"/>
    <w:rsid w:val="00E264C5"/>
    <w:rsid w:val="00E264D1"/>
    <w:rsid w:val="00E33D16"/>
    <w:rsid w:val="00E369E6"/>
    <w:rsid w:val="00E40627"/>
    <w:rsid w:val="00E47BDB"/>
    <w:rsid w:val="00E47C30"/>
    <w:rsid w:val="00E51E33"/>
    <w:rsid w:val="00E72C8B"/>
    <w:rsid w:val="00E75081"/>
    <w:rsid w:val="00E774F2"/>
    <w:rsid w:val="00E80238"/>
    <w:rsid w:val="00E80E56"/>
    <w:rsid w:val="00E81520"/>
    <w:rsid w:val="00E86B94"/>
    <w:rsid w:val="00E911C4"/>
    <w:rsid w:val="00E95E99"/>
    <w:rsid w:val="00EB268D"/>
    <w:rsid w:val="00EB545D"/>
    <w:rsid w:val="00EC0171"/>
    <w:rsid w:val="00EC2726"/>
    <w:rsid w:val="00EC3EC3"/>
    <w:rsid w:val="00EC47B8"/>
    <w:rsid w:val="00EC77EF"/>
    <w:rsid w:val="00ED0534"/>
    <w:rsid w:val="00ED52FE"/>
    <w:rsid w:val="00EE01B5"/>
    <w:rsid w:val="00EE0421"/>
    <w:rsid w:val="00EE1930"/>
    <w:rsid w:val="00EF576C"/>
    <w:rsid w:val="00F00045"/>
    <w:rsid w:val="00F02EAC"/>
    <w:rsid w:val="00F04266"/>
    <w:rsid w:val="00F14D00"/>
    <w:rsid w:val="00F159C5"/>
    <w:rsid w:val="00F17BD9"/>
    <w:rsid w:val="00F207C7"/>
    <w:rsid w:val="00F25089"/>
    <w:rsid w:val="00F265DA"/>
    <w:rsid w:val="00F30FD7"/>
    <w:rsid w:val="00F34C39"/>
    <w:rsid w:val="00F41D67"/>
    <w:rsid w:val="00F463E1"/>
    <w:rsid w:val="00F55FDC"/>
    <w:rsid w:val="00F56439"/>
    <w:rsid w:val="00F57F96"/>
    <w:rsid w:val="00F6328A"/>
    <w:rsid w:val="00F67C42"/>
    <w:rsid w:val="00F7742F"/>
    <w:rsid w:val="00F80803"/>
    <w:rsid w:val="00FA4E22"/>
    <w:rsid w:val="00FB030E"/>
    <w:rsid w:val="00FB0436"/>
    <w:rsid w:val="00FB22F7"/>
    <w:rsid w:val="00FC2AF3"/>
    <w:rsid w:val="00FC3D53"/>
    <w:rsid w:val="00FD0567"/>
    <w:rsid w:val="00FD570E"/>
    <w:rsid w:val="00FE2E87"/>
    <w:rsid w:val="00FE5D01"/>
    <w:rsid w:val="00FE79E6"/>
    <w:rsid w:val="00FE7C34"/>
    <w:rsid w:val="00FF0508"/>
    <w:rsid w:val="00FF6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328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rsid w:val="00F6328A"/>
    <w:pPr>
      <w:ind w:firstLine="708"/>
      <w:jc w:val="both"/>
    </w:pPr>
    <w:rPr>
      <w:rFonts w:cs="Arial" w:hAnsi="Arial" w:ascii="Arial"/>
    </w:rPr>
  </w:style>
  <w:style w:styleId="Podnoje" w:type="paragraph">
    <w:name w:val="footer"/>
    <w:basedOn w:val="Normal"/>
    <w:rsid w:val="00F6328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6328A"/>
  </w:style>
  <w:style w:styleId="Tekstbalonia" w:type="paragraph">
    <w:name w:val="Balloon Text"/>
    <w:basedOn w:val="Normal"/>
    <w:semiHidden/>
    <w:rsid w:val="00CC73B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973AD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uiPriority w:val="59"/>
    <w:rsid w:val="005D274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uiPriority w:val="99"/>
    <w:unhideWhenUsed/>
    <w:rsid w:val="009E7BC1"/>
    <w:rPr>
      <w:color w:val="0000FF"/>
      <w:u w:val="single"/>
    </w:rPr>
  </w:style>
  <w:style w:styleId="SlijeenaHiperveza" w:type="character">
    <w:name w:val="FollowedHyperlink"/>
    <w:uiPriority w:val="99"/>
    <w:unhideWhenUsed/>
    <w:rsid w:val="009E7BC1"/>
    <w:rPr>
      <w:color w:val="800080"/>
      <w:u w:val="single"/>
    </w:rPr>
  </w:style>
  <w:style w:styleId="Odlomakpopisa" w:type="paragraph">
    <w:name w:val="List Paragraph"/>
    <w:basedOn w:val="Normal"/>
    <w:uiPriority w:val="34"/>
    <w:qFormat/>
    <w:rsid w:val="0098035D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F5D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5D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5D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5D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5D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328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rsid w:val="00F6328A"/>
    <w:pPr>
      <w:ind w:firstLine="708"/>
      <w:jc w:val="both"/>
    </w:pPr>
    <w:rPr>
      <w:rFonts w:ascii="Arial" w:cs="Arial" w:hAnsi="Arial"/>
    </w:rPr>
  </w:style>
  <w:style w:styleId="Podnoje" w:type="paragraph">
    <w:name w:val="footer"/>
    <w:basedOn w:val="Normal"/>
    <w:rsid w:val="00F6328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6328A"/>
  </w:style>
  <w:style w:styleId="Tekstbalonia" w:type="paragraph">
    <w:name w:val="Balloon Text"/>
    <w:basedOn w:val="Normal"/>
    <w:semiHidden/>
    <w:rsid w:val="00CC73B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973AD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uiPriority w:val="59"/>
    <w:rsid w:val="005D274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uiPriority w:val="99"/>
    <w:unhideWhenUsed/>
    <w:rsid w:val="009E7BC1"/>
    <w:rPr>
      <w:color w:val="0000FF"/>
      <w:u w:val="single"/>
    </w:rPr>
  </w:style>
  <w:style w:styleId="SlijeenaHiperveza" w:type="character">
    <w:name w:val="FollowedHyperlink"/>
    <w:uiPriority w:val="99"/>
    <w:unhideWhenUsed/>
    <w:rsid w:val="009E7BC1"/>
    <w:rPr>
      <w:color w:val="800080"/>
      <w:u w:val="single"/>
    </w:rPr>
  </w:style>
  <w:style w:styleId="Odlomakpopisa" w:type="paragraph">
    <w:name w:val="List Paragraph"/>
    <w:basedOn w:val="Normal"/>
    <w:uiPriority w:val="34"/>
    <w:qFormat/>
    <w:rsid w:val="0098035D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F5D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5D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5D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5D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5D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160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073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289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6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9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631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395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1650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3609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41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7801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604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445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4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5283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1788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8733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576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8655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498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563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621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141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716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957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6694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761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696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556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394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4754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818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743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815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4933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7171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4928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6090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5900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2066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580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7857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1132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559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6148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443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244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2601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9705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460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89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4. prosinca 2018.</izvorni_sadrzaj>
    <derivirana_varijabla naziv="DomainObject.StvarniPocetakDatum_1">4. prosinca 2018.</derivirana_varijabla>
  </DomainObject.StvarniPocetakDatum>
  <DomainObject.StvarniZavrsetakDatum>
    <izvorni_sadrzaj>4. prosinca 2018.</izvorni_sadrzaj>
    <derivirana_varijabla naziv="DomainObject.StvarniZavrsetakDatum_1">4. prosinca 2018.</derivirana_varijabla>
  </DomainObject.StvarniZavrsetakDatum>
  <DomainObject.PlaniraniZavrsetakDatum>
    <izvorni_sadrzaj>4. prosinca 2018.</izvorni_sadrzaj>
    <derivirana_varijabla naziv="DomainObject.PlaniraniZavrsetakDatum_1">4. prosinca 2018.</derivirana_varijabla>
  </DomainObject.PlaniraniZavrsetakDatum>
  <DomainObject.PlaniraniPocetakDatum>
    <izvorni_sadrzaj>4. prosinca 2018.</izvorni_sadrzaj>
    <derivirana_varijabla naziv="DomainObject.PlaniraniPocetakDatum_1">4. prosinca 2018.</derivirana_varijabla>
  </DomainObject.PlaniraniPocetakDatum>
  <DomainObject.StvarniPocetakVrijeme>
    <izvorni_sadrzaj>11:33</izvorni_sadrzaj>
    <derivirana_varijabla naziv="DomainObject.StvarniPocetakVrijeme_1">11:33</derivirana_varijabla>
  </DomainObject.StvarniPocetakVrijeme>
  <DomainObject.StvarniZavrsetakVrijeme>
    <izvorni_sadrzaj>11:35</izvorni_sadrzaj>
    <derivirana_varijabla naziv="DomainObject.StvarniZavrsetakVrijeme_1">11:35</derivirana_varijabla>
  </DomainObject.StvarniZavrsetakVrijeme>
  <DomainObject.PlaniraniZavrsetakVrijeme>
    <izvorni_sadrzaj>10:25</izvorni_sadrzaj>
    <derivirana_varijabla naziv="DomainObject.PlaniraniZavrsetakVrijeme_1">10:25</derivirana_varijabla>
  </DomainObject.PlaniraniZavrsetakVrijeme>
  <DomainObject.PlaniraniPocetakVrijeme>
    <izvorni_sadrzaj>10:10</izvorni_sadrzaj>
    <derivirana_varijabla naziv="DomainObject.PlaniraniPocetakVrijeme_1">10:10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prosinca 2018.</izvorni_sadrzaj>
    <derivirana_varijabla naziv="DomainObject.Zapisnik.DatumKreiranja_1">4. prosinca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St-24/2017-28</izvorni_sadrzaj>
    <derivirana_varijabla naziv="DomainObject.Zapisnik.Oznaka_1">St-24/2017-28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</izvorni_sadrzaj>
    <derivirana_varijabla naziv="DomainObject.Predmet.Broj_1">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St-24/2017</izvorni_sadrzaj>
    <derivirana_varijabla naziv="DomainObject.Predmet.OznakaBroj_1">St-24/2017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POLET d.o.o. UMAG</izvorni_sadrzaj>
    <derivirana_varijabla naziv="DomainObject.Predmet.ProtustrankaFormated_1">  POLET d.o.o. UMAG</derivirana_varijabla>
  </DomainObject.Predmet.ProtustrankaFormated>
  <DomainObject.Predmet.ProtustrankaFormatedOIB>
    <izvorni_sadrzaj>  POLET d.o.o. UMAG, OIB 92834168272</izvorni_sadrzaj>
    <derivirana_varijabla naziv="DomainObject.Predmet.ProtustrankaFormatedOIB_1">  POLET d.o.o. UMAG, OIB 92834168272</derivirana_varijabla>
  </DomainObject.Predmet.ProtustrankaFormatedOIB>
  <DomainObject.Predmet.ProtustrankaFormatedWithAdress>
    <izvorni_sadrzaj> POLET d.o.o. UMAG, Ulica 1.Svibnja/bb, 52470 Umag</izvorni_sadrzaj>
    <derivirana_varijabla naziv="DomainObject.Predmet.ProtustrankaFormatedWithAdress_1"> POLET d.o.o. UMAG, Ulica 1.Svibnja/bb, 52470 Umag</derivirana_varijabla>
  </DomainObject.Predmet.ProtustrankaFormatedWithAdress>
  <DomainObject.Predmet.ProtustrankaFormatedWithAdressOIB>
    <izvorni_sadrzaj> POLET d.o.o. UMAG, OIB 92834168272, Ulica 1.Svibnja/bb, 52470 Umag</izvorni_sadrzaj>
    <derivirana_varijabla naziv="DomainObject.Predmet.ProtustrankaFormatedWithAdressOIB_1"> POLET d.o.o. UMAG, OIB 92834168272, Ulica 1.Svibnja/bb, 52470 Umag</derivirana_varijabla>
  </DomainObject.Predmet.ProtustrankaFormatedWithAdressOIB>
  <DomainObject.Predmet.ProtustrankaWithAdress>
    <izvorni_sadrzaj>POLET d.o.o. UMAG Ulica 1.Svibnja/bb, 52470 Umag</izvorni_sadrzaj>
    <derivirana_varijabla naziv="DomainObject.Predmet.ProtustrankaWithAdress_1">POLET d.o.o. UMAG Ulica 1.Svibnja/bb, 52470 Umag</derivirana_varijabla>
  </DomainObject.Predmet.ProtustrankaWithAdress>
  <DomainObject.Predmet.ProtustrankaWithAdressOIB>
    <izvorni_sadrzaj>POLET d.o.o. UMAG, OIB 92834168272, Ulica 1.Svibnja/bb, 52470 Umag</izvorni_sadrzaj>
    <derivirana_varijabla naziv="DomainObject.Predmet.ProtustrankaWithAdressOIB_1">POLET d.o.o. UMAG, OIB 92834168272, Ulica 1.Svibnja/bb, 52470 Umag</derivirana_varijabla>
  </DomainObject.Predmet.ProtustrankaWithAdressOIB>
  <DomainObject.Predmet.ProtustrankaNazivFormated>
    <izvorni_sadrzaj>POLET d.o.o. UMAG</izvorni_sadrzaj>
    <derivirana_varijabla naziv="DomainObject.Predmet.ProtustrankaNazivFormated_1">POLET d.o.o. UMAG</derivirana_varijabla>
  </DomainObject.Predmet.ProtustrankaNazivFormated>
  <DomainObject.Predmet.ProtustrankaNazivFormatedOIB>
    <izvorni_sadrzaj>POLET d.o.o. UMAG, OIB 92834168272</izvorni_sadrzaj>
    <derivirana_varijabla naziv="DomainObject.Predmet.ProtustrankaNazivFormatedOIB_1">POLET d.o.o. UMAG, OIB 92834168272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POLET d.o.o. UMAG</item>
    </izvorni_sadrzaj>
    <derivirana_varijabla naziv="DomainObject.Predmet.ProtuStrankaListFormated_1">
      <item>POLET d.o.o. UMAG</item>
    </derivirana_varijabla>
  </DomainObject.Predmet.ProtuStrankaListFormated>
  <DomainObject.Predmet.ProtuStrankaListFormatedOIB>
    <izvorni_sadrzaj>
      <item>POLET d.o.o. UMAG, OIB 92834168272</item>
    </izvorni_sadrzaj>
    <derivirana_varijabla naziv="DomainObject.Predmet.ProtuStrankaListFormatedOIB_1">
      <item>POLET d.o.o. UMAG, OIB 92834168272</item>
    </derivirana_varijabla>
  </DomainObject.Predmet.ProtuStrankaListFormatedOIB>
  <DomainObject.Predmet.ProtuStrankaListFormatedWithAdress>
    <izvorni_sadrzaj>
      <item>POLET d.o.o. UMAG, Ulica 1.Svibnja/bb, 52470 Umag</item>
    </izvorni_sadrzaj>
    <derivirana_varijabla naziv="DomainObject.Predmet.ProtuStrankaListFormatedWithAdress_1">
      <item>POLET d.o.o. UMAG, Ulica 1.Svibnja/bb, 52470 Umag</item>
    </derivirana_varijabla>
  </DomainObject.Predmet.ProtuStrankaListFormatedWithAdress>
  <DomainObject.Predmet.ProtuStrankaListFormatedWithAdressOIB>
    <izvorni_sadrzaj>
      <item>POLET d.o.o. UMAG, OIB 92834168272, Ulica 1.Svibnja/bb, 52470 Umag</item>
    </izvorni_sadrzaj>
    <derivirana_varijabla naziv="DomainObject.Predmet.ProtuStrankaListFormatedWithAdressOIB_1">
      <item>POLET d.o.o. UMAG, OIB 92834168272, Ulica 1.Svibnja/bb, 52470 Umag</item>
    </derivirana_varijabla>
  </DomainObject.Predmet.ProtuStrankaListFormatedWithAdressOIB>
  <DomainObject.Predmet.ProtuStrankaListNazivFormated>
    <izvorni_sadrzaj>
      <item>POLET d.o.o. UMAG</item>
    </izvorni_sadrzaj>
    <derivirana_varijabla naziv="DomainObject.Predmet.ProtuStrankaListNazivFormated_1">
      <item>POLET d.o.o. UMAG</item>
    </derivirana_varijabla>
  </DomainObject.Predmet.ProtuStrankaListNazivFormated>
  <DomainObject.Predmet.ProtuStrankaListNazivFormatedOIB>
    <izvorni_sadrzaj>
      <item>POLET d.o.o. UMAG, OIB 92834168272</item>
    </izvorni_sadrzaj>
    <derivirana_varijabla naziv="DomainObject.Predmet.ProtuStrankaListNazivFormatedOIB_1">
      <item>POLET d.o.o. UMAG, OIB 92834168272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>St-24/2017-28</izvorni_sadrzaj>
    <derivirana_varijabla naziv="DomainObject.PoslovniBrojDokumenta_1">St-24/2017-28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POLET d.o.o. UMAG</izvorni_sadrzaj>
    <derivirana_varijabla naziv="DomainObject.Predmet.ProtustrankaIDrugi_1">POLET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POLET d.o.o. UMAG, OIB 92834168272, Ulica 1.Svibnja/bb, 52470 Umag</izvorni_sadrzaj>
    <derivirana_varijabla naziv="DomainObject.Predmet.ProtustrankaIDrugiAdressOIB_1">POLET d.o.o. UMAG, OIB 92834168272, Ulica 1.Svibnja/bb,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POLET d.o.o. UMAG</item>
      <item>FINANCIJSKA AGENCIJA, RC RIJEKA, PODRUŽNICA PULA, PULA</item>
    </izvorni_sadrzaj>
    <derivirana_varijabla naziv="DomainObject.Predmet.SudioniciListNaziv_1">
      <item>POLET d.o.o. UMAG</item>
      <item>FINANCIJSKA AGENCIJA, RC RIJEKA, PODRUŽNICA PULA, PULA</item>
    </derivirana_varijabla>
  </DomainObject.Predmet.SudioniciListNaziv>
  <DomainObject.Predmet.SudioniciListAdressOIB>
    <izvorni_sadrzaj>
      <item>POLET d.o.o. UMAG, OIB 92834168272, Ulica 1.Svibnja/bb,52470 Umag</item>
      <item>FINANCIJSKA AGENCIJA, RC RIJEKA, PODRUŽNICA PULA, PULA, OIB 85821130368, Giardini 5,52100 Pula</item>
    </izvorni_sadrzaj>
    <derivirana_varijabla naziv="DomainObject.Predmet.SudioniciListAdressOIB_1">
      <item>POLET d.o.o. UMAG, OIB 92834168272, Ulica 1.Svibnja/bb,52470 Umag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92834168272</item>
      <item>, OIB 85821130368</item>
    </izvorni_sadrzaj>
    <derivirana_varijabla naziv="DomainObject.Predmet.SudioniciListNazivOIB_1">
      <item>, OIB 92834168272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prosinca 2018.</izvorni_sadrzaj>
    <derivirana_varijabla naziv="DomainObject.Predmet.DatumZadnjeOdrzaneSudskeRadnje_1">4. prosinca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8B94C6-8A4D-4219-B96C-47A7195136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183</properties:Words>
  <properties:Characters>993</properties:Characters>
  <properties:Lines>39</properties:Lines>
  <properties:Paragraphs>18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 HRVATSKA</vt:lpstr>
    </vt:vector>
  </properties:TitlesOfParts>
  <properties:LinksUpToDate>false</properties:LinksUpToDate>
  <properties:CharactersWithSpaces>1183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2018-12-03T13:58:00Z</dcterms:created>
  <dc:creator>Ardena Bajlo</dc:creator>
  <cp:lastModifiedBy>Ante Rubelj</cp:lastModifiedBy>
  <cp:lastPrinted>2017-02-08T12:00:00Z</cp:lastPrinted>
  <dcterms:modified xmlns:xsi="http://www.w3.org/2001/XMLSchema-instance" xsi:type="dcterms:W3CDTF">2018-12-04T12:55:00Z</dcterms:modified>
  <cp:revision>6</cp:revision>
  <dc:title>REPUBLIKA 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St-24/2017-28 / Zapisnik - Ročište (1St- 24-17  polet d.o.o. 4.12.2018..- ročište radi izjašnjavanja o vrijednosti pokretnine.docx)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