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9e3d" w14:paraId="6059e3d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2B723F">
        <w:rPr>
          <w:b/>
        </w:rPr>
        <w:t>002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DA5559">
        <w:rPr>
          <w:b/>
        </w:rPr>
        <w:t>3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EF08E9">
        <w:t xml:space="preserve"> </w:t>
      </w:r>
      <w:r w:rsidR="002B723F">
        <w:t>Dudo usluge j.d.o.o. za ugostiteljstvo</w:t>
      </w:r>
      <w:r w:rsidR="00EF08E9" w:rsidRPr="00F81F9F">
        <w:t>, skraćena tvrtka:</w:t>
      </w:r>
      <w:r w:rsidR="00247A88" w:rsidRPr="00F81F9F">
        <w:t xml:space="preserve"> </w:t>
      </w:r>
      <w:r w:rsidR="002B723F">
        <w:t>Dudo usluge j.d.o.o., Jastrebarsko ( Grad Jastrebarsko ), Ulica bana Josipa Jelačića 36, OIB 90535146524</w:t>
      </w:r>
      <w:r w:rsidRPr="00690169">
        <w:t xml:space="preserve"> dana </w:t>
      </w:r>
      <w:r w:rsidR="00DA5559">
        <w:t>11</w:t>
      </w:r>
      <w:r w:rsidR="003D7F32">
        <w:t>.</w:t>
      </w:r>
      <w:r w:rsidR="00021CE0">
        <w:t xml:space="preserve"> </w:t>
      </w:r>
      <w:r w:rsidR="00F81F9F">
        <w:t>listopada</w:t>
      </w:r>
      <w:r w:rsidRPr="00690169">
        <w:t xml:space="preserve"> 201</w:t>
      </w:r>
      <w:r w:rsidR="00F81F9F">
        <w:t>7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DA5559" w:rsidP="003D7F32" w:rsidR="007B218F" w:rsidRPr="003D7F32">
      <w:pPr>
        <w:ind w:left="360"/>
        <w:jc w:val="center"/>
        <w:rPr>
          <w:b/>
        </w:rPr>
      </w:pPr>
      <w:r>
        <w:rPr>
          <w:b/>
        </w:rPr>
        <w:t>15</w:t>
      </w:r>
      <w:r w:rsidR="003D7F32">
        <w:rPr>
          <w:b/>
        </w:rPr>
        <w:t xml:space="preserve">. </w:t>
      </w:r>
      <w:r w:rsidR="00F81F9F">
        <w:rPr>
          <w:b/>
        </w:rPr>
        <w:t>studenog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F81F9F">
        <w:rPr>
          <w:b/>
        </w:rPr>
        <w:t>7</w:t>
      </w:r>
      <w:r w:rsidR="007B218F" w:rsidRPr="003D7F32">
        <w:rPr>
          <w:b/>
        </w:rPr>
        <w:t xml:space="preserve">. godine u </w:t>
      </w:r>
      <w:r w:rsidR="00F84FFB">
        <w:rPr>
          <w:b/>
        </w:rPr>
        <w:t>09</w:t>
      </w:r>
      <w:r w:rsidR="007B218F" w:rsidRPr="003D7F32">
        <w:rPr>
          <w:b/>
        </w:rPr>
        <w:t>:</w:t>
      </w:r>
      <w:r w:rsidR="002B723F">
        <w:rPr>
          <w:b/>
        </w:rPr>
        <w:t>0</w:t>
      </w:r>
      <w:r w:rsidR="007B218F" w:rsidRPr="003D7F32">
        <w:rPr>
          <w:b/>
        </w:rPr>
        <w:t>0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2B723F">
        <w:t>dvije</w:t>
      </w:r>
      <w:r w:rsidR="00FE1842">
        <w:t xml:space="preserve"> </w:t>
      </w:r>
      <w:r w:rsidR="00D63FAD">
        <w:t>zaposlen</w:t>
      </w:r>
      <w:r w:rsidR="002B723F">
        <w:t>e</w:t>
      </w:r>
      <w:r w:rsidR="00690169">
        <w:t xml:space="preserve"> osob</w:t>
      </w:r>
      <w:r w:rsidR="002B723F">
        <w:t>e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FE1842">
        <w:t>i</w:t>
      </w:r>
      <w:r w:rsidR="00D134B2">
        <w:t xml:space="preserve"> račun kod </w:t>
      </w:r>
      <w:r w:rsidR="002B723F">
        <w:t>Privredne</w:t>
      </w:r>
      <w:r w:rsidR="00021CE0">
        <w:t xml:space="preserve"> banke</w:t>
      </w:r>
      <w:r w:rsidR="00F84FFB">
        <w:t xml:space="preserve"> d.d.</w:t>
      </w:r>
      <w:r w:rsidR="00021CE0">
        <w:t xml:space="preserve"> 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7/St-1</w:t>
      </w:r>
      <w:r w:rsidR="002B723F">
        <w:rPr>
          <w:b/>
        </w:rPr>
        <w:t>002</w:t>
      </w:r>
      <w:r w:rsidR="00DA5559">
        <w:rPr>
          <w:b/>
        </w:rPr>
        <w:t>/2017-3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DA5559">
        <w:t>11</w:t>
      </w:r>
      <w:r w:rsidR="003D7F32">
        <w:t xml:space="preserve">. </w:t>
      </w:r>
      <w:r w:rsidR="00F81F9F">
        <w:t>listopada</w:t>
      </w:r>
      <w:r w:rsidR="007B218F" w:rsidRPr="00E22421">
        <w:t xml:space="preserve"> 201</w:t>
      </w:r>
      <w:r w:rsidR="00F81F9F">
        <w:t>7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F81F9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 xml:space="preserve">  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F81F9F">
        <w:t xml:space="preserve">  </w:t>
      </w:r>
      <w:r w:rsidR="00EA5054">
        <w:t xml:space="preserve">  </w:t>
      </w:r>
      <w:r w:rsidR="00F81F9F">
        <w:t xml:space="preserve"> </w:t>
      </w:r>
      <w:r w:rsidR="00953C42">
        <w:t>Mirna Vujčić</w:t>
      </w:r>
    </w:p>
    <w:p w:rsidRDefault="00EA5054" w:rsidP="00EA5054" w:rsidR="00EA505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BF0BC9" w:rsidP="00BF0BC9" w:rsidR="00BF0BC9" w:rsidRPr="00BF0BC9">
      <w:r w:rsidRPr="00BF0BC9">
        <w:t>DNA:</w:t>
      </w:r>
    </w:p>
    <w:p w:rsidRDefault="00BF0BC9" w:rsidP="00BF0BC9" w:rsidR="00BF0BC9" w:rsidRPr="00BF0BC9">
      <w:r w:rsidRPr="00BF0BC9">
        <w:t>1. Objaviti na mrežnoj stranici e-Oglasna ploča sudova</w:t>
      </w:r>
    </w:p>
    <w:p w:rsidRDefault="00BF0BC9" w:rsidP="00BF0BC9" w:rsidR="00BF0BC9" w:rsidRPr="00BF0BC9">
      <w:r w:rsidRPr="00BF0BC9">
        <w:t>2. Dostaviti:</w:t>
      </w:r>
    </w:p>
    <w:p w:rsidRDefault="00BF0BC9" w:rsidP="00BF0BC9" w:rsidR="00BF0BC9" w:rsidRPr="00BF0BC9">
      <w:r w:rsidRPr="00BF0BC9">
        <w:t>- Zakonsk</w:t>
      </w:r>
      <w:r w:rsidR="00D134B2">
        <w:t>om</w:t>
      </w:r>
      <w:r w:rsidR="00B73EED">
        <w:t xml:space="preserve"> zastupni</w:t>
      </w:r>
      <w:r w:rsidR="00D134B2">
        <w:t>ku</w:t>
      </w:r>
      <w:r w:rsidRPr="00BF0BC9">
        <w:t xml:space="preserve"> dužnika</w:t>
      </w:r>
    </w:p>
    <w:p w:rsidRDefault="00BF0BC9" w:rsidP="00BF0BC9" w:rsidR="00BF0BC9" w:rsidRPr="00BF0BC9">
      <w:r w:rsidRPr="00BF0BC9">
        <w:t xml:space="preserve">- FINI, Regionalni centar </w:t>
      </w:r>
      <w:r w:rsidR="00F84FFB">
        <w:t>Zagreb</w:t>
      </w:r>
    </w:p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8CD"/>
    <w:rsid w:val="000331E7"/>
    <w:rsid w:val="0004414C"/>
    <w:rsid w:val="00086331"/>
    <w:rsid w:val="000A5A3C"/>
    <w:rsid w:val="00104ADD"/>
    <w:rsid w:val="001117FD"/>
    <w:rsid w:val="00114EB8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B3BFE"/>
    <w:rsid w:val="002B723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3D7F32"/>
    <w:rsid w:val="003E6886"/>
    <w:rsid w:val="003F3C59"/>
    <w:rsid w:val="004436AF"/>
    <w:rsid w:val="004777F4"/>
    <w:rsid w:val="00485448"/>
    <w:rsid w:val="00491C34"/>
    <w:rsid w:val="00492E37"/>
    <w:rsid w:val="004D073A"/>
    <w:rsid w:val="004E3E55"/>
    <w:rsid w:val="00526308"/>
    <w:rsid w:val="00550B9D"/>
    <w:rsid w:val="00550C24"/>
    <w:rsid w:val="00552EF9"/>
    <w:rsid w:val="00611CF7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4F52"/>
    <w:rsid w:val="00775014"/>
    <w:rsid w:val="007925F3"/>
    <w:rsid w:val="007A3275"/>
    <w:rsid w:val="007B1049"/>
    <w:rsid w:val="007B218F"/>
    <w:rsid w:val="007C6576"/>
    <w:rsid w:val="007E4D86"/>
    <w:rsid w:val="00803F3D"/>
    <w:rsid w:val="00827022"/>
    <w:rsid w:val="0085083F"/>
    <w:rsid w:val="0085247E"/>
    <w:rsid w:val="008735D8"/>
    <w:rsid w:val="00880A21"/>
    <w:rsid w:val="008861F7"/>
    <w:rsid w:val="008C0ABB"/>
    <w:rsid w:val="008E3CD8"/>
    <w:rsid w:val="008E478D"/>
    <w:rsid w:val="008F0165"/>
    <w:rsid w:val="009405CF"/>
    <w:rsid w:val="00953C42"/>
    <w:rsid w:val="00A27058"/>
    <w:rsid w:val="00AC0BF3"/>
    <w:rsid w:val="00AC4B89"/>
    <w:rsid w:val="00B05CE1"/>
    <w:rsid w:val="00B113C9"/>
    <w:rsid w:val="00B3199A"/>
    <w:rsid w:val="00B52270"/>
    <w:rsid w:val="00B5326F"/>
    <w:rsid w:val="00B576D6"/>
    <w:rsid w:val="00B73EED"/>
    <w:rsid w:val="00BC00F5"/>
    <w:rsid w:val="00BF0BC9"/>
    <w:rsid w:val="00BF6EAE"/>
    <w:rsid w:val="00C830CF"/>
    <w:rsid w:val="00CA33FA"/>
    <w:rsid w:val="00CB17E5"/>
    <w:rsid w:val="00CC1AE6"/>
    <w:rsid w:val="00D134B2"/>
    <w:rsid w:val="00D13568"/>
    <w:rsid w:val="00D54AFC"/>
    <w:rsid w:val="00D568BE"/>
    <w:rsid w:val="00D63FAD"/>
    <w:rsid w:val="00D716EA"/>
    <w:rsid w:val="00DA381F"/>
    <w:rsid w:val="00DA5559"/>
    <w:rsid w:val="00E22421"/>
    <w:rsid w:val="00E27A70"/>
    <w:rsid w:val="00E70155"/>
    <w:rsid w:val="00EA5054"/>
    <w:rsid w:val="00EB2F7C"/>
    <w:rsid w:val="00EB317E"/>
    <w:rsid w:val="00EB55E4"/>
    <w:rsid w:val="00EC3E7B"/>
    <w:rsid w:val="00ED31A8"/>
    <w:rsid w:val="00EF08E9"/>
    <w:rsid w:val="00F02173"/>
    <w:rsid w:val="00F030EE"/>
    <w:rsid w:val="00F168D4"/>
    <w:rsid w:val="00F2616F"/>
    <w:rsid w:val="00F62E57"/>
    <w:rsid w:val="00F7495B"/>
    <w:rsid w:val="00F81F9F"/>
    <w:rsid w:val="00F84FFB"/>
    <w:rsid w:val="00FA5960"/>
    <w:rsid w:val="00FB0397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C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C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C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C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C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C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C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C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Zakoan o sudovima</izvorni_sadrzaj>
    <derivirana_varijabla naziv="DomainObject.Predmet.Opis_1">Članak 11 Zakoan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St-1002/2017</izvorni_sadrzaj>
    <derivirana_varijabla naziv="DomainObject.Predmet.OznakaBroj_1">St-1002/2017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SZ. St1</izvorni_sadrzaj>
    <derivirana_varijabla naziv="DomainObject.Predmet.PrimjedbaSuca_1">čl. 110 SZ. St1</derivirana_varijabla>
  </DomainObject.Predmet.PrimjedbaSuca>
  <DomainObject.Predmet.ProtustrankaFormated>
    <izvorni_sadrzaj>  Dudo usluge j.d.o.o. za ugostiteljstvo</izvorni_sadrzaj>
    <derivirana_varijabla naziv="DomainObject.Predmet.ProtustrankaFormated_1">  Dudo usluge j.d.o.o. za ugostiteljstvo</derivirana_varijabla>
  </DomainObject.Predmet.ProtustrankaFormated>
  <DomainObject.Predmet.ProtustrankaFormatedOIB>
    <izvorni_sadrzaj>  Dudo usluge j.d.o.o. za ugostiteljstvo, OIB 90535146524</izvorni_sadrzaj>
    <derivirana_varijabla naziv="DomainObject.Predmet.ProtustrankaFormatedOIB_1">  Dudo usluge j.d.o.o. za ugostiteljstvo, OIB 90535146524</derivirana_varijabla>
  </DomainObject.Predmet.ProtustrankaFormatedOIB>
  <DomainObject.Predmet.ProtustrankaFormatedWithAdress>
    <izvorni_sadrzaj> Dudo usluge j.d.o.o. za ugostiteljstvo, Ulica bana Josipa Jelačića 36, 10450 Jastrebarsko</izvorni_sadrzaj>
    <derivirana_varijabla naziv="DomainObject.Predmet.ProtustrankaFormatedWithAdress_1"> Dudo usluge j.d.o.o. za ugostiteljstvo, Ulica bana Josipa Jelačića 36, 10450 Jastrebarsko</derivirana_varijabla>
  </DomainObject.Predmet.ProtustrankaFormatedWithAdress>
  <DomainObject.Predmet.ProtustrankaFormatedWithAdressOIB>
    <izvorni_sadrzaj> Dudo usluge j.d.o.o. za ugostiteljstvo, OIB 90535146524, Ulica bana Josipa Jelačića 36, 10450 Jastrebarsko</izvorni_sadrzaj>
    <derivirana_varijabla naziv="DomainObject.Predmet.ProtustrankaFormatedWithAdressOIB_1"> Dudo usluge j.d.o.o. za ugostiteljstvo, OIB 90535146524, Ulica bana Josipa Jelačića 36, 10450 Jastrebarsko</derivirana_varijabla>
  </DomainObject.Predmet.ProtustrankaFormatedWithAdressOIB>
  <DomainObject.Predmet.ProtustrankaWithAdress>
    <izvorni_sadrzaj>Dudo usluge j.d.o.o. za ugostiteljstvo Ulica bana Josipa Jelačića 36, 10450 Jastrebarsko</izvorni_sadrzaj>
    <derivirana_varijabla naziv="DomainObject.Predmet.ProtustrankaWithAdress_1">Dudo usluge j.d.o.o. za ugostiteljstvo Ulica bana Josipa Jelačića 36, 10450 Jastrebarsko</derivirana_varijabla>
  </DomainObject.Predmet.ProtustrankaWithAdress>
  <DomainObject.Predmet.ProtustrankaWithAdressOIB>
    <izvorni_sadrzaj>Dudo usluge j.d.o.o. za ugostiteljstvo, OIB 90535146524, Ulica bana Josipa Jelačića 36, 10450 Jastrebarsko</izvorni_sadrzaj>
    <derivirana_varijabla naziv="DomainObject.Predmet.ProtustrankaWithAdressOIB_1">Dudo usluge j.d.o.o. za ugostiteljstvo, OIB 90535146524, Ulica bana Josipa Jelačića 36, 10450 Jastrebarsko</derivirana_varijabla>
  </DomainObject.Predmet.ProtustrankaWithAdressOIB>
  <DomainObject.Predmet.ProtustrankaNazivFormated>
    <izvorni_sadrzaj>Dudo usluge j.d.o.o. za ugostiteljstvo</izvorni_sadrzaj>
    <derivirana_varijabla naziv="DomainObject.Predmet.ProtustrankaNazivFormated_1">Dudo usluge j.d.o.o. za ugostiteljstvo</derivirana_varijabla>
  </DomainObject.Predmet.ProtustrankaNazivFormated>
  <DomainObject.Predmet.ProtustrankaNazivFormatedOIB>
    <izvorni_sadrzaj>Dudo usluge j.d.o.o. za ugostiteljstvo, OIB 90535146524</izvorni_sadrzaj>
    <derivirana_varijabla naziv="DomainObject.Predmet.ProtustrankaNazivFormatedOIB_1">Dudo usluge j.d.o.o. za ugostiteljstvo, OIB 90535146524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Dudo usluge j.d.o.o. za ugostiteljstvo</item>
    </izvorni_sadrzaj>
    <derivirana_varijabla naziv="DomainObject.Predmet.ProtuStrankaListFormated_1">
      <item>Dudo usluge j.d.o.o. za ugostiteljstvo</item>
    </derivirana_varijabla>
  </DomainObject.Predmet.ProtuStrankaListFormated>
  <DomainObject.Predmet.ProtuStrankaListFormatedOIB>
    <izvorni_sadrzaj>
      <item>Dudo usluge j.d.o.o. za ugostiteljstvo, OIB 90535146524</item>
    </izvorni_sadrzaj>
    <derivirana_varijabla naziv="DomainObject.Predmet.ProtuStrankaListFormatedOIB_1">
      <item>Dudo usluge j.d.o.o. za ugostiteljstvo, OIB 90535146524</item>
    </derivirana_varijabla>
  </DomainObject.Predmet.ProtuStrankaListFormatedOIB>
  <DomainObject.Predmet.ProtuStrankaListFormatedWithAdress>
    <izvorni_sadrzaj>
      <item>Dudo usluge j.d.o.o. za ugostiteljstvo, Ulica bana Josipa Jelačića 36, 10450 Jastrebarsko</item>
    </izvorni_sadrzaj>
    <derivirana_varijabla naziv="DomainObject.Predmet.ProtuStrankaListFormatedWithAdress_1">
      <item>Dudo usluge j.d.o.o. za ugostiteljstvo, Ulica bana Josipa Jelačića 36, 10450 Jastrebarsko</item>
    </derivirana_varijabla>
  </DomainObject.Predmet.ProtuStrankaListFormatedWithAdress>
  <DomainObject.Predmet.ProtuStrankaListFormatedWithAdressOIB>
    <izvorni_sadrzaj>
      <item>Dudo usluge j.d.o.o. za ugostiteljstvo, OIB 90535146524, Ulica bana Josipa Jelačića 36, 10450 Jastrebarsko</item>
    </izvorni_sadrzaj>
    <derivirana_varijabla naziv="DomainObject.Predmet.ProtuStrankaListFormatedWithAdressOIB_1">
      <item>Dudo usluge j.d.o.o. za ugostiteljstvo, OIB 90535146524, Ulica bana Josipa Jelačića 36, 10450 Jastrebarsko</item>
    </derivirana_varijabla>
  </DomainObject.Predmet.ProtuStrankaListFormatedWithAdressOIB>
  <DomainObject.Predmet.ProtuStrankaListNazivFormated>
    <izvorni_sadrzaj>
      <item>Dudo usluge j.d.o.o. za ugostiteljstvo</item>
    </izvorni_sadrzaj>
    <derivirana_varijabla naziv="DomainObject.Predmet.ProtuStrankaListNazivFormated_1">
      <item>Dudo usluge j.d.o.o. za ugostiteljstvo</item>
    </derivirana_varijabla>
  </DomainObject.Predmet.ProtuStrankaListNazivFormated>
  <DomainObject.Predmet.ProtuStrankaListNazivFormatedOIB>
    <izvorni_sadrzaj>
      <item>Dudo usluge j.d.o.o. za ugostiteljstvo, OIB 90535146524</item>
    </izvorni_sadrzaj>
    <derivirana_varijabla naziv="DomainObject.Predmet.ProtuStrankaListNazivFormatedOIB_1">
      <item>Dudo usluge j.d.o.o. za ugostiteljstvo, OIB 90535146524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Dudo usluge j.d.o.o. za ugostiteljstvo</izvorni_sadrzaj>
    <derivirana_varijabla naziv="DomainObject.Predmet.ProtustrankaIDrugi_1">Dudo usluge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Dudo usluge j.d.o.o. za ugostiteljstvo, OIB 90535146524, Ulica bana Josipa Jelačića 36, 10450 Jastrebarsko</izvorni_sadrzaj>
    <derivirana_varijabla naziv="DomainObject.Predmet.ProtustrankaIDrugiAdressOIB_1">Dudo usluge j.d.o.o. za ugostiteljstvo, OIB 90535146524, Ulica bana Josipa Jelačića 36,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Dudo usluge j.d.o.o. za ugostiteljstvo</item>
    </izvorni_sadrzaj>
    <derivirana_varijabla naziv="DomainObject.Predmet.SudioniciListNaziv_1">
      <item>FINA Regionalni centar Zagreb</item>
      <item>Dudo usluge j.d.o.o.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Dudo usluge j.d.o.o. za ugostiteljstvo, OIB 90535146524, Ulica bana Josipa Jelačića 36,10450 Jastrebarsko</item>
    </izvorni_sadrzaj>
    <derivirana_varijabla naziv="DomainObject.Predmet.SudioniciListAdressOIB_1">
      <item>FINA Regionalni centar Zagreb, OIB 85821130368, Trg svibanjskih žrtava 1995. br. 1,10000 Zagreb</item>
      <item>Dudo usluge j.d.o.o. za ugostiteljstvo, OIB 90535146524, Ulica bana Josipa Jelačića 36,10450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90535146524</item>
    </izvorni_sadrzaj>
    <derivirana_varijabla naziv="DomainObject.Predmet.SudioniciListNazivOIB_1">
      <item>, OIB 85821130368</item>
      <item>, OIB 90535146524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425</properties:Words>
  <properties:Characters>2416</properties:Characters>
  <properties:Lines>77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2017-10-10T11:47:00Z</dcterms:created>
  <dc:creator>zbiondic</dc:creator>
  <cp:lastModifiedBy>wsadmin</cp:lastModifiedBy>
  <cp:lastPrinted>2017-10-10T11:25:00Z</cp:lastPrinted>
  <dcterms:modified xmlns:xsi="http://www.w3.org/2001/XMLSchema-instance" xsi:type="dcterms:W3CDTF">2017-10-11T12:28:00Z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