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604a" w14:paraId="adf604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A66257">
        <w:rPr>
          <w:rFonts w:cs="Times New Roman"/>
        </w:rPr>
        <w:t>Financijske agencije, Regionalni centar Zagreb, Podružnica Varaždin, A. Cesarca 2</w:t>
      </w:r>
      <w:r w:rsidR="00CC107F">
        <w:rPr>
          <w:rFonts w:cs="Times New Roman"/>
        </w:rPr>
        <w:t xml:space="preserve">, </w:t>
      </w:r>
      <w:r w:rsidR="00CC67FF" w:rsidRPr="00BA0147">
        <w:rPr>
          <w:rFonts w:cs="Times New Roman"/>
        </w:rPr>
        <w:t>za otvaranje stečajnog postupka nad dužnikom</w:t>
      </w:r>
      <w:r w:rsidR="00A66257">
        <w:rPr>
          <w:rFonts w:cs="Times New Roman"/>
        </w:rPr>
        <w:t xml:space="preserve"> NOVOGRADNJA d.o.o., Novigrad Podravski, Virovska 38, OIB: 41234782776</w:t>
      </w:r>
      <w:r w:rsidR="00CC107F">
        <w:rPr>
          <w:rFonts w:cs="Times New Roman"/>
        </w:rPr>
        <w:t xml:space="preserve">, 16. kolovoza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107F" w:rsidP="005F7221" w:rsidR="005F7221" w:rsidRPr="00412CB1">
      <w:pPr>
        <w:jc w:val="center"/>
        <w:rPr>
          <w:b/>
        </w:rPr>
      </w:pPr>
      <w:r>
        <w:rPr>
          <w:b/>
        </w:rPr>
        <w:t>12. listopada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A66257">
        <w:rPr>
          <w:b/>
        </w:rPr>
        <w:t>10,15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A66257">
        <w:t>Željko Petonjić, Novigrad Podravski, Virovska 38,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A66257">
        <w:rPr>
          <w:rFonts w:cs="Times New Roman"/>
        </w:rPr>
        <w:t xml:space="preserve">NOVOGRADNJA d.o.o., Novigrad Podravski, Virovska 38,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A66257">
        <w:t xml:space="preserve">predlagatelju </w:t>
      </w:r>
      <w:r>
        <w:t xml:space="preserve">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5F3AE8">
        <w:t xml:space="preserve"> </w:t>
      </w:r>
      <w:r w:rsidR="00A66257">
        <w:rPr>
          <w:rFonts w:cs="Times New Roman"/>
        </w:rPr>
        <w:t>NOVOGRADNJA d.o.o., Novigrad Podravski, Virovska 38, OIB: 41234782776</w:t>
      </w:r>
      <w:r w:rsidR="00475AFD">
        <w:rPr>
          <w:rFonts w:cs="Times New Roman"/>
        </w:rPr>
        <w:t xml:space="preserve">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28758C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055528">
        <w:t>direktoru</w:t>
      </w:r>
      <w:r w:rsidR="005F7221" w:rsidRPr="00412CB1">
        <w:t xml:space="preserve"> dužnika</w:t>
      </w:r>
      <w:r w:rsidR="00A66257">
        <w:t xml:space="preserve"> Željku Petonjić, Novigrad Podravski, Virovska 38, OIB: 70807160298</w:t>
      </w:r>
      <w:r w:rsidR="00475AFD">
        <w:t xml:space="preserve">, </w:t>
      </w:r>
      <w:r w:rsidR="005F7221" w:rsidRPr="00412CB1">
        <w:t xml:space="preserve">da na zakazano ročište kod ovoga suda, </w:t>
      </w:r>
      <w:r w:rsidR="00CC107F">
        <w:t xml:space="preserve">12. listopada </w:t>
      </w:r>
      <w:r w:rsidR="00CC67FF">
        <w:t>2017</w:t>
      </w:r>
      <w:r w:rsidR="005F7221">
        <w:t xml:space="preserve">. u </w:t>
      </w:r>
      <w:r w:rsidR="00A66257">
        <w:t>10,15</w:t>
      </w:r>
      <w:r w:rsidR="005F7221" w:rsidRPr="00412CB1">
        <w:t xml:space="preserve"> sati, dostavi javnobilježnički ovjerovljen prokazni popis imovine za dužnika</w:t>
      </w:r>
      <w:r w:rsidR="00CC107F">
        <w:rPr>
          <w:rFonts w:cs="Times New Roman"/>
        </w:rPr>
        <w:t xml:space="preserve"> </w:t>
      </w:r>
      <w:r w:rsidR="00A66257">
        <w:rPr>
          <w:rFonts w:cs="Times New Roman"/>
        </w:rPr>
        <w:t>NOVOGRADNJA d.o.o., Novigrad Podravski, Virovska 38, OIB: 41234782776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107F">
        <w:rPr>
          <w:rFonts w:cs="Times New Roman"/>
        </w:rPr>
        <w:t>16. kolovoza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475AFD" w:rsidP="00C42207" w:rsidR="00475AFD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A66257">
        <w:rPr>
          <w:rFonts w:cs="Times New Roman"/>
        </w:rPr>
        <w:t xml:space="preserve">NOVOGRADNJA d.o.o., Novigrad Podravski, Virovska 38, 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A66257">
        <w:t>Željko Petonjić, Novigrad Podravski, Virovska 38,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7F21DA" w:rsidR="000B44AC" w:rsidRPr="005A09E6">
      <w:headerReference w:type="default" r:id="rId11"/>
      <w:headerReference w:type="first" r:id="rId12"/>
      <w:pgSz w:h="16838" w:w="11906"/>
      <w:pgMar w:gutter="0" w:footer="720" w:header="720" w:left="1134" w:bottom="568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D14" w:rsidP="00BA0147" w:rsidR="004D3D14">
      <w:r>
        <w:separator/>
      </w:r>
    </w:p>
  </w:endnote>
  <w:endnote w:id="0" w:type="continuationSeparator">
    <w:p w:rsidRDefault="004D3D14" w:rsidP="00BA0147" w:rsidR="004D3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D14" w:rsidP="00BA0147" w:rsidR="004D3D14">
      <w:r>
        <w:separator/>
      </w:r>
    </w:p>
  </w:footnote>
  <w:footnote w:id="0" w:type="continuationSeparator">
    <w:p w:rsidRDefault="004D3D14" w:rsidP="00BA0147" w:rsidR="004D3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64A6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66257">
      <w:t>397/17-3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P="007F21DA" w:rsidR="00BA0147">
    <w:pPr>
      <w:pStyle w:val="Zaglavlje"/>
      <w:tabs>
        <w:tab w:pos="9638" w:val="right"/>
      </w:tabs>
    </w:pPr>
    <w:r>
      <w:tab/>
    </w:r>
    <w:r>
      <w:tab/>
      <w:t>Poslovni broj: 5 St-</w:t>
    </w:r>
    <w:r w:rsidR="00A66257">
      <w:t>397/17-3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208C4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75AFD"/>
    <w:rsid w:val="004823D7"/>
    <w:rsid w:val="004D3D14"/>
    <w:rsid w:val="004F0C0D"/>
    <w:rsid w:val="005747A5"/>
    <w:rsid w:val="0058239B"/>
    <w:rsid w:val="00582897"/>
    <w:rsid w:val="00586314"/>
    <w:rsid w:val="00591BCF"/>
    <w:rsid w:val="005A09E6"/>
    <w:rsid w:val="005A7952"/>
    <w:rsid w:val="005F3AE8"/>
    <w:rsid w:val="005F4618"/>
    <w:rsid w:val="005F7221"/>
    <w:rsid w:val="006063E0"/>
    <w:rsid w:val="00613CF2"/>
    <w:rsid w:val="00640372"/>
    <w:rsid w:val="00666C4B"/>
    <w:rsid w:val="00681854"/>
    <w:rsid w:val="00695D0C"/>
    <w:rsid w:val="006A1D4B"/>
    <w:rsid w:val="006A7110"/>
    <w:rsid w:val="006B57C6"/>
    <w:rsid w:val="006B5EF7"/>
    <w:rsid w:val="006C5FEF"/>
    <w:rsid w:val="006C6A39"/>
    <w:rsid w:val="006F4258"/>
    <w:rsid w:val="00705D74"/>
    <w:rsid w:val="00720601"/>
    <w:rsid w:val="0072529F"/>
    <w:rsid w:val="0076577E"/>
    <w:rsid w:val="00777B5B"/>
    <w:rsid w:val="0079114C"/>
    <w:rsid w:val="007D470A"/>
    <w:rsid w:val="007F21D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E4E9B"/>
    <w:rsid w:val="009F187F"/>
    <w:rsid w:val="009F4456"/>
    <w:rsid w:val="009F4BEF"/>
    <w:rsid w:val="00A04B28"/>
    <w:rsid w:val="00A264A6"/>
    <w:rsid w:val="00A66257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107F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  <w:rsid w:val="00FC17DC"/>
    <w:rsid w:val="00F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2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2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F86BF-8988-4C40-ADC2-95DA9762C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2112</properties:Characters>
  <properties:Lines>66</properties:Lines>
  <properties:Paragraphs>28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2017-08-16T06:47:00Z</cp:lastPrinted>
  <dcterms:modified xmlns:xsi="http://www.w3.org/2001/XMLSchema-instance" xsi:type="dcterms:W3CDTF">2017-08-16T06:48:00Z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