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b878d" w14:paraId="d1b878d" w:rsidRDefault="005F2BCC" w:rsidP="005F2BCC" w:rsidR="005F2BCC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5F2BCC" w:rsidP="005F2BCC" w:rsidR="005F2BCC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5F2BCC" w:rsidP="005F2BCC" w:rsidR="005F2BCC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5F2BCC" w:rsidP="005F2BCC" w:rsidR="005F2BCC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>9</w:t>
      </w:r>
      <w:r w:rsidRPr="004453B3">
        <w:rPr>
          <w:rFonts w:hAnsi="Times New Roman" w:ascii="Times New Roman"/>
          <w:szCs w:val="24"/>
          <w:lang w:val="hr-HR"/>
        </w:rPr>
        <w:t>9. St-</w:t>
      </w:r>
      <w:r>
        <w:rPr>
          <w:rFonts w:hAnsi="Times New Roman" w:ascii="Times New Roman"/>
          <w:szCs w:val="24"/>
          <w:lang w:val="hr-HR"/>
        </w:rPr>
        <w:t>1106/18</w:t>
      </w:r>
    </w:p>
    <w:p w:rsidRDefault="005F2BCC" w:rsidP="005F2BCC" w:rsidR="005F2BCC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5F2BCC" w:rsidP="005F2BCC" w:rsidR="005F2BCC" w:rsidRPr="004453B3">
      <w:pPr>
        <w:jc w:val="center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A</w:t>
      </w:r>
      <w:r w:rsidRPr="004453B3">
        <w:rPr>
          <w:rFonts w:hAnsi="Times New Roman" w:ascii="Times New Roman"/>
          <w:szCs w:val="24"/>
        </w:rPr>
        <w:t xml:space="preserve">   H R V A T S K </w:t>
      </w:r>
      <w:r>
        <w:rPr>
          <w:rFonts w:hAnsi="Times New Roman" w:ascii="Times New Roman"/>
          <w:szCs w:val="24"/>
        </w:rPr>
        <w:t>A</w:t>
      </w:r>
    </w:p>
    <w:p w:rsidRDefault="005F2BCC" w:rsidP="005F2BCC" w:rsidR="005F2BCC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5F2BCC" w:rsidP="005F2BCC" w:rsidR="005F2BCC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J E Š E N J E</w:t>
      </w:r>
    </w:p>
    <w:p w:rsidRDefault="005F2BCC" w:rsidP="005F2BCC" w:rsidR="005F2BCC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5F2BCC" w:rsidP="005F2BCC" w:rsidR="005F2BCC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>
        <w:rPr>
          <w:rFonts w:hAnsi="Times New Roman" w:ascii="Times New Roman"/>
          <w:szCs w:val="24"/>
          <w:lang w:val="hr-HR"/>
        </w:rPr>
        <w:t>Goranu Iskri</w:t>
      </w:r>
      <w:r w:rsidRPr="004453B3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>
        <w:rPr>
          <w:rFonts w:hAnsi="Times New Roman" w:ascii="Times New Roman"/>
          <w:szCs w:val="24"/>
        </w:rPr>
        <w:t>UMJETNIČKA ORGANIZACIJA ZORA FILM, OIB 98090701163, Zagreb, Milke Trnine 44</w:t>
      </w:r>
      <w:r w:rsidRPr="004453B3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14. rujna 2018</w:t>
      </w:r>
      <w:r w:rsidRPr="004453B3">
        <w:rPr>
          <w:rFonts w:hAnsi="Times New Roman" w:ascii="Times New Roman"/>
          <w:szCs w:val="24"/>
          <w:lang w:val="hr-HR"/>
        </w:rPr>
        <w:t xml:space="preserve">. </w:t>
      </w:r>
    </w:p>
    <w:p w:rsidRDefault="005F2BCC" w:rsidP="005F2BCC" w:rsidR="005F2BCC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5F2BCC" w:rsidP="005F2BCC" w:rsidR="005F2BCC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 je</w:t>
      </w:r>
    </w:p>
    <w:p w:rsidRDefault="005F2BCC" w:rsidP="005F2BCC" w:rsidR="005F2BCC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5F2BCC" w:rsidP="005F2BCC" w:rsidR="005F2BCC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UMJETNIČKA ORGANIZACIJA ZORA FILM, OIB 98090701163, Zagreb, Milke Trnine 44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>
        <w:rPr>
          <w:rFonts w:hAnsi="Times New Roman" w:ascii="Times New Roman"/>
          <w:szCs w:val="24"/>
        </w:rPr>
        <w:t>14. rujna 2018</w:t>
      </w:r>
      <w:r w:rsidRPr="004453B3">
        <w:rPr>
          <w:rFonts w:hAnsi="Times New Roman" w:ascii="Times New Roman"/>
          <w:szCs w:val="24"/>
        </w:rPr>
        <w:t xml:space="preserve">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5F2BCC" w:rsidP="005F2BCC" w:rsidR="005F2BCC" w:rsidRPr="004453B3">
      <w:pPr>
        <w:pStyle w:val="BodyText21"/>
        <w:rPr>
          <w:rFonts w:hAnsi="Times New Roman" w:ascii="Times New Roman"/>
          <w:szCs w:val="24"/>
        </w:rPr>
      </w:pPr>
    </w:p>
    <w:p w:rsidRDefault="005F2BCC" w:rsidP="005F2BCC" w:rsidR="005F2BCC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EB702A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Davorin Kapustić, OIB 58634265045, Ivanec, Ak. Mirka Maleza 4.</w:t>
      </w:r>
    </w:p>
    <w:p w:rsidRDefault="005F2BCC" w:rsidP="005F2BCC" w:rsidR="005F2BCC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5F2BCC" w:rsidP="005F2BCC" w:rsidR="005F2BCC">
      <w:pPr>
        <w:jc w:val="both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4453B3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UMJETNIČKA ORGANIZACIJA ZORA FILM, OIB 98090701163, Zagreb, Milke Trnine 44.</w:t>
      </w:r>
    </w:p>
    <w:p w:rsidRDefault="005F2BCC" w:rsidP="005F2BCC" w:rsidR="005F2BCC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5F2BCC" w:rsidP="005F2BCC" w:rsidR="005F2BCC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IV. Nakon pravomoćnosti ovog rješenja, dužnik će se  brisati iz </w:t>
      </w:r>
      <w:r>
        <w:rPr>
          <w:rFonts w:hAnsi="Times New Roman" w:ascii="Times New Roman"/>
          <w:szCs w:val="24"/>
          <w:lang w:val="hr-HR"/>
        </w:rPr>
        <w:t>registra udruga</w:t>
      </w:r>
      <w:r w:rsidRPr="004453B3">
        <w:rPr>
          <w:rFonts w:hAnsi="Times New Roman" w:ascii="Times New Roman"/>
          <w:szCs w:val="24"/>
          <w:lang w:val="hr-HR"/>
        </w:rPr>
        <w:t>.</w:t>
      </w:r>
    </w:p>
    <w:p w:rsidRDefault="005F2BCC" w:rsidP="005F2BCC" w:rsidR="005F2BCC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5F2BCC" w:rsidP="005F2BCC" w:rsidR="005F2BCC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5F2BCC" w:rsidP="005F2BCC" w:rsidR="005F2BCC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5F2BCC" w:rsidP="005F2BCC" w:rsidR="005F2BCC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Pr="004A5754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(dalje: FINA), temeljem odredbe čl. 429. </w:t>
      </w:r>
      <w:r w:rsidRPr="004A5754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5F2BCC" w:rsidP="005F2BCC" w:rsidR="005F2BCC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5F2BCC" w:rsidP="005F2BCC" w:rsidR="005F2BCC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color w:val="FF0000"/>
          <w:szCs w:val="24"/>
          <w:lang w:val="hr-HR"/>
        </w:rPr>
        <w:tab/>
      </w:r>
      <w:r w:rsidRPr="004453B3">
        <w:rPr>
          <w:rFonts w:hAnsi="Times New Roman" w:ascii="Times New Roman"/>
          <w:szCs w:val="24"/>
          <w:lang w:val="hr-HR"/>
        </w:rPr>
        <w:t xml:space="preserve">Oglasom od </w:t>
      </w:r>
      <w:r>
        <w:rPr>
          <w:rFonts w:hAnsi="Times New Roman" w:ascii="Times New Roman"/>
          <w:szCs w:val="24"/>
          <w:lang w:val="hr-HR"/>
        </w:rPr>
        <w:t>14. lipnja 2018</w:t>
      </w:r>
      <w:r w:rsidRPr="004453B3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5F2BCC" w:rsidP="005F2BCC" w:rsidR="005F2BCC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5F2BCC" w:rsidP="005F2BCC" w:rsidR="005F2BCC" w:rsidRPr="004453B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</w:t>
      </w:r>
      <w:r>
        <w:rPr>
          <w:rFonts w:hAnsi="Times New Roman" w:ascii="Times New Roman"/>
          <w:szCs w:val="24"/>
          <w:lang w:val="hr-HR"/>
        </w:rPr>
        <w:t>, a n</w:t>
      </w:r>
      <w:r w:rsidRPr="004453B3">
        <w:rPr>
          <w:rFonts w:hAnsi="Times New Roman" w:ascii="Times New Roman"/>
          <w:szCs w:val="24"/>
          <w:lang w:val="hr-HR"/>
        </w:rPr>
        <w:t xml:space="preserve">iti jedan od vjerovnika nije u ostavljenom roku podnio prijedlog za otvaranjem redovnog stečajnog postupka. </w:t>
      </w:r>
    </w:p>
    <w:p w:rsidRDefault="005F2BCC" w:rsidP="005F2BCC" w:rsidR="005F2BCC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5F2BCC" w:rsidP="005F2BCC" w:rsidR="005F2BCC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5F2BCC" w:rsidP="005F2BCC" w:rsidR="005F2BCC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5F2BCC" w:rsidP="005F2BCC" w:rsidR="005F2BCC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5F2BCC" w:rsidP="005F2BCC" w:rsidR="005F2BCC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5F2BCC" w:rsidP="005F2BCC" w:rsidR="005F2BCC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5F2BCC" w:rsidP="005F2BCC" w:rsidR="005F2BCC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5F2BCC" w:rsidP="005F2BCC" w:rsidR="005F2BCC" w:rsidRPr="004453B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14. rujna 2018.</w:t>
      </w:r>
    </w:p>
    <w:p w:rsidRDefault="005F2BCC" w:rsidP="005F2BCC" w:rsidR="005F2BCC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5F2BCC" w:rsidP="005F2BCC" w:rsidR="005F2BCC" w:rsidRPr="004453B3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      </w:t>
      </w:r>
      <w:r>
        <w:rPr>
          <w:rFonts w:hAnsi="Times New Roman" w:ascii="Times New Roman"/>
          <w:szCs w:val="24"/>
          <w:lang w:val="hr-HR"/>
        </w:rPr>
        <w:t>Sudac</w:t>
      </w:r>
    </w:p>
    <w:p w:rsidRDefault="005F2BCC" w:rsidP="005F2BCC" w:rsidR="005F2BCC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Goran Iskra,v.r.</w:t>
      </w:r>
    </w:p>
    <w:p w:rsidRDefault="005F2BCC" w:rsidP="005F2BCC" w:rsidR="005F2BCC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5F2BCC" w:rsidP="005F2BCC" w:rsidR="005F2BCC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5F2BCC" w:rsidP="005F2BCC" w:rsidR="005F2BCC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Uputa o pravnom lijeku:</w:t>
      </w:r>
    </w:p>
    <w:p w:rsidRDefault="005F2BCC" w:rsidP="005F2BCC" w:rsidR="005F2BCC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F2BCC" w:rsidP="005F2BCC" w:rsidR="005F2BCC" w:rsidRPr="004453B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F2BCC" w:rsidP="005F2BCC" w:rsidR="005F2BCC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5F2BCC" w:rsidP="005F2BCC" w:rsidR="005F2BCC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ovlašteni službenik</w:t>
      </w:r>
    </w:p>
    <w:p w:rsidRDefault="005F2BCC" w:rsidP="005F2BCC" w:rsidR="005F2BCC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Marija Lukić</w:t>
      </w:r>
    </w:p>
    <w:p w:rsidRDefault="005F2BCC" w:rsidP="005F2BCC" w:rsidR="005F2BCC" w:rsidRPr="004453B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5F2BCC" w:rsidP="005F2BCC" w:rsidR="005F2BCC" w:rsidRPr="004453B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5F2BCC" w:rsidP="005F2BCC" w:rsidR="005F2BCC" w:rsidRPr="004453B3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5F2BCC" w:rsidP="005F2BCC" w:rsidR="005F2BCC" w:rsidRPr="004453B3">
      <w:pPr>
        <w:rPr>
          <w:rFonts w:hAnsi="Times New Roman" w:ascii="Times New Roman"/>
          <w:szCs w:val="24"/>
        </w:rPr>
      </w:pPr>
    </w:p>
    <w:p w:rsidRDefault="00C95241" w:rsidR="00C95241"/>
    <w:sectPr w:rsidSect="00840E3D" w:rsidR="00C95241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110A" w:rsidR="00000000">
      <w:r>
        <w:separator/>
      </w:r>
    </w:p>
  </w:endnote>
  <w:endnote w:id="0" w:type="continuationSeparator">
    <w:p w:rsidRDefault="00B4110A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110A" w:rsidR="00280A5F">
    <w:pPr>
      <w:pStyle w:val="Podnoje"/>
      <w:jc w:val="right"/>
    </w:pPr>
  </w:p>
  <w:p w:rsidRDefault="00B4110A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110A" w:rsidR="00000000">
      <w:r>
        <w:separator/>
      </w:r>
    </w:p>
  </w:footnote>
  <w:footnote w:id="0" w:type="continuationSeparator">
    <w:p w:rsidRDefault="00B4110A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167A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Pr="00021BBC">
          <w:rPr>
            <w:rFonts w:hAnsi="Times New Roman" w:ascii="Times New Roman"/>
          </w:rPr>
          <w:fldChar w:fldCharType="begin"/>
        </w:r>
        <w:r w:rsidRPr="00021BBC">
          <w:rPr>
            <w:rFonts w:hAnsi="Times New Roman" w:ascii="Times New Roman"/>
          </w:rPr>
          <w:instrText>PAGE   \* MERGEFORMAT</w:instrText>
        </w:r>
        <w:r w:rsidRPr="00021BBC">
          <w:rPr>
            <w:rFonts w:hAnsi="Times New Roman" w:ascii="Times New Roman"/>
          </w:rPr>
          <w:fldChar w:fldCharType="separate"/>
        </w:r>
        <w:r w:rsidR="00B4110A" w:rsidRPr="00B4110A">
          <w:rPr>
            <w:rFonts w:hAnsi="Times New Roman" w:ascii="Times New Roman"/>
            <w:noProof/>
            <w:lang w:val="hr-HR"/>
          </w:rPr>
          <w:t>2</w:t>
        </w:r>
        <w:r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>
      <w:rPr>
        <w:rFonts w:hAnsi="Times New Roman" w:ascii="Times New Roman"/>
      </w:rPr>
      <w:t xml:space="preserve">             9</w:t>
    </w:r>
    <w:r w:rsidRPr="00021BBC">
      <w:rPr>
        <w:rFonts w:hAnsi="Times New Roman" w:ascii="Times New Roman"/>
      </w:rPr>
      <w:t>9. St-</w:t>
    </w:r>
    <w:r>
      <w:rPr>
        <w:rFonts w:hAnsi="Times New Roman" w:ascii="Times New Roman"/>
      </w:rPr>
      <w:t>1106/18</w:t>
    </w:r>
  </w:p>
  <w:p w:rsidRDefault="00B4110A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167A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0F7B"/>
    <w:rsid w:val="00135025"/>
    <w:rsid w:val="00181F4E"/>
    <w:rsid w:val="005F2BCC"/>
    <w:rsid w:val="00760F7B"/>
    <w:rsid w:val="00B4110A"/>
    <w:rsid w:val="00C95241"/>
    <w:rsid w:val="00F41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F2BCC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F2BC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2BCC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5F2BC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2BCC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5F2BCC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F2B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2BCC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411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110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110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110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110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F2BCC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F2BC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2BCC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5F2BC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2BCC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5F2BCC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F2B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2BCC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411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110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110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110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110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1106</izvorni_sadrzaj>
    <derivirana_varijabla naziv="DomainObject.Predmet.Broj_1">1106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2018.</izvorni_sadrzaj>
    <derivirana_varijabla naziv="DomainObject.Predmet.DatumOsnivanja_1">20.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St-1106/2018</izvorni_sadrzaj>
    <derivirana_varijabla naziv="DomainObject.Predmet.OznakaBroj_1">St-1106/2018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UMJETNIČKA ORGANIZACIJA ZORA FILM</izvorni_sadrzaj>
    <derivirana_varijabla naziv="DomainObject.Predmet.ProtustrankaFormated_1">  UMJETNIČKA ORGANIZACIJA ZORA FILM</derivirana_varijabla>
  </DomainObject.Predmet.ProtustrankaFormated>
  <DomainObject.Predmet.ProtustrankaFormatedOIB>
    <izvorni_sadrzaj>  UMJETNIČKA ORGANIZACIJA ZORA FILM, OIB 98090701163</izvorni_sadrzaj>
    <derivirana_varijabla naziv="DomainObject.Predmet.ProtustrankaFormatedOIB_1">  UMJETNIČKA ORGANIZACIJA ZORA FILM, OIB 98090701163</derivirana_varijabla>
  </DomainObject.Predmet.ProtustrankaFormatedOIB>
  <DomainObject.Predmet.ProtustrankaFormatedWithAdress>
    <izvorni_sadrzaj> UMJETNIČKA ORGANIZACIJA ZORA FILM, Milke Trnine 44, 10000 Zagreb</izvorni_sadrzaj>
    <derivirana_varijabla naziv="DomainObject.Predmet.ProtustrankaFormatedWithAdress_1"> UMJETNIČKA ORGANIZACIJA ZORA FILM, Milke Trnine 44, 10000 Zagreb</derivirana_varijabla>
  </DomainObject.Predmet.ProtustrankaFormatedWithAdress>
  <DomainObject.Predmet.ProtustrankaFormatedWithAdressOIB>
    <izvorni_sadrzaj> UMJETNIČKA ORGANIZACIJA ZORA FILM, OIB 98090701163, Milke Trnine 44, 10000 Zagreb</izvorni_sadrzaj>
    <derivirana_varijabla naziv="DomainObject.Predmet.ProtustrankaFormatedWithAdressOIB_1"> UMJETNIČKA ORGANIZACIJA ZORA FILM, OIB 98090701163, Milke Trnine 44, 10000 Zagreb</derivirana_varijabla>
  </DomainObject.Predmet.ProtustrankaFormatedWithAdressOIB>
  <DomainObject.Predmet.ProtustrankaWithAdress>
    <izvorni_sadrzaj>UMJETNIČKA ORGANIZACIJA ZORA FILM Milke Trnine 44, 10000 Zagreb</izvorni_sadrzaj>
    <derivirana_varijabla naziv="DomainObject.Predmet.ProtustrankaWithAdress_1">UMJETNIČKA ORGANIZACIJA ZORA FILM Milke Trnine 44, 10000 Zagreb</derivirana_varijabla>
  </DomainObject.Predmet.ProtustrankaWithAdress>
  <DomainObject.Predmet.ProtustrankaWithAdressOIB>
    <izvorni_sadrzaj>UMJETNIČKA ORGANIZACIJA ZORA FILM, OIB 98090701163, Milke Trnine 44, 10000 Zagreb</izvorni_sadrzaj>
    <derivirana_varijabla naziv="DomainObject.Predmet.ProtustrankaWithAdressOIB_1">UMJETNIČKA ORGANIZACIJA ZORA FILM, OIB 98090701163, Milke Trnine 44, 10000 Zagreb</derivirana_varijabla>
  </DomainObject.Predmet.ProtustrankaWithAdressOIB>
  <DomainObject.Predmet.ProtustrankaNazivFormated>
    <izvorni_sadrzaj>UMJETNIČKA ORGANIZACIJA ZORA FILM</izvorni_sadrzaj>
    <derivirana_varijabla naziv="DomainObject.Predmet.ProtustrankaNazivFormated_1">UMJETNIČKA ORGANIZACIJA ZORA FILM</derivirana_varijabla>
  </DomainObject.Predmet.ProtustrankaNazivFormated>
  <DomainObject.Predmet.ProtustrankaNazivFormatedOIB>
    <izvorni_sadrzaj>UMJETNIČKA ORGANIZACIJA ZORA FILM, OIB 98090701163</izvorni_sadrzaj>
    <derivirana_varijabla naziv="DomainObject.Predmet.ProtustrankaNazivFormatedOIB_1">UMJETNIČKA ORGANIZACIJA ZORA FILM, OIB 98090701163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UMJETNIČKA ORGANIZACIJA ZORA FILM</item>
    </izvorni_sadrzaj>
    <derivirana_varijabla naziv="DomainObject.Predmet.ProtuStrankaListFormated_1">
      <item>UMJETNIČKA ORGANIZACIJA ZORA FILM</item>
    </derivirana_varijabla>
  </DomainObject.Predmet.ProtuStrankaListFormated>
  <DomainObject.Predmet.ProtuStrankaListFormatedOIB>
    <izvorni_sadrzaj>
      <item>UMJETNIČKA ORGANIZACIJA ZORA FILM, OIB 98090701163</item>
    </izvorni_sadrzaj>
    <derivirana_varijabla naziv="DomainObject.Predmet.ProtuStrankaListFormatedOIB_1">
      <item>UMJETNIČKA ORGANIZACIJA ZORA FILM, OIB 98090701163</item>
    </derivirana_varijabla>
  </DomainObject.Predmet.ProtuStrankaListFormatedOIB>
  <DomainObject.Predmet.ProtuStrankaListFormatedWithAdress>
    <izvorni_sadrzaj>
      <item>UMJETNIČKA ORGANIZACIJA ZORA FILM, Milke Trnine 44, 10000 Zagreb</item>
    </izvorni_sadrzaj>
    <derivirana_varijabla naziv="DomainObject.Predmet.ProtuStrankaListFormatedWithAdress_1">
      <item>UMJETNIČKA ORGANIZACIJA ZORA FILM, Milke Trnine 44, 10000 Zagreb</item>
    </derivirana_varijabla>
  </DomainObject.Predmet.ProtuStrankaListFormatedWithAdress>
  <DomainObject.Predmet.ProtuStrankaListFormatedWithAdressOIB>
    <izvorni_sadrzaj>
      <item>UMJETNIČKA ORGANIZACIJA ZORA FILM, OIB 98090701163, Milke Trnine 44, 10000 Zagreb</item>
    </izvorni_sadrzaj>
    <derivirana_varijabla naziv="DomainObject.Predmet.ProtuStrankaListFormatedWithAdressOIB_1">
      <item>UMJETNIČKA ORGANIZACIJA ZORA FILM, OIB 98090701163, Milke Trnine 44, 10000 Zagreb</item>
    </derivirana_varijabla>
  </DomainObject.Predmet.ProtuStrankaListFormatedWithAdressOIB>
  <DomainObject.Predmet.ProtuStrankaListNazivFormated>
    <izvorni_sadrzaj>
      <item>UMJETNIČKA ORGANIZACIJA ZORA FILM</item>
    </izvorni_sadrzaj>
    <derivirana_varijabla naziv="DomainObject.Predmet.ProtuStrankaListNazivFormated_1">
      <item>UMJETNIČKA ORGANIZACIJA ZORA FILM</item>
    </derivirana_varijabla>
  </DomainObject.Predmet.ProtuStrankaListNazivFormated>
  <DomainObject.Predmet.ProtuStrankaListNazivFormatedOIB>
    <izvorni_sadrzaj>
      <item>UMJETNIČKA ORGANIZACIJA ZORA FILM, OIB 98090701163</item>
    </izvorni_sadrzaj>
    <derivirana_varijabla naziv="DomainObject.Predmet.ProtuStrankaListNazivFormatedOIB_1">
      <item>UMJETNIČKA ORGANIZACIJA ZORA FILM, OIB 98090701163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UMJETNIČKA ORGANIZACIJA ZORA FILM</izvorni_sadrzaj>
    <derivirana_varijabla naziv="DomainObject.Predmet.ProtustrankaIDrugi_1">UMJETNIČKA ORGANIZACIJA ZORA FILM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UMJETNIČKA ORGANIZACIJA ZORA FILM, OIB 98090701163, Milke Trnine 44, 10000 Zagreb</izvorni_sadrzaj>
    <derivirana_varijabla naziv="DomainObject.Predmet.ProtustrankaIDrugiAdressOIB_1">UMJETNIČKA ORGANIZACIJA ZORA FILM, OIB 98090701163, Milke Trnine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UMJETNIČKA ORGANIZACIJA ZORA FILM</item>
      <item>FINA Regionalni centar Zagreb</item>
    </izvorni_sadrzaj>
    <derivirana_varijabla naziv="DomainObject.Predmet.SudioniciListNaziv_1">
      <item>UMJETNIČKA ORGANIZACIJA ZORA FILM</item>
      <item>FINA Regionalni centar Zagreb</item>
    </derivirana_varijabla>
  </DomainObject.Predmet.SudioniciListNaziv>
  <DomainObject.Predmet.SudioniciListAdressOIB>
    <izvorni_sadrzaj>
      <item>UMJETNIČKA ORGANIZACIJA ZORA FILM, OIB 98090701163, Milke Trnine 44,10000 Zagreb</item>
      <item>FINA Regionalni centar Zagreb, OIB 85821130368, Trg svibanjskih žrtava 1995. 1,10000 Zagreb</item>
    </izvorni_sadrzaj>
    <derivirana_varijabla naziv="DomainObject.Predmet.SudioniciListAdressOIB_1">
      <item>UMJETNIČKA ORGANIZACIJA ZORA FILM, OIB 98090701163, Milke Trnine 44,10000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98090701163</item>
      <item>, OIB 85821130368</item>
    </izvorni_sadrzaj>
    <derivirana_varijabla naziv="DomainObject.Predmet.SudioniciListNazivOIB_1">
      <item>, OIB 98090701163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Davorin Kapustić, OIB 58634265045, Ak. Mirka Maleza 4, 42240 Ivanec</item>
    </izvorni_sadrzaj>
    <derivirana_varijabla naziv="DomainObject.Predmet.StecajniUpraviteljiListAddressOIB_1">
      <item>Davorin Kapustić, OIB 58634265045, Ak. Mirka Maleza 4, 42240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405</properties:Words>
  <properties:Characters>2195</properties:Characters>
  <properties:Lines>74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2018-09-14T08:30:00Z</dcterms:created>
  <dc:creator>Marija Lukić</dc:creator>
  <dc:description/>
  <cp:keywords/>
  <cp:lastModifiedBy>Marija Lukić</cp:lastModifiedBy>
  <cp:lastPrinted>2018-09-14T08:32:00Z</cp:lastPrinted>
  <dcterms:modified xmlns:xsi="http://www.w3.org/2001/XMLSchema-instance" xsi:type="dcterms:W3CDTF">2018-09-14T08:33:00Z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(St-1106-18 otv.i zaklj..docx)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