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a8e0" w14:paraId="e2ca8e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1262F">
        <w:rPr>
          <w:rFonts w:hAnsi="Times New Roman" w:ascii="Times New Roman"/>
          <w:b/>
          <w:bCs/>
          <w:sz w:val="24"/>
          <w:szCs w:val="24"/>
        </w:rPr>
        <w:t>19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CE1867">
        <w:rPr>
          <w:rFonts w:hAnsi="Times New Roman" w:ascii="Times New Roman"/>
          <w:b/>
          <w:sz w:val="24"/>
          <w:szCs w:val="24"/>
        </w:rPr>
        <w:t>1097</w:t>
      </w:r>
      <w:r w:rsidR="00E1262F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CE1867">
        <w:rPr>
          <w:rFonts w:hAnsi="Times New Roman" w:ascii="Times New Roman"/>
        </w:rPr>
        <w:t>1097</w:t>
      </w:r>
      <w:r w:rsidR="00E1262F">
        <w:rPr>
          <w:rFonts w:hAnsi="Times New Roman" w:ascii="Times New Roman"/>
        </w:rPr>
        <w:t>/2016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E1262F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r w:rsidR="00CE1867" w:rsidRPr="00CE1867">
        <w:rPr>
          <w:rFonts w:hAnsi="Times New Roman" w:ascii="Times New Roman"/>
        </w:rPr>
        <w:t>FINA, regionalni centar Zagreb, podružnica Karlovac</w:t>
      </w:r>
      <w:r w:rsidR="00CE1867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CE1867">
        <w:rPr>
          <w:rFonts w:hAnsi="Times New Roman" w:ascii="Times New Roman"/>
        </w:rPr>
        <w:t xml:space="preserve">: </w:t>
      </w:r>
      <w:r w:rsidR="00CE1867" w:rsidRPr="00CE1867">
        <w:rPr>
          <w:rFonts w:hAnsi="Times New Roman" w:ascii="Times New Roman"/>
        </w:rPr>
        <w:t>TIME društvo s ograničenom odgovornošću za trgovinu i usluge</w:t>
      </w:r>
      <w:r w:rsidR="00CE1867">
        <w:rPr>
          <w:rFonts w:hAnsi="Times New Roman" w:ascii="Times New Roman"/>
        </w:rPr>
        <w:t>, iz Karlovca,</w:t>
      </w:r>
      <w:r w:rsidR="003B0EAE">
        <w:rPr>
          <w:rFonts w:hAnsi="Times New Roman" w:ascii="Times New Roman"/>
        </w:rPr>
        <w:t xml:space="preserve"> </w:t>
      </w:r>
      <w:r w:rsidR="00E1262F">
        <w:rPr>
          <w:rFonts w:hAnsi="Times New Roman" w:ascii="Times New Roman"/>
        </w:rPr>
        <w:t>(OIB</w:t>
      </w:r>
      <w:r w:rsidR="00CE1867">
        <w:rPr>
          <w:rFonts w:hAnsi="Times New Roman" w:ascii="Times New Roman"/>
        </w:rPr>
        <w:t xml:space="preserve"> </w:t>
      </w:r>
      <w:r w:rsidR="00CE1867" w:rsidRPr="00CE1867">
        <w:rPr>
          <w:rFonts w:hAnsi="Times New Roman" w:ascii="Times New Roman"/>
        </w:rPr>
        <w:t>68570056233</w:t>
      </w:r>
      <w:r w:rsidR="00C324BF">
        <w:rPr>
          <w:rFonts w:hAnsi="Times New Roman" w:ascii="Times New Roman"/>
        </w:rPr>
        <w:t>)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B620A"/>
    <w:rsid w:val="003A4EEE"/>
    <w:rsid w:val="003B0EAE"/>
    <w:rsid w:val="003C1C15"/>
    <w:rsid w:val="00446C9A"/>
    <w:rsid w:val="00517E91"/>
    <w:rsid w:val="005A4E46"/>
    <w:rsid w:val="00716ACC"/>
    <w:rsid w:val="009D7EBE"/>
    <w:rsid w:val="00A45276"/>
    <w:rsid w:val="00C324BF"/>
    <w:rsid w:val="00CE1867"/>
    <w:rsid w:val="00E1262F"/>
    <w:rsid w:val="00ED1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20A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20A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20A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20A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20A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20A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2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20A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TIME društvo s ograničenom odgovornošću za trgovinu i usluge zastupanog po punomoćniku Henrik Videnić</izvorni_sadrzaj>
    <derivirana_varijabla naziv="DomainObject.Predmet.ProtustrankaFormated_1">  TIME društvo s ograničenom odgovornošću za trgovinu i usluge zastupanog po punomoćniku Henrik Videnić</derivirana_varijabla>
  </DomainObject.Predmet.ProtustrankaFormated>
  <DomainObject.Predmet.ProtustrankaFormatedOIB>
    <izvorni_sadrzaj>  TIME društvo s ograničenom odgovornošću za trgovinu i usluge, OIB 68570056233 zastupanog po punomoćniku Henrik Videnić</izvorni_sadrzaj>
    <derivirana_varijabla naziv="DomainObject.Predmet.ProtustrankaFormatedOIB_1">  TIME društvo s ograničenom odgovornošću za trgovinu i usluge, OIB 68570056233 zastupanog po punomoćniku Henrik Videnić</derivirana_varijabla>
  </DomainObject.Predmet.ProtustrankaFormatedOIB>
  <DomainObject.Predmet.ProtustrankaFormatedWithAdress>
    <izvorni_sadrzaj> TIME društvo s ograničenom odgovornošću za trgovinu i usluge, Stjepana Radića 40, 47000 Karlovac zastupanog po punomoćniku Henrik Videnić</izvorni_sadrzaj>
    <derivirana_varijabla naziv="DomainObject.Predmet.ProtustrankaFormatedWithAdress_1"> TIME društvo s ograničenom odgovornošću za trgovinu i usluge, Stjepana Radića 40, 47000 Karlovac zastupanog po punomoćniku Henrik Videnić</derivirana_varijabla>
  </DomainObject.Predmet.ProtustrankaFormatedWithAdress>
  <DomainObject.Predmet.ProtustrankaFormatedWithAdressOIB>
    <izvorni_sadrzaj> TIME društvo s ograničenom odgovornošću za trgovinu i usluge, OIB 68570056233, Stjepana Radića 40, 47000 Karlovac zastupanog po punomoćniku Henrik Videnić</izvorni_sadrzaj>
    <derivirana_varijabla naziv="DomainObject.Predmet.ProtustrankaFormatedWithAdressOIB_1"> TIME društvo s ograničenom odgovornošću za trgovinu i usluge, OIB 68570056233, Stjepana Radića 40, 47000 Karlovac zastupanog po punomoćniku Henrik Videnić</derivirana_varijabla>
  </DomainObject.Predmet.ProtustrankaFormatedWithAdressOIB>
  <DomainObject.Predmet.ProtustrankaWithAdress>
    <izvorni_sadrzaj>TIME društvo s ograničenom odgovornošću za trgovinu i usluge Stjepana Radića 40, 47000 Karlovac</izvorni_sadrzaj>
    <derivirana_varijabla naziv="DomainObject.Predmet.ProtustrankaWithAdress_1">TIME društvo s ograničenom odgovornošću za trgovinu i usluge Stjepana Radića 40, 47000 Karlovac</derivirana_varijabla>
  </DomainObject.Predmet.ProtustrankaWithAdress>
  <DomainObject.Predmet.ProtustrankaWithAdressOIB>
    <izvorni_sadrzaj>TIME društvo s ograničenom odgovornošću za trgovinu i usluge, OIB 68570056233, Stjepana Radića 40, 47000 Karlovac</izvorni_sadrzaj>
    <derivirana_varijabla naziv="DomainObject.Predmet.ProtustrankaWithAdressOIB_1">TIME društvo s ograničenom odgovornošću za trgovinu i usluge, OIB 68570056233, Stjepana Radića 40, 47000 Karlovac</derivirana_varijabla>
  </DomainObject.Predmet.ProtustrankaWithAdressOIB>
  <DomainObject.Predmet.ProtustrankaNazivFormated>
    <izvorni_sadrzaj>TIME društvo s ograničenom odgovornošću za trgovinu i usluge</izvorni_sadrzaj>
    <derivirana_varijabla naziv="DomainObject.Predmet.ProtustrankaNazivFormated_1">TIME društvo s ograničenom odgovornošću za trgovinu i usluge</derivirana_varijabla>
  </DomainObject.Predmet.ProtustrankaNazivFormated>
  <DomainObject.Predmet.ProtustrankaNazivFormatedOIB>
    <izvorni_sadrzaj>TIME društvo s ograničenom odgovornošću za trgovinu i usluge, OIB 68570056233</izvorni_sadrzaj>
    <derivirana_varijabla naziv="DomainObject.Predmet.ProtustrankaNazivFormatedOIB_1">TIME društvo s ograničenom odgovornošću za trgovinu i usluge,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TIME društvo s ograničenom odgovornošću za trgovinu i usluge zastupanog po punomoćniku Henrik Videnić</item>
    </izvorni_sadrzaj>
    <derivirana_varijabla naziv="DomainObject.Predmet.ProtuStrankaListFormated_1">
      <item>TIME društvo s ograničenom odgovornošću za trgovinu i usluge zastupanog po punomoćniku Henrik Videnić</item>
    </derivirana_varijabla>
  </DomainObject.Predmet.ProtuStrankaListFormated>
  <DomainObject.Predmet.ProtuStrankaListFormatedOIB>
    <izvorni_sadrzaj>
      <item>TIME društvo s ograničenom odgovornošću za trgovinu i usluge, OIB 68570056233 zastupanog po punomoćniku Henrik Videnić</item>
    </izvorni_sadrzaj>
    <derivirana_varijabla naziv="DomainObject.Predmet.ProtuStrankaListFormatedOIB_1">
      <item>TIME društvo s ograničenom odgovornošću za trgovinu i usluge, OIB 68570056233 zastupanog po punomoćniku Henrik Videnić</item>
    </derivirana_varijabla>
  </DomainObject.Predmet.ProtuStrankaListFormatedOIB>
  <DomainObject.Predmet.ProtuStrankaListFormatedWithAdress>
    <izvorni_sadrzaj>
      <item>TIME društvo s ograničenom odgovornošću za trgovinu i usluge, Stjepana Radića 40, 47000 Karlovac zastupanog po punomoćniku Henrik Videnić</item>
    </izvorni_sadrzaj>
    <derivirana_varijabla naziv="DomainObject.Predmet.ProtuStrankaListFormatedWithAdress_1">
      <item>TIME društvo s ograničenom odgovornošću za trgovinu i usluge, Stjepana Radića 40, 47000 Karlovac zastupanog po punomoćniku Henrik Videnić</item>
    </derivirana_varijabla>
  </DomainObject.Predmet.ProtuStrankaListFormatedWithAdress>
  <DomainObject.Predmet.ProtuStrankaListFormatedWithAdressOIB>
    <izvorni_sadrzaj>
      <item>TIME društvo s ograničenom odgovornošću za trgovinu i usluge, OIB 68570056233, Stjepana Radića 40, 47000 Karlovac zastupanog po punomoćniku Henrik Videnić</item>
    </izvorni_sadrzaj>
    <derivirana_varijabla naziv="DomainObject.Predmet.ProtuStrankaListFormatedWithAdressOIB_1">
      <item>TIME društvo s ograničenom odgovornošću za trgovinu i usluge, OIB 68570056233, Stjepana Radića 40, 47000 Karlovac zastupanog po punomoćniku Henrik Videnić</item>
    </derivirana_varijabla>
  </DomainObject.Predmet.ProtuStrankaListFormatedWithAdressOIB>
  <DomainObject.Predmet.ProtuStrankaListNazivFormated>
    <izvorni_sadrzaj>
      <item>TIME društvo s ograničenom odgovornošću za trgovinu i usluge</item>
    </izvorni_sadrzaj>
    <derivirana_varijabla naziv="DomainObject.Predmet.ProtuStrankaListNazivFormated_1">
      <item>TIME društvo s ograničenom odgovornošću za trgovinu i usluge</item>
    </derivirana_varijabla>
  </DomainObject.Predmet.ProtuStrankaListNazivFormated>
  <DomainObject.Predmet.ProtuStrankaListNazivFormatedOIB>
    <izvorni_sadrzaj>
      <item>TIME društvo s ograničenom odgovornošću za trgovinu i usluge, OIB 68570056233</item>
    </izvorni_sadrzaj>
    <derivirana_varijabla naziv="DomainObject.Predmet.ProtuStrankaListNazivFormatedOIB_1">
      <item>TIME društvo s ograničenom odgovornošću za trgovinu i usluge, OIB 68570056233</item>
    </derivirana_varijabla>
  </DomainObject.Predmet.ProtuStrankaListNazivFormatedOIB>
  <DomainObject.Predmet.OstaliListFormated>
    <izvorni_sadrzaj>
      <item>Henrik Videnić punomoćnik sudionika u postupku TIME društvo s ograničenom odgovornošću za trgovinu i usluge</item>
    </izvorni_sadrzaj>
    <derivirana_varijabla naziv="DomainObject.Predmet.OstaliListFormated_1">
      <item>Henrik Videnić punomoćnik sudionika u postupku TIME društvo s ograničenom odgovornošću za trgovinu i usluge</item>
    </derivirana_varijabla>
  </DomainObject.Predmet.OstaliListFormated>
  <DomainObject.Predmet.OstaliListFormatedOIB>
    <izvorni_sadrzaj>
      <item>Henrik Videnić, OIB 59921231114 punomoćnik sudionika u postupku TIME društvo s ograničenom odgovornošću za trgovinu i usluge</item>
    </izvorni_sadrzaj>
    <derivirana_varijabla naziv="DomainObject.Predmet.OstaliListFormatedOIB_1">
      <item>Henrik Videnić, OIB 59921231114 punomoćnik sudionika u postupku TIME društvo s ograničenom odgovornošću za trgovinu i usluge</item>
    </derivirana_varijabla>
  </DomainObject.Predmet.OstaliListFormatedOIB>
  <DomainObject.Predmet.OstaliListFormatedWithAdress>
    <izvorni_sadrzaj>
      <item>Henrik Videnić, Zadobarje 34a, 47000 Zadobarje punomoćnik sudionika u postupku TIME društvo s ograničenom odgovornošću za trgovinu i usluge</item>
    </izvorni_sadrzaj>
    <derivirana_varijabla naziv="DomainObject.Predmet.OstaliListFormatedWithAdress_1">
      <item>Henrik Videnić, Zadobarje 34a, 47000 Zadobarje punomoćnik sudionika u postupku TIME društvo s ograničenom odgovornošću za trgovinu i usluge</item>
    </derivirana_varijabla>
  </DomainObject.Predmet.OstaliListFormatedWithAdress>
  <DomainObject.Predmet.OstaliListFormatedWithAdressOIB>
    <izvorni_sadrzaj>
      <item>Henrik Videnić, OIB 59921231114, Zadobarje 34a, 47000 Zadobarje punomoćnik sudionika u postupku TIME društvo s ograničenom odgovornošću za trgovinu i usluge</item>
    </izvorni_sadrzaj>
    <derivirana_varijabla naziv="DomainObject.Predmet.OstaliListFormatedWithAdressOIB_1">
      <item>Henrik Videnić, OIB 59921231114, Zadobarje 34a, 47000 Zadobarje punomoćnik sudionika u postupku TIME društvo s ograničenom odgovornošću za trgovinu i usluge</item>
    </derivirana_varijabla>
  </DomainObject.Predmet.OstaliListFormatedWithAdressOIB>
  <DomainObject.Predmet.OstaliListNazivFormated>
    <izvorni_sadrzaj>
      <item>Henrik Videnić</item>
    </izvorni_sadrzaj>
    <derivirana_varijabla naziv="DomainObject.Predmet.OstaliListNazivFormated_1">
      <item>Henrik Videnić</item>
    </derivirana_varijabla>
  </DomainObject.Predmet.OstaliListNazivFormated>
  <DomainObject.Predmet.OstaliListNazivFormatedOIB>
    <izvorni_sadrzaj>
      <item>Henrik Videnić, OIB 59921231114</item>
    </izvorni_sadrzaj>
    <derivirana_varijabla naziv="DomainObject.Predmet.OstaliListNazivFormatedOIB_1">
      <item>Henrik Videnić, OIB 59921231114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TIME društvo s ograničenom odgovornošću za trgovinu i usluge</izvorni_sadrzaj>
    <derivirana_varijabla naziv="DomainObject.Predmet.ProtustrankaIDrugi_1">TIME društvo s ograničenom odgovornošću za trgovinu i usluge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TIME društvo s ograničenom odgovornošću za trgovinu i usluge, OIB 68570056233, Stjepana Radića 40, 47000 Karlovac</izvorni_sadrzaj>
    <derivirana_varijabla naziv="DomainObject.Predmet.ProtustrankaIDrugiAdressOIB_1">TIME društvo s ograničenom odgovornošću za trgovinu i usluge,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TIME društvo s ograničenom odgovornošću za trgovinu i usluge</item>
      <item>Henrik Videnić</item>
    </izvorni_sadrzaj>
    <derivirana_varijabla naziv="DomainObject.Predmet.SudioniciListNaziv_1">
      <item>FINA, regionalni centar Zagreb, podružnica Karlovac</item>
      <item>TIME društvo s ograničenom odgovornošću za trgovinu i usluge</item>
      <item>Henrik Videnić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TIME društvo s ograničenom odgovornošću za trgovinu i usluge, OIB 68570056233, Stjepana Radića 40,47000 Karlovac</item>
      <item>Henrik Videnić, OIB 59921231114, Zadobarje 34a,47000 Zadobarje</item>
    </izvorni_sadrzaj>
    <derivirana_varijabla naziv="DomainObject.Predmet.SudioniciListAdressOIB_1">
      <item>FINA, regionalni centar Zagreb, podružnica Karlovac, OIB 85821130368, Vitezovićeva 1,47000 Karlovac</item>
      <item>TIME društvo s ograničenom odgovornošću za trgovinu i usluge, OIB 68570056233, Stjepana Radića 40,47000 Karlovac</item>
      <item>Henrik Videnić, OIB 59921231114, Zadobarje 34a,47000 Zadobarje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68570056233</item>
      <item>, OIB 59921231114</item>
    </izvorni_sadrzaj>
    <derivirana_varijabla naziv="DomainObject.Predmet.SudioniciListNazivOIB_1">
      <item>, OIB 85821130368</item>
      <item>, OIB 68570056233</item>
      <item>, OIB 59921231114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808</properties:Characters>
  <properties:Lines>50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2016-04-19T12:12:00Z</cp:lastPrinted>
  <dcterms:modified xmlns:xsi="http://www.w3.org/2001/XMLSchema-instance" xsi:type="dcterms:W3CDTF">2016-04-19T12:13:00Z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