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1f22" w14:paraId="a451f22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7C6744">
        <w:rPr>
          <w:b/>
        </w:rPr>
        <w:t>23</w:t>
      </w:r>
      <w:r w:rsidR="004874F0">
        <w:rPr>
          <w:b/>
        </w:rPr>
        <w:t>89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A87C49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 </w:t>
      </w:r>
      <w:r w:rsidR="004874F0" w:rsidRPr="004874F0">
        <w:rPr>
          <w:lang w:val="hr-HR"/>
        </w:rPr>
        <w:t>PLATYPUS d.o.o. za usluge putničke agencije i poslovanje nekretninama</w:t>
      </w:r>
      <w:r w:rsidR="00A87C49">
        <w:rPr>
          <w:lang w:val="hr-HR"/>
        </w:rPr>
        <w:t>,</w:t>
      </w:r>
      <w:r w:rsidR="004874F0">
        <w:rPr>
          <w:lang w:val="hr-HR"/>
        </w:rPr>
        <w:t>OIB:</w:t>
      </w:r>
      <w:r w:rsidR="004874F0" w:rsidRPr="004874F0">
        <w:t xml:space="preserve"> </w:t>
      </w:r>
      <w:r w:rsidR="004874F0" w:rsidRPr="004874F0">
        <w:rPr>
          <w:lang w:val="hr-HR"/>
        </w:rPr>
        <w:t>43230300347</w:t>
      </w:r>
      <w:r w:rsidR="004874F0">
        <w:rPr>
          <w:lang w:val="hr-HR"/>
        </w:rPr>
        <w:t>, Split, Kralja Zvonimira 46.,</w:t>
      </w:r>
      <w:r w:rsidR="00CA18B4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CA18B4">
        <w:rPr>
          <w:lang w:val="hr-HR"/>
        </w:rPr>
        <w:t>1</w:t>
      </w:r>
      <w:r w:rsidR="00132051">
        <w:rPr>
          <w:lang w:val="hr-HR"/>
        </w:rPr>
        <w:t>9.svibnja</w:t>
      </w:r>
      <w:r w:rsidR="00E83C4F">
        <w:rPr>
          <w:lang w:val="hr-HR"/>
        </w:rPr>
        <w:t xml:space="preserve">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13DE8">
        <w:rPr>
          <w:lang w:val="hr-HR"/>
        </w:rPr>
        <w:tab/>
      </w:r>
      <w:r w:rsidR="004874F0" w:rsidRPr="004874F0">
        <w:rPr>
          <w:lang w:val="hr-HR"/>
        </w:rPr>
        <w:t>PLATYPUS d.o.o. za usluge putničke agencije i poslovanje nekretninama</w:t>
      </w:r>
      <w:r w:rsidR="004874F0">
        <w:rPr>
          <w:lang w:val="hr-HR"/>
        </w:rPr>
        <w:t>,OIB:</w:t>
      </w:r>
      <w:r w:rsidR="004874F0" w:rsidRPr="004874F0">
        <w:t xml:space="preserve"> </w:t>
      </w:r>
      <w:r w:rsidR="004874F0" w:rsidRPr="004874F0">
        <w:rPr>
          <w:lang w:val="hr-HR"/>
        </w:rPr>
        <w:t>43230300347</w:t>
      </w:r>
      <w:r w:rsidR="004874F0">
        <w:rPr>
          <w:lang w:val="hr-HR"/>
        </w:rPr>
        <w:t>, Split, Kralja Zvonimira 46</w:t>
      </w:r>
      <w:r w:rsidR="00132051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 razdoblju od</w:t>
      </w:r>
      <w:r w:rsidR="003008C3">
        <w:rPr>
          <w:rFonts w:eastAsia="Calibri"/>
        </w:rPr>
        <w:t xml:space="preserve"> </w:t>
      </w:r>
      <w:r w:rsidR="004874F0">
        <w:rPr>
          <w:rFonts w:eastAsia="Calibri"/>
        </w:rPr>
        <w:t>705</w:t>
      </w:r>
      <w:r w:rsidR="00DA2600">
        <w:rPr>
          <w:rFonts w:eastAsia="Calibri"/>
        </w:rPr>
        <w:t xml:space="preserve"> dana u ukupnom iznosu od </w:t>
      </w:r>
      <w:r w:rsidR="004874F0">
        <w:rPr>
          <w:rFonts w:eastAsia="Calibri"/>
        </w:rPr>
        <w:t>3.080,19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132051">
        <w:rPr>
          <w:lang w:val="hr-HR"/>
        </w:rPr>
        <w:t>19.svibnja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7C6744" w:rsidR="00E83C4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213DC7"/>
    <w:rsid w:val="002F33ED"/>
    <w:rsid w:val="003008C3"/>
    <w:rsid w:val="003900DE"/>
    <w:rsid w:val="003A4819"/>
    <w:rsid w:val="00454D6B"/>
    <w:rsid w:val="004874F0"/>
    <w:rsid w:val="00507EE1"/>
    <w:rsid w:val="00543C6E"/>
    <w:rsid w:val="0055047E"/>
    <w:rsid w:val="005F20F8"/>
    <w:rsid w:val="007B1AA3"/>
    <w:rsid w:val="007B20E3"/>
    <w:rsid w:val="007C6744"/>
    <w:rsid w:val="00801FF9"/>
    <w:rsid w:val="00813DE8"/>
    <w:rsid w:val="00950EF7"/>
    <w:rsid w:val="00A87C49"/>
    <w:rsid w:val="00AB6E49"/>
    <w:rsid w:val="00AC09D9"/>
    <w:rsid w:val="00B01348"/>
    <w:rsid w:val="00B67088"/>
    <w:rsid w:val="00B874FD"/>
    <w:rsid w:val="00CA18B4"/>
    <w:rsid w:val="00D53B2D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3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St-2389/2015</izvorni_sadrzaj>
    <derivirana_varijabla naziv="DomainObject.Predmet.OznakaBroj_1">St-2389/2015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PLATYPUS d.o.o. za usluge putničke agencije i poslovanje nekretninama</izvorni_sadrzaj>
    <derivirana_varijabla naziv="DomainObject.Predmet.ProtustrankaFormated_1">  PLATYPUS d.o.o. za usluge putničke agencije i poslovanje nekretninama</derivirana_varijabla>
  </DomainObject.Predmet.ProtustrankaFormated>
  <DomainObject.Predmet.ProtustrankaFormatedOIB>
    <izvorni_sadrzaj>  PLATYPUS d.o.o. za usluge putničke agencije i poslovanje nekretninama, OIB 43230300347</izvorni_sadrzaj>
    <derivirana_varijabla naziv="DomainObject.Predmet.ProtustrankaFormatedOIB_1">  PLATYPUS d.o.o. za usluge putničke agencije i poslovanje nekretninama, OIB 43230300347</derivirana_varijabla>
  </DomainObject.Predmet.ProtustrankaFormatedOIB>
  <DomainObject.Predmet.ProtustrankaFormatedWithAdress>
    <izvorni_sadrzaj> PLATYPUS d.o.o. za usluge putničke agencije i poslovanje nekretninama, Kralja Zvonimira 46, 21000 Split</izvorni_sadrzaj>
    <derivirana_varijabla naziv="DomainObject.Predmet.ProtustrankaFormatedWithAdress_1"> PLATYPUS d.o.o. za usluge putničke agencije i poslovanje nekretninama, Kralja Zvonimira 46, 21000 Split</derivirana_varijabla>
  </DomainObject.Predmet.ProtustrankaFormatedWithAdress>
  <DomainObject.Predmet.ProtustrankaFormatedWithAdressOIB>
    <izvorni_sadrzaj> PLATYPUS d.o.o. za usluge putničke agencije i poslovanje nekretninama, OIB 43230300347, Kralja Zvonimira 46, 21000 Split</izvorni_sadrzaj>
    <derivirana_varijabla naziv="DomainObject.Predmet.ProtustrankaFormatedWithAdressOIB_1"> PLATYPUS d.o.o. za usluge putničke agencije i poslovanje nekretninama, OIB 43230300347, Kralja Zvonimira 46, 21000 Split</derivirana_varijabla>
  </DomainObject.Predmet.ProtustrankaFormatedWithAdressOIB>
  <DomainObject.Predmet.ProtustrankaWithAdress>
    <izvorni_sadrzaj>PLATYPUS d.o.o. za usluge putničke agencije i poslovanje nekretninama Kralja Zvonimira 46, 21000 Split</izvorni_sadrzaj>
    <derivirana_varijabla naziv="DomainObject.Predmet.ProtustrankaWithAdress_1">PLATYPUS d.o.o. za usluge putničke agencije i poslovanje nekretninama Kralja Zvonimira 46, 21000 Split</derivirana_varijabla>
  </DomainObject.Predmet.ProtustrankaWithAdress>
  <DomainObject.Predmet.ProtustrankaWithAdressOIB>
    <izvorni_sadrzaj>PLATYPUS d.o.o. za usluge putničke agencije i poslovanje nekretninama, OIB 43230300347, Kralja Zvonimira 46, 21000 Split</izvorni_sadrzaj>
    <derivirana_varijabla naziv="DomainObject.Predmet.ProtustrankaWithAdressOIB_1">PLATYPUS d.o.o. za usluge putničke agencije i poslovanje nekretninama, OIB 43230300347, Kralja Zvonimira 46, 21000 Split</derivirana_varijabla>
  </DomainObject.Predmet.ProtustrankaWithAdressOIB>
  <DomainObject.Predmet.ProtustrankaNazivFormated>
    <izvorni_sadrzaj>PLATYPUS d.o.o. za usluge putničke agencije i poslovanje nekretninama</izvorni_sadrzaj>
    <derivirana_varijabla naziv="DomainObject.Predmet.ProtustrankaNazivFormated_1">PLATYPUS d.o.o. za usluge putničke agencije i poslovanje nekretninama</derivirana_varijabla>
  </DomainObject.Predmet.ProtustrankaNazivFormated>
  <DomainObject.Predmet.ProtustrankaNazivFormatedOIB>
    <izvorni_sadrzaj>PLATYPUS d.o.o. za usluge putničke agencije i poslovanje nekretninama, OIB 43230300347</izvorni_sadrzaj>
    <derivirana_varijabla naziv="DomainObject.Predmet.ProtustrankaNazivFormatedOIB_1">PLATYPUS d.o.o. za usluge putničke agencije i poslovanje nekretninama, OIB 43230300347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3080.19</izvorni_sadrzaj>
    <derivirana_varijabla naziv="DomainObject.Predmet.TrenutnaVrijednost_1">3080.19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PLATYPUS d.o.o. za usluge putničke agencije i poslovanje nekretninama</item>
    </izvorni_sadrzaj>
    <derivirana_varijabla naziv="DomainObject.Predmet.ProtuStrankaListFormated_1">
      <item>PLATYPUS d.o.o. za usluge putničke agencije i poslovanje nekretninama</item>
    </derivirana_varijabla>
  </DomainObject.Predmet.ProtuStrankaListFormated>
  <DomainObject.Predmet.ProtuStrankaListFormatedOIB>
    <izvorni_sadrzaj>
      <item>PLATYPUS d.o.o. za usluge putničke agencije i poslovanje nekretninama, OIB 43230300347</item>
    </izvorni_sadrzaj>
    <derivirana_varijabla naziv="DomainObject.Predmet.ProtuStrankaListFormatedOIB_1">
      <item>PLATYPUS d.o.o. za usluge putničke agencije i poslovanje nekretninama, OIB 43230300347</item>
    </derivirana_varijabla>
  </DomainObject.Predmet.ProtuStrankaListFormatedOIB>
  <DomainObject.Predmet.ProtuStrankaListFormatedWithAdress>
    <izvorni_sadrzaj>
      <item>PLATYPUS d.o.o. za usluge putničke agencije i poslovanje nekretninama, Kralja Zvonimira 46, 21000 Split</item>
    </izvorni_sadrzaj>
    <derivirana_varijabla naziv="DomainObject.Predmet.ProtuStrankaListFormatedWithAdress_1">
      <item>PLATYPUS d.o.o. za usluge putničke agencije i poslovanje nekretninama, Kralja Zvonimira 46, 21000 Split</item>
    </derivirana_varijabla>
  </DomainObject.Predmet.ProtuStrankaListFormatedWithAdress>
  <DomainObject.Predmet.ProtuStrankaListFormatedWithAdressOIB>
    <izvorni_sadrzaj>
      <item>PLATYPUS d.o.o. za usluge putničke agencije i poslovanje nekretninama, OIB 43230300347, Kralja Zvonimira 46, 21000 Split</item>
    </izvorni_sadrzaj>
    <derivirana_varijabla naziv="DomainObject.Predmet.ProtuStrankaListFormatedWithAdressOIB_1">
      <item>PLATYPUS d.o.o. za usluge putničke agencije i poslovanje nekretninama, OIB 43230300347, Kralja Zvonimira 46, 21000 Split</item>
    </derivirana_varijabla>
  </DomainObject.Predmet.ProtuStrankaListFormatedWithAdressOIB>
  <DomainObject.Predmet.ProtuStrankaListNazivFormated>
    <izvorni_sadrzaj>
      <item>PLATYPUS d.o.o. za usluge putničke agencije i poslovanje nekretninama</item>
    </izvorni_sadrzaj>
    <derivirana_varijabla naziv="DomainObject.Predmet.ProtuStrankaListNazivFormated_1">
      <item>PLATYPUS d.o.o. za usluge putničke agencije i poslovanje nekretninama</item>
    </derivirana_varijabla>
  </DomainObject.Predmet.ProtuStrankaListNazivFormated>
  <DomainObject.Predmet.ProtuStrankaListNazivFormatedOIB>
    <izvorni_sadrzaj>
      <item>PLATYPUS d.o.o. za usluge putničke agencije i poslovanje nekretninama, OIB 43230300347</item>
    </izvorni_sadrzaj>
    <derivirana_varijabla naziv="DomainObject.Predmet.ProtuStrankaListNazivFormatedOIB_1">
      <item>PLATYPUS d.o.o. za usluge putničke agencije i poslovanje nekretninama, OIB 43230300347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PLATYPUS d.o.o. za usluge putničke agencije i poslovanje nekretninama</izvorni_sadrzaj>
    <derivirana_varijabla naziv="DomainObject.Predmet.ProtustrankaIDrugi_1">PLATYPUS d.o.o. za usluge putničke agencije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PLATYPUS d.o.o. za usluge putničke agencije i poslovanje nekretninama, OIB 43230300347, Kralja Zvonimira 46, 21000 Split</izvorni_sadrzaj>
    <derivirana_varijabla naziv="DomainObject.Predmet.ProtustrankaIDrugiAdressOIB_1">PLATYPUS d.o.o. za usluge putničke agencije i poslovanje nekretninama, OIB 43230300347, Kralja Zvonimira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PLATYPUS d.o.o. za usluge putničke agencije i poslovanje nekretninama</item>
      <item>FINANCIJSKA AGENCIJA, RC SPLIT</item>
    </izvorni_sadrzaj>
    <derivirana_varijabla naziv="DomainObject.Predmet.SudioniciListNaziv_1">
      <item>PLATYPUS d.o.o. za usluge putničke agencije i poslovanje nekretninama</item>
      <item>FINANCIJSKA AGENCIJA, RC SPLIT</item>
    </derivirana_varijabla>
  </DomainObject.Predmet.SudioniciListNaziv>
  <DomainObject.Predmet.SudioniciListAdressOIB>
    <izvorni_sadrzaj>
      <item>PLATYPUS d.o.o. za usluge putničke agencije i poslovanje nekretninama, OIB 43230300347, Kralja Zvonimira 46,21000 Split</item>
      <item>FINANCIJSKA AGENCIJA, RC SPLIT, OIB 85821130368, Mažuranićevo šetalište 24 b,21000 Split</item>
    </izvorni_sadrzaj>
    <derivirana_varijabla naziv="DomainObject.Predmet.SudioniciListAdressOIB_1">
      <item>PLATYPUS d.o.o. za usluge putničke agencije i poslovanje nekretninama, OIB 43230300347, Kralja Zvonimira 46,21000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43230300347</item>
      <item>, OIB 85821130368</item>
    </izvorni_sadrzaj>
    <derivirana_varijabla naziv="DomainObject.Predmet.SudioniciListNazivOIB_1">
      <item>, OIB 43230300347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1933</properties:Characters>
  <properties:Lines>47</properties:Lines>
  <properties:Paragraphs>16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2016-05-19T10:36:00Z</cp:lastPrinted>
  <dcterms:modified xmlns:xsi="http://www.w3.org/2001/XMLSchema-instance" xsi:type="dcterms:W3CDTF">2016-05-19T10:36:00Z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