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4d98" w14:paraId="76e4d98" w:rsidRDefault="00EC002E" w:rsidP="00EC002E" w:rsidR="00EC002E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02E" w:rsidP="00EC002E" w:rsidR="00EC002E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C002E" w:rsidP="00EC002E" w:rsidR="00EC002E">
      <w:r>
        <w:t>Trgovački</w:t>
      </w:r>
      <w:r w:rsidRPr="009077C2">
        <w:t xml:space="preserve"> sud u </w:t>
      </w:r>
      <w:r>
        <w:t>Osijeku</w:t>
      </w:r>
    </w:p>
    <w:p w:rsidRDefault="00EC002E" w:rsidP="00EC002E" w:rsidR="00EC002E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EC002E">
        <w:t>14 St-426/16-261</w:t>
      </w:r>
    </w:p>
    <w:p w:rsidRDefault="00EC002E" w:rsidP="00EC002E" w:rsidR="00EC002E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C002E" w:rsidP="00EC002E" w:rsidR="00EC002E">
      <w:pPr>
        <w:ind w:hanging="720" w:left="360"/>
        <w:rPr>
          <w:sz w:val="22"/>
          <w:szCs w:val="22"/>
        </w:rPr>
      </w:pPr>
    </w:p>
    <w:p w:rsidRDefault="00EC002E" w:rsidP="00EC002E" w:rsidR="00EC002E">
      <w:pPr>
        <w:ind w:hanging="720" w:left="360"/>
        <w:jc w:val="center"/>
      </w:pPr>
      <w:r>
        <w:t xml:space="preserve">R E P U B L I K A  H R V A T S K A 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EC002E" w:rsidRPr="00152BFD">
        <w:t>VIOLA d.o.o. za trgovinu i usluge</w:t>
      </w:r>
      <w:r w:rsidR="00EC002E">
        <w:t xml:space="preserve"> u stečaju</w:t>
      </w:r>
      <w:r w:rsidR="00EC002E" w:rsidRPr="00152BFD">
        <w:t>, Osijek, Martin</w:t>
      </w:r>
      <w:r w:rsidR="00EC002E">
        <w:t xml:space="preserve">a Divalta 181, MBS: 030054994, </w:t>
      </w:r>
      <w:r w:rsidR="00EC002E" w:rsidRPr="00152BFD">
        <w:t>OIB: 51666639329</w:t>
      </w:r>
      <w:r w:rsidRPr="008B7863">
        <w:t xml:space="preserve">, dana </w:t>
      </w:r>
      <w:r w:rsidR="00DF0C10">
        <w:t>18</w:t>
      </w:r>
      <w:r w:rsidRPr="008B7863">
        <w:t xml:space="preserve">. </w:t>
      </w:r>
      <w:r w:rsidR="00DF0C10">
        <w:t>prosinca</w:t>
      </w:r>
      <w:r w:rsidRPr="008B7863">
        <w:t xml:space="preserve"> 201</w:t>
      </w:r>
      <w:r w:rsidR="00F74EC7">
        <w:t>8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DF0C10" w:rsidP="00C12C09" w:rsidR="00C12C09">
      <w:pPr>
        <w:jc w:val="center"/>
        <w:rPr>
          <w:bCs/>
        </w:rPr>
      </w:pPr>
      <w:r>
        <w:rPr>
          <w:bCs/>
        </w:rPr>
        <w:t>24</w:t>
      </w:r>
      <w:r w:rsidR="008E27A9" w:rsidRPr="0004279F">
        <w:rPr>
          <w:bCs/>
        </w:rPr>
        <w:t xml:space="preserve">. </w:t>
      </w:r>
      <w:r>
        <w:rPr>
          <w:bCs/>
        </w:rPr>
        <w:t>siječanj</w:t>
      </w:r>
      <w:r w:rsidR="008E27A9" w:rsidRPr="0004279F">
        <w:rPr>
          <w:bCs/>
        </w:rPr>
        <w:t xml:space="preserve"> 201</w:t>
      </w:r>
      <w:r>
        <w:rPr>
          <w:bCs/>
        </w:rPr>
        <w:t>9</w:t>
      </w:r>
      <w:r w:rsidR="008E27A9" w:rsidRPr="0004279F">
        <w:rPr>
          <w:bCs/>
        </w:rPr>
        <w:t xml:space="preserve">. godine u </w:t>
      </w:r>
      <w:r w:rsidR="00690332"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E9364D">
        <w:t>e</w:t>
      </w:r>
      <w:r w:rsidR="003B5874">
        <w:t xml:space="preserve"> </w:t>
      </w:r>
      <w:r>
        <w:t>upravitelj</w:t>
      </w:r>
      <w:r w:rsidR="00E9364D">
        <w:t>ice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E9364D" w:rsidP="008E27A9" w:rsidR="00E9364D">
      <w:pPr>
        <w:jc w:val="center"/>
        <w:rPr>
          <w:bCs/>
        </w:rPr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E9364D">
        <w:t>e</w:t>
      </w:r>
      <w:r>
        <w:t xml:space="preserve"> upravitelj</w:t>
      </w:r>
      <w:r w:rsidR="00E9364D">
        <w:t>ice</w:t>
      </w:r>
      <w:r>
        <w:t xml:space="preserve"> od </w:t>
      </w:r>
      <w:r w:rsidR="00E9364D">
        <w:t>4</w:t>
      </w:r>
      <w:r w:rsidR="00A06D6D">
        <w:t>.</w:t>
      </w:r>
      <w:r w:rsidR="00E9364D">
        <w:t>1</w:t>
      </w:r>
      <w:r w:rsidR="00E865E1">
        <w:t>2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E9364D" w:rsidP="008E27A9" w:rsidR="00E9364D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DF0C10" w:rsidRPr="00DF0C10">
        <w:t xml:space="preserve">18. prosinca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E9364D">
        <w:t>a</w:t>
      </w:r>
      <w:r>
        <w:t xml:space="preserve"> upravitelj</w:t>
      </w:r>
      <w:r w:rsidR="00E9364D">
        <w:t>ica</w:t>
      </w:r>
      <w:r w:rsidR="0024008B">
        <w:t xml:space="preserve"> </w:t>
      </w:r>
      <w:r w:rsidR="00E9364D">
        <w:t>Vinka Ivanković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F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0C10" w:rsidRPr="00DF0C10">
      <w:rPr>
        <w:b w:val="false"/>
      </w:rPr>
      <w:t>Poslovni broj: 14 St-426/16-261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A7D2D"/>
    <w:rsid w:val="004F36C5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7B2FAD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C1A14"/>
    <w:rsid w:val="00DE53D9"/>
    <w:rsid w:val="00DF0C10"/>
    <w:rsid w:val="00E14285"/>
    <w:rsid w:val="00E151BF"/>
    <w:rsid w:val="00E20BDF"/>
    <w:rsid w:val="00E43436"/>
    <w:rsid w:val="00E620C2"/>
    <w:rsid w:val="00E7194E"/>
    <w:rsid w:val="00E865E1"/>
    <w:rsid w:val="00E9364D"/>
    <w:rsid w:val="00EA2613"/>
    <w:rsid w:val="00EC002E"/>
    <w:rsid w:val="00EF6777"/>
    <w:rsid w:val="00F11C72"/>
    <w:rsid w:val="00F31436"/>
    <w:rsid w:val="00F74EC7"/>
    <w:rsid w:val="00F84F8E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B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7B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St-426/2016-257</izvorni_sadrzaj>
    <derivirana_varijabla naziv="DomainObject.PredzadnjaOdlukaIzPredmeta.Oznaka_1">St-426/2016-257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227</properties:Words>
  <properties:Characters>1118</properties:Characters>
  <properties:Lines>66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2018-12-18T08:47:00Z</dcterms:modified>
  <cp:revision>12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