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7e3f" w14:paraId="f037e3f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6F23C2">
        <w:t>GALISANUM d.o.o. Galižana, Michele della Vedova 11</w:t>
      </w:r>
      <w:r w:rsidR="00FB04CC">
        <w:t xml:space="preserve">, </w:t>
      </w:r>
      <w:r w:rsidR="00EA1E30">
        <w:t xml:space="preserve">OIB: </w:t>
      </w:r>
      <w:r w:rsidR="006F23C2">
        <w:t>02736414837</w:t>
      </w:r>
      <w:r w:rsidR="00FB04CC">
        <w:t>,</w:t>
      </w:r>
      <w:r w:rsidR="005032AA">
        <w:t xml:space="preserve"> </w:t>
      </w:r>
      <w:r w:rsidR="006F23C2">
        <w:t>20</w:t>
      </w:r>
      <w:r w:rsidR="00915E34">
        <w:t>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F23C2">
        <w:t>GALISANUM d.o.o. Galižana, Michele della Vedova 11, OIB: 02736414837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6F23C2">
        <w:t>881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6F23C2">
        <w:t>15</w:t>
      </w:r>
      <w:r w:rsidR="00915E34">
        <w:t>. rujna</w:t>
      </w:r>
      <w:r w:rsidR="006F23C2">
        <w:t xml:space="preserve"> 2016. pristupila</w:t>
      </w:r>
      <w:r w:rsidRPr="00250F22">
        <w:t xml:space="preserve"> je zakonsk</w:t>
      </w:r>
      <w:r w:rsidR="006F23C2">
        <w:t>a zastupnica</w:t>
      </w:r>
      <w:r w:rsidRPr="00250F22">
        <w:t xml:space="preserve"> dužnika </w:t>
      </w:r>
      <w:r w:rsidR="006F23C2">
        <w:t>Fina Jurcan</w:t>
      </w:r>
      <w:r w:rsidRPr="00250F22">
        <w:t>, koji je nave</w:t>
      </w:r>
      <w:r w:rsidR="006F23C2">
        <w:t>la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915E34">
        <w:t xml:space="preserve">nema nikakve </w:t>
      </w:r>
      <w:r w:rsidR="00F2282E">
        <w:t>nekretnine</w:t>
      </w:r>
      <w:r w:rsidR="006F23C2">
        <w:t>,</w:t>
      </w:r>
      <w:r w:rsidR="00F2282E">
        <w:t xml:space="preserve"> </w:t>
      </w:r>
      <w:r w:rsidR="006F23C2">
        <w:t>a knjigovodstvena vrijednost pokretnina koju ima u vlasništvu iznosi 11.151,24 kn.</w:t>
      </w:r>
      <w:r w:rsidRPr="00250F22">
        <w:t xml:space="preserve">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F23C2">
        <w:t>20</w:t>
      </w:r>
      <w:r w:rsidR="00915E34">
        <w:t>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3FA0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6F23C2">
      <w:t>881</w:t>
    </w:r>
    <w:r w:rsidR="005032AA">
      <w:t>/16-</w:t>
    </w:r>
    <w:r w:rsidR="006F23C2">
      <w:t>9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6F23C2">
      <w:t>881</w:t>
    </w:r>
    <w:r w:rsidR="005032AA">
      <w:t>/16-</w:t>
    </w:r>
    <w:r w:rsidR="006F23C2">
      <w:t>9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3FA0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F23C2"/>
    <w:rsid w:val="00726F07"/>
    <w:rsid w:val="007F482F"/>
    <w:rsid w:val="00814708"/>
    <w:rsid w:val="008157C7"/>
    <w:rsid w:val="008E56F0"/>
    <w:rsid w:val="00914EB0"/>
    <w:rsid w:val="00915E34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GALISANUM d.o.o. GALIŽANA</izvorni_sadrzaj>
    <derivirana_varijabla naziv="DomainObject.Predmet.ProtustrankaFormated_1">  GALISANUM d.o.o. GALIŽANA</derivirana_varijabla>
  </DomainObject.Predmet.ProtustrankaFormated>
  <DomainObject.Predmet.ProtustrankaFormatedOIB>
    <izvorni_sadrzaj>  GALISANUM d.o.o. GALIŽANA, OIB 02736414837</izvorni_sadrzaj>
    <derivirana_varijabla naziv="DomainObject.Predmet.ProtustrankaFormatedOIB_1">  GALISANUM d.o.o. GALIŽANA, OIB 02736414837</derivirana_varijabla>
  </DomainObject.Predmet.ProtustrankaFormatedOIB>
  <DomainObject.Predmet.ProtustrankaFormatedWithAdress>
    <izvorni_sadrzaj> GALISANUM d.o.o. GALIŽANA, Michele della Vedova 11, 52100 Galižana</izvorni_sadrzaj>
    <derivirana_varijabla naziv="DomainObject.Predmet.ProtustrankaFormatedWithAdress_1"> GALISANUM d.o.o. GALIŽANA, Michele della Vedova 11, 52100 Galižana</derivirana_varijabla>
  </DomainObject.Predmet.ProtustrankaFormatedWithAdress>
  <DomainObject.Predmet.ProtustrankaFormatedWithAdressOIB>
    <izvorni_sadrzaj> GALISANUM d.o.o. GALIŽANA, OIB 02736414837, Michele della Vedova 11, 52100 Galižana</izvorni_sadrzaj>
    <derivirana_varijabla naziv="DomainObject.Predmet.ProtustrankaFormatedWithAdressOIB_1"> GALISANUM d.o.o. GALIŽANA, OIB 02736414837, Michele della Vedova 11, 52100 Galižana</derivirana_varijabla>
  </DomainObject.Predmet.ProtustrankaFormatedWithAdressOIB>
  <DomainObject.Predmet.ProtustrankaWithAdress>
    <izvorni_sadrzaj>GALISANUM d.o.o. GALIŽANA Michele della Vedova 11, 52100 Galižana</izvorni_sadrzaj>
    <derivirana_varijabla naziv="DomainObject.Predmet.ProtustrankaWithAdress_1">GALISANUM d.o.o. GALIŽANA Michele della Vedova 11, 52100 Galižana</derivirana_varijabla>
  </DomainObject.Predmet.ProtustrankaWithAdress>
  <DomainObject.Predmet.ProtustrankaWithAdressOIB>
    <izvorni_sadrzaj>GALISANUM d.o.o. GALIŽANA, OIB 02736414837, Michele della Vedova 11, 52100 Galižana</izvorni_sadrzaj>
    <derivirana_varijabla naziv="DomainObject.Predmet.ProtustrankaWithAdressOIB_1">GALISANUM d.o.o. GALIŽANA, OIB 02736414837, Michele della Vedova 11, 52100 Galižana</derivirana_varijabla>
  </DomainObject.Predmet.ProtustrankaWithAdressOIB>
  <DomainObject.Predmet.ProtustrankaNazivFormated>
    <izvorni_sadrzaj>GALISANUM d.o.o. GALIŽANA</izvorni_sadrzaj>
    <derivirana_varijabla naziv="DomainObject.Predmet.ProtustrankaNazivFormated_1">GALISANUM d.o.o. GALIŽANA</derivirana_varijabla>
  </DomainObject.Predmet.ProtustrankaNazivFormated>
  <DomainObject.Predmet.ProtustrankaNazivFormatedOIB>
    <izvorni_sadrzaj>GALISANUM d.o.o. GALIŽANA, OIB 02736414837</izvorni_sadrzaj>
    <derivirana_varijabla naziv="DomainObject.Predmet.ProtustrankaNazivFormatedOIB_1">GALISANUM d.o.o. GALIŽANA, OIB 02736414837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75896.99</izvorni_sadrzaj>
    <derivirana_varijabla naziv="DomainObject.Predmet.TrenutnaVrijednost_1">75896.99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GALISANUM d.o.o. GALIŽANA</item>
    </izvorni_sadrzaj>
    <derivirana_varijabla naziv="DomainObject.Predmet.ProtuStrankaListFormated_1">
      <item>GALISANUM d.o.o. GALIŽANA</item>
    </derivirana_varijabla>
  </DomainObject.Predmet.ProtuStrankaListFormated>
  <DomainObject.Predmet.ProtuStrankaListFormatedOIB>
    <izvorni_sadrzaj>
      <item>GALISANUM d.o.o. GALIŽANA, OIB 02736414837</item>
    </izvorni_sadrzaj>
    <derivirana_varijabla naziv="DomainObject.Predmet.ProtuStrankaListFormatedOIB_1">
      <item>GALISANUM d.o.o. GALIŽANA, OIB 02736414837</item>
    </derivirana_varijabla>
  </DomainObject.Predmet.ProtuStrankaListFormatedOIB>
  <DomainObject.Predmet.ProtuStrankaListFormatedWithAdress>
    <izvorni_sadrzaj>
      <item>GALISANUM d.o.o. GALIŽANA, Michele della Vedova 11, 52100 Galižana</item>
    </izvorni_sadrzaj>
    <derivirana_varijabla naziv="DomainObject.Predmet.ProtuStrankaListFormatedWithAdress_1">
      <item>GALISANUM d.o.o. GALIŽANA, Michele della Vedova 11, 52100 Galižana</item>
    </derivirana_varijabla>
  </DomainObject.Predmet.ProtuStrankaListFormatedWithAdress>
  <DomainObject.Predmet.ProtuStrankaListFormatedWithAdressOIB>
    <izvorni_sadrzaj>
      <item>GALISANUM d.o.o. GALIŽANA, OIB 02736414837, Michele della Vedova 11, 52100 Galižana</item>
    </izvorni_sadrzaj>
    <derivirana_varijabla naziv="DomainObject.Predmet.ProtuStrankaListFormatedWithAdressOIB_1">
      <item>GALISANUM d.o.o. GALIŽANA, OIB 02736414837, Michele della Vedova 11, 52100 Galižana</item>
    </derivirana_varijabla>
  </DomainObject.Predmet.ProtuStrankaListFormatedWithAdressOIB>
  <DomainObject.Predmet.ProtuStrankaListNazivFormated>
    <izvorni_sadrzaj>
      <item>GALISANUM d.o.o. GALIŽANA</item>
    </izvorni_sadrzaj>
    <derivirana_varijabla naziv="DomainObject.Predmet.ProtuStrankaListNazivFormated_1">
      <item>GALISANUM d.o.o. GALIŽANA</item>
    </derivirana_varijabla>
  </DomainObject.Predmet.ProtuStrankaListNazivFormated>
  <DomainObject.Predmet.ProtuStrankaListNazivFormatedOIB>
    <izvorni_sadrzaj>
      <item>GALISANUM d.o.o. GALIŽANA, OIB 02736414837</item>
    </izvorni_sadrzaj>
    <derivirana_varijabla naziv="DomainObject.Predmet.ProtuStrankaListNazivFormatedOIB_1">
      <item>GALISANUM d.o.o. GALIŽANA, OIB 02736414837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GALISANUM d.o.o. GALIŽANA</izvorni_sadrzaj>
    <derivirana_varijabla naziv="DomainObject.Predmet.ProtustrankaIDrugi_1">GALISANUM 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GALISANUM d.o.o. GALIŽANA, OIB 02736414837, Michele della Vedova 11, 52100 Galižana</izvorni_sadrzaj>
    <derivirana_varijabla naziv="DomainObject.Predmet.ProtustrankaIDrugiAdressOIB_1">GALISANUM d.o.o. GALIŽANA, OIB 02736414837, Michele della Vedova 11,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GALISANUM d.o.o. GALIŽANA</item>
    </izvorni_sadrzaj>
    <derivirana_varijabla naziv="DomainObject.Predmet.SudioniciListNaziv_1">
      <item>FINANCIJSKA AGENCIJA, RC RIJEKA, PODRUŽNICA PULA, PULA</item>
      <item>GALISANUM 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GALISANUM d.o.o. GALIŽANA, OIB 02736414837, Michele della Vedova 11,52100 Galižana</item>
    </izvorni_sadrzaj>
    <derivirana_varijabla naziv="DomainObject.Predmet.SudioniciListAdressOIB_1">
      <item>FINANCIJSKA AGENCIJA, RC RIJEKA, PODRUŽNICA PULA, PULA, OIB 85821130368, Giardini 5,52100 Pula</item>
      <item>GALISANUM d.o.o. GALIŽANA, OIB 02736414837, Michele della Vedova 11,52100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02736414837</item>
    </izvorni_sadrzaj>
    <derivirana_varijabla naziv="DomainObject.Predmet.SudioniciListNazivOIB_1">
      <item>, OIB 85821130368</item>
      <item>, OIB 02736414837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2249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2016-09-19T07:42:00Z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2016-09-20T12:19:00Z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