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9d34" w14:paraId="c4d9d34" w:rsidRDefault="000053B3" w:rsidP="001940FB" w:rsidR="000053B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A0E1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053B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053B3" w:rsidP="00AA6BCF" w:rsidR="000053B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053B3" w:rsidP="000053B3" w:rsidR="000053B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053B3" w:rsidP="000053B3" w:rsidR="000053B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053B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053B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DE5FC1" w:rsidR="00AA6BCF" w:rsidRPr="00DE5FC1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E5FC1" w:rsidRPr="00DE5FC1">
        <w:rPr>
          <w:rFonts w:cs="Calibri" w:hAnsi="Calibri" w:ascii="Calibri"/>
        </w:rPr>
        <w:t xml:space="preserve">MARUŠIĆ </w:t>
      </w:r>
      <w:r w:rsidR="00DE5FC1" w:rsidRPr="00020A96">
        <w:rPr>
          <w:rFonts w:cs="Calibri" w:hAnsi="Calibri" w:ascii="Calibri"/>
        </w:rPr>
        <w:t>MILAN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020A96">
        <w:rPr>
          <w:rFonts w:cs="Calibri" w:eastAsia="Arial Unicode MS" w:hAnsi="Calibri" w:ascii="Calibri"/>
          <w:kern w:val="1"/>
          <w:lang w:eastAsia="ar-SA" w:val="hr-HR"/>
        </w:rPr>
        <w:t>o</w:t>
      </w:r>
      <w:r w:rsidR="000053B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DE5FC1" w:rsidRPr="00020A96">
        <w:rPr>
          <w:rFonts w:cs="Calibri" w:hAnsi="Calibri" w:ascii="Calibri"/>
        </w:rPr>
        <w:t>106.117,39 kn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020A96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E5FC1" w:rsidRPr="00DE5FC1">
        <w:rPr>
          <w:rFonts w:cs="Calibri" w:hAnsi="Calibri" w:ascii="Calibri"/>
        </w:rPr>
        <w:t>98.517,39 kn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643C2" w:rsidRPr="00020A96">
        <w:rPr>
          <w:rFonts w:cs="Calibri" w:hAnsi="Calibri" w:ascii="Calibri"/>
        </w:rPr>
        <w:t>7.</w:t>
      </w:r>
      <w:r w:rsidR="00DE5FC1" w:rsidRPr="00020A96">
        <w:rPr>
          <w:rFonts w:cs="Calibri" w:hAnsi="Calibri" w:ascii="Calibri"/>
        </w:rPr>
        <w:t>6</w:t>
      </w:r>
      <w:r w:rsidR="00A643C2" w:rsidRPr="00020A96">
        <w:rPr>
          <w:rFonts w:cs="Calibri" w:hAnsi="Calibri" w:ascii="Calibri"/>
        </w:rPr>
        <w:t>00,00 kn</w:t>
      </w:r>
      <w:r w:rsidR="00A643C2" w:rsidRPr="00020A9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020A96">
        <w:rPr>
          <w:rFonts w:cs="Calibri" w:hAnsi="Calibri" w:ascii="Calibri"/>
        </w:rPr>
        <w:t xml:space="preserve">s osnova članskih udjela koje ne ulaze u tražbine viših </w:t>
      </w:r>
      <w:r w:rsidR="000053B3">
        <w:rPr>
          <w:rFonts w:cs="Calibri" w:hAnsi="Calibri" w:ascii="Calibri"/>
        </w:rPr>
        <w:t xml:space="preserve">pa čak ni nižih </w:t>
      </w:r>
      <w:r w:rsidR="00BD0B6A" w:rsidRPr="00020A96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020A9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053B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053B3" w:rsidRPr="000053B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ab/>
      </w:r>
      <w:r w:rsidRPr="00020A96">
        <w:rPr>
          <w:rFonts w:cs="Calibri" w:eastAsia="Times New Roman" w:hAnsi="Calibri" w:ascii="Calibri"/>
          <w:lang w:val="hr-HR"/>
        </w:rPr>
        <w:t>Slijedom navedenog, predlaže</w:t>
      </w:r>
      <w:r w:rsidRPr="00372EC9">
        <w:rPr>
          <w:rFonts w:cs="Calibri" w:eastAsia="Times New Roman" w:hAnsi="Calibri" w:ascii="Calibri"/>
          <w:lang w:val="hr-HR"/>
        </w:rPr>
        <w:t xml:space="preserve"> se donijeti</w:t>
      </w:r>
      <w:r w:rsidR="000053B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71200" w:id="1"/>
            <w:r w:rsidRPr="00020A9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DE5FC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20A96">
              <w:rPr>
                <w:rFonts w:cs="Calibri" w:hAnsi="Calibri" w:ascii="Calibri"/>
              </w:rPr>
              <w:t>MARUŠIĆ MILAN</w:t>
            </w:r>
            <w:r w:rsidR="003A5883" w:rsidRPr="00020A96">
              <w:rPr>
                <w:rFonts w:cs="Calibri" w:hAnsi="Calibri" w:ascii="Calibri"/>
              </w:rPr>
              <w:t xml:space="preserve">,   </w:t>
            </w:r>
            <w:r w:rsidRPr="00020A96">
              <w:rPr>
                <w:rFonts w:cs="Calibri" w:hAnsi="Calibri" w:ascii="Calibri"/>
              </w:rPr>
              <w:t>Lazarica 4, Split</w:t>
            </w:r>
            <w:r w:rsidR="003A5883" w:rsidRPr="00020A96">
              <w:rPr>
                <w:rFonts w:cs="Calibri" w:hAnsi="Calibri" w:ascii="Calibri"/>
              </w:rPr>
              <w:t xml:space="preserve">, OIB: </w:t>
            </w:r>
            <w:r w:rsidRPr="00020A96">
              <w:rPr>
                <w:rFonts w:cs="Calibri" w:hAnsi="Calibri" w:ascii="Calibri"/>
              </w:rPr>
              <w:t>83015043854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5FC1" w:rsidP="00A643C2" w:rsidR="00AA6BCF" w:rsidRPr="00020A96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20A9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20A9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E5FC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71172" w:id="2"/>
            <w:r w:rsidRPr="00020A96">
              <w:rPr>
                <w:rFonts w:cs="Calibri" w:hAnsi="Calibri" w:ascii="Calibri"/>
              </w:rPr>
              <w:t>106.117,39 kn</w:t>
            </w:r>
            <w:bookmarkEnd w:id="2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20A96">
            <w:pPr>
              <w:spacing w:after="0"/>
              <w:rPr>
                <w:rFonts w:cs="Calibri" w:hAnsi="Calibri" w:ascii="Calibri"/>
              </w:rPr>
            </w:pPr>
          </w:p>
          <w:p w:rsidRDefault="00DE5FC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20A96">
              <w:rPr>
                <w:rFonts w:cs="Calibri" w:hAnsi="Calibri" w:ascii="Calibri"/>
              </w:rPr>
              <w:t>98.517,39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020A96">
            <w:pPr>
              <w:spacing w:after="0"/>
              <w:rPr>
                <w:rFonts w:cs="Calibri" w:hAnsi="Calibri" w:ascii="Calibri"/>
              </w:rPr>
            </w:pPr>
          </w:p>
          <w:p w:rsidRDefault="00A643C2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20A96">
              <w:rPr>
                <w:rFonts w:cs="Calibri" w:hAnsi="Calibri" w:ascii="Calibri"/>
              </w:rPr>
              <w:t>7.</w:t>
            </w:r>
            <w:r w:rsidR="00DE5FC1" w:rsidRPr="00020A96">
              <w:rPr>
                <w:rFonts w:cs="Calibri" w:hAnsi="Calibri" w:ascii="Calibri"/>
              </w:rPr>
              <w:t>6</w:t>
            </w:r>
            <w:r w:rsidRPr="00020A96">
              <w:rPr>
                <w:rFonts w:cs="Calibri" w:hAnsi="Calibri" w:ascii="Calibri"/>
              </w:rPr>
              <w:t>00,00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053B3" w:rsidP="000053B3" w:rsidR="000053B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04EC4" w:rsidP="0046691B" w:rsidR="0046691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065" cx="273812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065" cx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91B" w:rsidP="0046691B" w:rsidR="0046691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6691B" w:rsidP="0046691B" w:rsidR="0046691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6691B" w:rsidP="0046691B" w:rsidR="0046691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CD7" w:rsidR="00081CD7">
      <w:pPr>
        <w:spacing w:after="0"/>
      </w:pPr>
      <w:r>
        <w:separator/>
      </w:r>
    </w:p>
  </w:endnote>
  <w:endnote w:id="0" w:type="continuationSeparator">
    <w:p w:rsidRDefault="00081CD7" w:rsidR="00081C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0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CD7" w:rsidR="00081CD7">
      <w:pPr>
        <w:spacing w:after="0"/>
      </w:pPr>
      <w:r>
        <w:separator/>
      </w:r>
    </w:p>
  </w:footnote>
  <w:footnote w:id="0" w:type="continuationSeparator">
    <w:p w:rsidRDefault="00081CD7" w:rsidR="00081C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09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9BED9B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8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3B3"/>
    <w:rsid w:val="00006C02"/>
    <w:rsid w:val="000073E3"/>
    <w:rsid w:val="00007479"/>
    <w:rsid w:val="00007CD7"/>
    <w:rsid w:val="00011CFD"/>
    <w:rsid w:val="00015D2D"/>
    <w:rsid w:val="00020A96"/>
    <w:rsid w:val="00025272"/>
    <w:rsid w:val="00034684"/>
    <w:rsid w:val="00037CEA"/>
    <w:rsid w:val="00045402"/>
    <w:rsid w:val="000458A5"/>
    <w:rsid w:val="00046246"/>
    <w:rsid w:val="0004639E"/>
    <w:rsid w:val="00052D79"/>
    <w:rsid w:val="00053AF6"/>
    <w:rsid w:val="000601FF"/>
    <w:rsid w:val="0007025B"/>
    <w:rsid w:val="00070538"/>
    <w:rsid w:val="000709A0"/>
    <w:rsid w:val="000709C6"/>
    <w:rsid w:val="0007722B"/>
    <w:rsid w:val="00077B78"/>
    <w:rsid w:val="00081CD7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F6A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5784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6691B"/>
    <w:rsid w:val="00472FCB"/>
    <w:rsid w:val="0048690C"/>
    <w:rsid w:val="00492DFC"/>
    <w:rsid w:val="00497107"/>
    <w:rsid w:val="004A333A"/>
    <w:rsid w:val="004A6C7A"/>
    <w:rsid w:val="004A7A5F"/>
    <w:rsid w:val="004B0A38"/>
    <w:rsid w:val="004B1094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59D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AF6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02BE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4EC4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0070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43C2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18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5FC1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B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09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09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09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09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B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09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09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09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09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1433</properties:Characters>
  <properties:Lines>75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St-651/2017-238 / Podnesak - Podnesak (-238.docx)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