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2091" w14:paraId="cfb2091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F009D">
        <w:rPr>
          <w:b/>
        </w:rPr>
        <w:t>24</w:t>
      </w:r>
      <w:r w:rsidR="006B55A6">
        <w:rPr>
          <w:b/>
        </w:rPr>
        <w:t>8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B55A6" w:rsidRPr="006B55A6">
        <w:t>SANACIJE-IZOLACIJE d.o.o. Osoje, Osoje bb, OIB: 70643114674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B55A6" w:rsidRPr="006B55A6">
        <w:t>SANACIJE-IZOLACIJE d.o.o. Osoje, Osoje bb, OIB: 70643114674</w:t>
      </w:r>
      <w:r w:rsidRPr="008F7C03">
        <w:t>, da u roku od 15 dana solidarno uplate na sudski depozit ovog suda br. HR1623900011300000664, otvoren kod Hrvatske poštanske banke d.d. Zagreb, pozivom na broj 10-</w:t>
      </w:r>
      <w:r w:rsidR="006B55A6">
        <w:t>24817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6B55A6">
        <w:t>248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6B55A6" w:rsidP="006B55A6" w:rsidR="006B55A6">
      <w:pPr>
        <w:ind w:firstLine="708"/>
        <w:jc w:val="both"/>
      </w:pPr>
      <w:r>
        <w:t>Financijska agencija RC Split, je podnijela ovom sudu 16. prosinca 2015. godine prijedlog za provedbu skraćenog stečajnog postupka nad dužnikom. U prijedlogu se u bitnome navodi da na dan 01.09.2015. godine dužnik u Očevidniku redoslijeda osnova za plaćanje ima evidentirane neizvršene osnove za plaćanje u neprekinutom razdoblju od 540 dana u ukupnom iznosu od 17.756,70 kuna, da nema zaposlenih, da nema otvoren račune kod Splitske banke i da nema zaplijenjenih sredstava na ime predujma za namirenje troškova stečajnog postupka.</w:t>
      </w:r>
    </w:p>
    <w:p w:rsidRDefault="006B55A6" w:rsidP="006B55A6" w:rsidR="006B55A6">
      <w:pPr>
        <w:ind w:firstLine="708"/>
        <w:jc w:val="both"/>
      </w:pPr>
    </w:p>
    <w:p w:rsidRDefault="006B55A6" w:rsidP="006B55A6" w:rsidR="00184BAB">
      <w:pPr>
        <w:ind w:firstLine="708"/>
        <w:jc w:val="both"/>
      </w:pPr>
      <w:r>
        <w:t>Dana 26. siječnja  2017.g. naslovni sud je rješenjem pod podl.br. St-2761/2015 obustavio skraćeni stečajni postupak nad dužnikom, te utvrdio da će se postupak voditi pod novim poslovnim brojem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6B55A6">
        <w:t>248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15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15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DF009D">
        <w:t>MUP RH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1F10AF" w:rsidP="00CF4226" w:rsidR="00D016E7">
      <w:pPr>
        <w:ind w:firstLine="708"/>
        <w:jc w:val="both"/>
      </w:pPr>
      <w:r>
        <w:t>Iz dostavljenog</w:t>
      </w:r>
      <w:r w:rsidR="00D016E7">
        <w:t xml:space="preserve"> podnesaka </w:t>
      </w:r>
      <w:r w:rsidR="00D016E7" w:rsidRPr="002C0E13">
        <w:t>Općinskog suda</w:t>
      </w:r>
      <w:r w:rsidR="00C86648">
        <w:t xml:space="preserve"> u Splitu</w:t>
      </w:r>
      <w:r w:rsidR="00D016E7">
        <w:t xml:space="preserve"> (l.s. </w:t>
      </w:r>
      <w:r w:rsidR="006B55A6">
        <w:t>23 i 26</w:t>
      </w:r>
      <w:r w:rsidR="00D016E7">
        <w:t xml:space="preserve">) je vidljivo da dužnik nije evidentiran kao vlasnik nekretnine, </w:t>
      </w:r>
      <w:r w:rsidR="00DF009D">
        <w:t>a iz podneska MUP RH (l.s. 2</w:t>
      </w:r>
      <w:r w:rsidR="006B55A6">
        <w:t>5</w:t>
      </w:r>
      <w:r w:rsidR="00DF009D">
        <w:t>)</w:t>
      </w:r>
      <w:r>
        <w:t xml:space="preserve"> </w:t>
      </w:r>
      <w:r w:rsidR="00DF009D">
        <w:t>j</w:t>
      </w:r>
      <w:r>
        <w:t xml:space="preserve">e </w:t>
      </w:r>
      <w:r w:rsidR="00DF009D">
        <w:t xml:space="preserve"> vidljivo da dužnik </w:t>
      </w:r>
      <w:r w:rsidR="006B55A6">
        <w:t xml:space="preserve">nije </w:t>
      </w:r>
      <w:r w:rsidR="00DF009D">
        <w:t>evidentiran kao vlasnik</w:t>
      </w:r>
      <w:r w:rsidR="006B55A6">
        <w:t xml:space="preserve"> vozila</w:t>
      </w:r>
      <w:r w:rsidR="00A50CC5">
        <w:t xml:space="preserve">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1F10AF">
        <w:t>04.07</w:t>
      </w:r>
      <w:r w:rsidR="00EA099C">
        <w:t>.2018</w:t>
      </w:r>
      <w:r w:rsidRPr="008F7C03">
        <w:t xml:space="preserve">.g. (l.s. </w:t>
      </w:r>
      <w:r w:rsidR="006B55A6">
        <w:t>30-32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6B55A6">
        <w:t>1576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C7F3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F009D">
      <w:rPr>
        <w:rFonts w:hAnsi="Book Antiqua" w:ascii="Book Antiqua"/>
        <w:b/>
        <w:sz w:val="20"/>
        <w:szCs w:val="20"/>
      </w:rPr>
      <w:t>24</w:t>
    </w:r>
    <w:r w:rsidR="006B55A6">
      <w:rPr>
        <w:rFonts w:hAnsi="Book Antiqua" w:ascii="Book Antiqua"/>
        <w:b/>
        <w:sz w:val="20"/>
        <w:szCs w:val="20"/>
      </w:rPr>
      <w:t>8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C7F3E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7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F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F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F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F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7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F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F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F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F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SANACIJE-IZOLACIJE za građenje i usluge, društvo s ograničenom odgovornošću</izvorni_sadrzaj>
    <derivirana_varijabla naziv="DomainObject.Predmet.ProtustrankaFormated_1">  SANACIJE-IZOLACIJE za građenje i usluge, društvo s ograničenom odgovornošću</derivirana_varijabla>
  </DomainObject.Predmet.ProtustrankaFormated>
  <DomainObject.Predmet.ProtustrankaFormatedOIB>
    <izvorni_sadrzaj>  SANACIJE-IZOLACIJE za građenje i usluge, društvo s ograničenom odgovornošću, OIB 70643114674</izvorni_sadrzaj>
    <derivirana_varijabla naziv="DomainObject.Predmet.ProtustrankaFormatedOIB_1">  SANACIJE-IZOLACIJE za građenje i usluge, društvo s ograničenom odgovornošću, OIB 70643114674</derivirana_varijabla>
  </DomainObject.Predmet.ProtustrankaFormatedOIB>
  <DomainObject.Predmet.ProtustrankaFormatedWithAdress>
    <izvorni_sadrzaj> SANACIJE-IZOLACIJE za građenje i usluge, društvo s ograničenom odgovornošću, Osoje bb, 21232 Osoje</izvorni_sadrzaj>
    <derivirana_varijabla naziv="DomainObject.Predmet.ProtustrankaFormatedWithAdress_1"> SANACIJE-IZOLACIJE za građenje i usluge, društvo s ograničenom odgovornošću, Osoje bb, 21232 Osoje</derivirana_varijabla>
  </DomainObject.Predmet.ProtustrankaFormatedWithAdress>
  <DomainObject.Predmet.ProtustrankaFormatedWithAdressOIB>
    <izvorni_sadrzaj> SANACIJE-IZOLACIJE za građenje i usluge, društvo s ograničenom odgovornošću, OIB 70643114674, Osoje bb, 21232 Osoje</izvorni_sadrzaj>
    <derivirana_varijabla naziv="DomainObject.Predmet.ProtustrankaFormatedWithAdressOIB_1"> SANACIJE-IZOLACIJE za građenje i usluge, društvo s ograničenom odgovornošću, OIB 70643114674, Osoje bb, 21232 Osoje</derivirana_varijabla>
  </DomainObject.Predmet.ProtustrankaFormatedWithAdressOIB>
  <DomainObject.Predmet.ProtustrankaWithAdress>
    <izvorni_sadrzaj>SANACIJE-IZOLACIJE za građenje i usluge, društvo s ograničenom odgovornošću Osoje bb, 21232 Osoje</izvorni_sadrzaj>
    <derivirana_varijabla naziv="DomainObject.Predmet.ProtustrankaWithAdress_1">SANACIJE-IZOLACIJE za građenje i usluge, društvo s ograničenom odgovornošću Osoje bb, 21232 Osoje</derivirana_varijabla>
  </DomainObject.Predmet.ProtustrankaWithAdress>
  <DomainObject.Predmet.ProtustrankaWithAdressOIB>
    <izvorni_sadrzaj>SANACIJE-IZOLACIJE za građenje i usluge, društvo s ograničenom odgovornošću, OIB 70643114674, Osoje bb, 21232 Osoje</izvorni_sadrzaj>
    <derivirana_varijabla naziv="DomainObject.Predmet.ProtustrankaWithAdressOIB_1">SANACIJE-IZOLACIJE za građenje i usluge, društvo s ograničenom odgovornošću, OIB 70643114674, Osoje bb, 21232 Osoje</derivirana_varijabla>
  </DomainObject.Predmet.ProtustrankaWithAdressOIB>
  <DomainObject.Predmet.ProtustrankaNazivFormated>
    <izvorni_sadrzaj>SANACIJE-IZOLACIJE za građenje i usluge, društvo s ograničenom odgovornošću</izvorni_sadrzaj>
    <derivirana_varijabla naziv="DomainObject.Predmet.ProtustrankaNazivFormated_1">SANACIJE-IZOLACIJE za građenje i usluge, društvo s ograničenom odgovornošću</derivirana_varijabla>
  </DomainObject.Predmet.ProtustrankaNazivFormated>
  <DomainObject.Predmet.ProtustrankaNazivFormatedOIB>
    <izvorni_sadrzaj>SANACIJE-IZOLACIJE za građenje i usluge, društvo s ograničenom odgovornošću, OIB 70643114674</izvorni_sadrzaj>
    <derivirana_varijabla naziv="DomainObject.Predmet.ProtustrankaNazivFormatedOIB_1">SANACIJE-IZOLACIJE za građenje i usluge, društvo s ograničenom odgovornošću, OIB 70643114674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SANACIJE-IZOLACIJE za građenje i usluge, društvo s ograničenom odgovornošću</item>
    </izvorni_sadrzaj>
    <derivirana_varijabla naziv="DomainObject.Predmet.ProtuStrankaListFormated_1">
      <item>SANACIJE-IZOLACIJE za građenje i usluge, društvo s ograničenom odgovornošću</item>
    </derivirana_varijabla>
  </DomainObject.Predmet.ProtuStrankaListFormated>
  <DomainObject.Predmet.ProtuStrankaListFormatedOIB>
    <izvorni_sadrzaj>
      <item>SANACIJE-IZOLACIJE za građenje i usluge, društvo s ograničenom odgovornošću, OIB 70643114674</item>
    </izvorni_sadrzaj>
    <derivirana_varijabla naziv="DomainObject.Predmet.ProtuStrankaListFormatedOIB_1">
      <item>SANACIJE-IZOLACIJE za građenje i usluge, društvo s ograničenom odgovornošću, OIB 70643114674</item>
    </derivirana_varijabla>
  </DomainObject.Predmet.ProtuStrankaListFormatedOIB>
  <DomainObject.Predmet.ProtuStrankaListFormatedWithAdress>
    <izvorni_sadrzaj>
      <item>SANACIJE-IZOLACIJE za građenje i usluge, društvo s ograničenom odgovornošću, Osoje bb, 21232 Osoje</item>
    </izvorni_sadrzaj>
    <derivirana_varijabla naziv="DomainObject.Predmet.ProtuStrankaListFormatedWithAdress_1">
      <item>SANACIJE-IZOLACIJE za građenje i usluge, društvo s ograničenom odgovornošću, Osoje bb, 21232 Osoje</item>
    </derivirana_varijabla>
  </DomainObject.Predmet.ProtuStrankaListFormatedWithAdress>
  <DomainObject.Predmet.ProtuStrankaListFormatedWithAdressOIB>
    <izvorni_sadrzaj>
      <item>SANACIJE-IZOLACIJE za građenje i usluge, društvo s ograničenom odgovornošću, OIB 70643114674, Osoje bb, 21232 Osoje</item>
    </izvorni_sadrzaj>
    <derivirana_varijabla naziv="DomainObject.Predmet.ProtuStrankaListFormatedWithAdressOIB_1">
      <item>SANACIJE-IZOLACIJE za građenje i usluge, društvo s ograničenom odgovornošću, OIB 70643114674, Osoje bb, 21232 Osoje</item>
    </derivirana_varijabla>
  </DomainObject.Predmet.ProtuStrankaListFormatedWithAdressOIB>
  <DomainObject.Predmet.ProtuStrankaListNazivFormated>
    <izvorni_sadrzaj>
      <item>SANACIJE-IZOLACIJE za građenje i usluge, društvo s ograničenom odgovornošću</item>
    </izvorni_sadrzaj>
    <derivirana_varijabla naziv="DomainObject.Predmet.ProtuStrankaListNazivFormated_1">
      <item>SANACIJE-IZOLACIJE za građenje i usluge, društvo s ograničenom odgovornošću</item>
    </derivirana_varijabla>
  </DomainObject.Predmet.ProtuStrankaListNazivFormated>
  <DomainObject.Predmet.ProtuStrankaListNazivFormatedOIB>
    <izvorni_sadrzaj>
      <item>SANACIJE-IZOLACIJE za građenje i usluge, društvo s ograničenom odgovornošću, OIB 70643114674</item>
    </izvorni_sadrzaj>
    <derivirana_varijabla naziv="DomainObject.Predmet.ProtuStrankaListNazivFormatedOIB_1">
      <item>SANACIJE-IZOLACIJE za građenje i usluge, društvo s ograničenom odgovornošću, OIB 70643114674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SANACIJE-IZOLACIJE za građenje i usluge, društvo s ograničenom odgovornošću</izvorni_sadrzaj>
    <derivirana_varijabla naziv="DomainObject.Predmet.ProtustrankaIDrugi_1">SANACIJE-IZOLACIJE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SANACIJE-IZOLACIJE za građenje i usluge, društvo s ograničenom odgovornošću, OIB 70643114674, Osoje bb, 21232 Osoje</izvorni_sadrzaj>
    <derivirana_varijabla naziv="DomainObject.Predmet.ProtustrankaIDrugiAdressOIB_1">SANACIJE-IZOLACIJE za građenje i usluge, društvo s ograničenom odgovornošću, OIB 70643114674, Osoje bb, 21232 Osoje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SANACIJE-IZOLACIJE za građenje i usluge, društvo s ograničenom odgovornošću</item>
      <item>FINANCIJSKA AGENCIJA, RC SPLIT</item>
      <item>Ministarstvo financija RH</item>
      <item>Županijsko državno odvjetništvo u Splitu</item>
    </izvorni_sadrzaj>
    <derivirana_varijabla naziv="DomainObject.Predmet.SudioniciListNaziv_1">
      <item>SANACIJE-IZOLACIJE za građenje i usluge, društvo s ograničenom odgovornošću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SANACIJE-IZOLACIJE za građenje i usluge, društvo s ograničenom odgovornošću, OIB 70643114674, Osoje bb,21232 Osoje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SANACIJE-IZOLACIJE za građenje i usluge, društvo s ograničenom odgovornošću, OIB 70643114674, Osoje bb,21232 Osoje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70643114674</item>
      <item>, OIB 85821130368</item>
      <item>, OIB 18683136487</item>
      <item>, OIB null</item>
    </izvorni_sadrzaj>
    <derivirana_varijabla naziv="DomainObject.Predmet.SudioniciListNazivOIB_1">
      <item>, OIB 70643114674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933</properties:Words>
  <properties:Characters>5238</properties:Characters>
  <properties:Lines>135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2018-07-05T06:45:00Z</dcterms:created>
  <dc:creator>Katarina Franković</dc:creator>
  <cp:lastModifiedBy>Paško Bačić</cp:lastModifiedBy>
  <cp:lastPrinted>2018-07-05T06:45:00Z</cp:lastPrinted>
  <dcterms:modified xmlns:xsi="http://www.w3.org/2001/XMLSchema-instance" xsi:type="dcterms:W3CDTF">2018-07-05T07:10:00Z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(8,45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