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0128" w14:paraId="4e0012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46967">
        <w:t>619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4696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46967">
        <w:t xml:space="preserve">Z.G. TEMPUS j.d.o.o., Zagreb, Ksaver 69, OIB </w:t>
      </w:r>
      <w:r w:rsidR="00646967" w:rsidRPr="00646967">
        <w:t>53698502742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46967">
        <w:t>47.841,88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2D3A8E">
        <w:t>,v.r.</w:t>
      </w:r>
      <w:r w:rsidR="00997C6E">
        <w:t xml:space="preserve"> </w:t>
      </w:r>
    </w:p>
    <w:p w:rsidRDefault="002D3A8E" w:rsidP="00997C6E" w:rsidR="002D3A8E">
      <w:pPr>
        <w:pStyle w:val="Tijeloteksta"/>
        <w:tabs>
          <w:tab w:pos="7080" w:val="center"/>
        </w:tabs>
        <w:spacing w:after="0"/>
        <w:jc w:val="right"/>
      </w:pPr>
    </w:p>
    <w:p w:rsidRDefault="002D3A8E" w:rsidP="007D25E4" w:rsidR="002D3A8E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D3A8E" w:rsidP="007D25E4" w:rsidR="002D3A8E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2D3A8E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Z.G. TEMPUS j.d.o.o. zastupanog po punomoćniku Tajana Šplajt Grgić</izvorni_sadrzaj>
    <derivirana_varijabla naziv="DomainObject.Predmet.ProtustrankaFormated_1">  Z.G. TEMPUS j.d.o.o. zastupanog po punomoćniku Tajana Šplajt Grgić</derivirana_varijabla>
  </DomainObject.Predmet.ProtustrankaFormated>
  <DomainObject.Predmet.ProtustrankaFormatedOIB>
    <izvorni_sadrzaj>  Z.G. TEMPUS j.d.o.o., OIB 53698502742 zastupanog po punomoćniku Tajana Šplajt Grgić</izvorni_sadrzaj>
    <derivirana_varijabla naziv="DomainObject.Predmet.ProtustrankaFormatedOIB_1">  Z.G. TEMPUS j.d.o.o., OIB 53698502742 zastupanog po punomoćniku Tajana Šplajt Grgić</derivirana_varijabla>
  </DomainObject.Predmet.ProtustrankaFormatedOIB>
  <DomainObject.Predmet.ProtustrankaFormatedWithAdress>
    <izvorni_sadrzaj> Z.G. TEMPUS j.d.o.o., Ksaver 69, 10000 Zagreb zastupanog po punomoćniku Tajana Šplajt Grgić</izvorni_sadrzaj>
    <derivirana_varijabla naziv="DomainObject.Predmet.ProtustrankaFormatedWithAdress_1"> Z.G. TEMPUS j.d.o.o., Ksaver 69, 10000 Zagreb zastupanog po punomoćniku Tajana Šplajt Grgić</derivirana_varijabla>
  </DomainObject.Predmet.ProtustrankaFormatedWithAdress>
  <DomainObject.Predmet.ProtustrankaFormatedWithAdressOIB>
    <izvorni_sadrzaj> Z.G. TEMPUS j.d.o.o., OIB 53698502742, Ksaver 69, 10000 Zagreb zastupanog po punomoćniku Tajana Šplajt Grgić</izvorni_sadrzaj>
    <derivirana_varijabla naziv="DomainObject.Predmet.ProtustrankaFormatedWithAdressOIB_1"> Z.G. TEMPUS j.d.o.o., OIB 53698502742, Ksaver 69, 10000 Zagreb zastupanog po punomoćniku Tajana Šplajt Grgić</derivirana_varijabla>
  </DomainObject.Predmet.ProtustrankaFormatedWithAdressOIB>
  <DomainObject.Predmet.ProtustrankaWithAdress>
    <izvorni_sadrzaj>Z.G. TEMPUS j.d.o.o. Ksaver 69, 10000 Zagreb</izvorni_sadrzaj>
    <derivirana_varijabla naziv="DomainObject.Predmet.ProtustrankaWithAdress_1">Z.G. TEMPUS j.d.o.o. Ksaver 69, 10000 Zagreb</derivirana_varijabla>
  </DomainObject.Predmet.ProtustrankaWithAdress>
  <DomainObject.Predmet.ProtustrankaWithAdressOIB>
    <izvorni_sadrzaj>Z.G. TEMPUS j.d.o.o., OIB 53698502742, Ksaver 69, 10000 Zagreb</izvorni_sadrzaj>
    <derivirana_varijabla naziv="DomainObject.Predmet.ProtustrankaWithAdressOIB_1">Z.G. TEMPUS j.d.o.o., OIB 53698502742, Ksaver 69, 10000 Zagreb</derivirana_varijabla>
  </DomainObject.Predmet.ProtustrankaWithAdressOIB>
  <DomainObject.Predmet.ProtustrankaNazivFormated>
    <izvorni_sadrzaj>Z.G. TEMPUS j.d.o.o.</izvorni_sadrzaj>
    <derivirana_varijabla naziv="DomainObject.Predmet.ProtustrankaNazivFormated_1">Z.G. TEMPUS j.d.o.o.</derivirana_varijabla>
  </DomainObject.Predmet.ProtustrankaNazivFormated>
  <DomainObject.Predmet.ProtustrankaNazivFormatedOIB>
    <izvorni_sadrzaj>Z.G. TEMPUS j.d.o.o., OIB 53698502742</izvorni_sadrzaj>
    <derivirana_varijabla naziv="DomainObject.Predmet.ProtustrankaNazivFormatedOIB_1">Z.G. TEMPUS j.d.o.o., OIB 53698502742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Z.G. TEMPUS j.d.o.o. zastupanog po punomoćniku Tajana Šplajt Grgić</item>
    </izvorni_sadrzaj>
    <derivirana_varijabla naziv="DomainObject.Predmet.ProtuStrankaListFormated_1">
      <item>Z.G. TEMPUS j.d.o.o. zastupanog po punomoćniku Tajana Šplajt Grgić</item>
    </derivirana_varijabla>
  </DomainObject.Predmet.ProtuStrankaListFormated>
  <DomainObject.Predmet.ProtuStrankaListFormatedOIB>
    <izvorni_sadrzaj>
      <item>Z.G. TEMPUS j.d.o.o., OIB 53698502742 zastupanog po punomoćniku Tajana Šplajt Grgić</item>
    </izvorni_sadrzaj>
    <derivirana_varijabla naziv="DomainObject.Predmet.ProtuStrankaListFormatedOIB_1">
      <item>Z.G. TEMPUS j.d.o.o., OIB 53698502742 zastupanog po punomoćniku Tajana Šplajt Grgić</item>
    </derivirana_varijabla>
  </DomainObject.Predmet.ProtuStrankaListFormatedOIB>
  <DomainObject.Predmet.ProtuStrankaListFormatedWithAdress>
    <izvorni_sadrzaj>
      <item>Z.G. TEMPUS j.d.o.o., Ksaver 69, 10000 Zagreb zastupanog po punomoćniku Tajana Šplajt Grgić</item>
    </izvorni_sadrzaj>
    <derivirana_varijabla naziv="DomainObject.Predmet.ProtuStrankaListFormatedWithAdress_1">
      <item>Z.G. TEMPUS j.d.o.o., Ksaver 69, 10000 Zagreb zastupanog po punomoćniku Tajana Šplajt Grgić</item>
    </derivirana_varijabla>
  </DomainObject.Predmet.ProtuStrankaListFormatedWithAdress>
  <DomainObject.Predmet.ProtuStrankaListFormatedWithAdressOIB>
    <izvorni_sadrzaj>
      <item>Z.G. TEMPUS j.d.o.o., OIB 53698502742, Ksaver 69, 10000 Zagreb zastupanog po punomoćniku Tajana Šplajt Grgić</item>
    </izvorni_sadrzaj>
    <derivirana_varijabla naziv="DomainObject.Predmet.ProtuStrankaListFormatedWithAdressOIB_1">
      <item>Z.G. TEMPUS j.d.o.o., OIB 53698502742, Ksaver 69, 10000 Zagreb zastupanog po punomoćniku Tajana Šplajt Grgić</item>
    </derivirana_varijabla>
  </DomainObject.Predmet.ProtuStrankaListFormatedWithAdressOIB>
  <DomainObject.Predmet.ProtuStrankaListNazivFormated>
    <izvorni_sadrzaj>
      <item>Z.G. TEMPUS j.d.o.o.</item>
    </izvorni_sadrzaj>
    <derivirana_varijabla naziv="DomainObject.Predmet.ProtuStrankaListNazivFormated_1">
      <item>Z.G. TEMPUS j.d.o.o.</item>
    </derivirana_varijabla>
  </DomainObject.Predmet.ProtuStrankaListNazivFormated>
  <DomainObject.Predmet.ProtuStrankaListNazivFormatedOIB>
    <izvorni_sadrzaj>
      <item>Z.G. TEMPUS j.d.o.o., OIB 53698502742</item>
    </izvorni_sadrzaj>
    <derivirana_varijabla naziv="DomainObject.Predmet.ProtuStrankaListNazivFormatedOIB_1">
      <item>Z.G. TEMPUS j.d.o.o., OIB 53698502742</item>
    </derivirana_varijabla>
  </DomainObject.Predmet.ProtuStrankaListNazivFormatedOIB>
  <DomainObject.Predmet.OstaliListFormated>
    <izvorni_sadrzaj>
      <item>Tajana Šplajt Grgić punomoćnik sudionika u postupku Z.G. TEMPUS j.d.o.o.</item>
    </izvorni_sadrzaj>
    <derivirana_varijabla naziv="DomainObject.Predmet.OstaliListFormated_1">
      <item>Tajana Šplajt Grgić punomoćnik sudionika u postupku Z.G. TEMPUS j.d.o.o.</item>
    </derivirana_varijabla>
  </DomainObject.Predmet.OstaliListFormated>
  <DomainObject.Predmet.OstaliListFormatedOIB>
    <izvorni_sadrzaj>
      <item>Tajana Šplajt Grgić, OIB 96555779513 punomoćnik sudionika u postupku Z.G. TEMPUS j.d.o.o.</item>
    </izvorni_sadrzaj>
    <derivirana_varijabla naziv="DomainObject.Predmet.OstaliListFormatedOIB_1">
      <item>Tajana Šplajt Grgić, OIB 96555779513 punomoćnik sudionika u postupku Z.G. TEMPUS j.d.o.o.</item>
    </derivirana_varijabla>
  </DomainObject.Predmet.OstaliListFormatedOIB>
  <DomainObject.Predmet.OstaliListFormatedWithAdress>
    <izvorni_sadrzaj>
      <item>Tajana Šplajt Grgić, Ksaver 69, 10000 Zagreb punomoćnik sudionika u postupku Z.G. TEMPUS j.d.o.o.</item>
    </izvorni_sadrzaj>
    <derivirana_varijabla naziv="DomainObject.Predmet.OstaliListFormatedWithAdress_1">
      <item>Tajana Šplajt Grgić, Ksaver 69, 10000 Zagreb punomoćnik sudionika u postupku Z.G. TEMPUS j.d.o.o.</item>
    </derivirana_varijabla>
  </DomainObject.Predmet.OstaliListFormatedWithAdress>
  <DomainObject.Predmet.OstaliListFormatedWithAdressOIB>
    <izvorni_sadrzaj>
      <item>Tajana Šplajt Grgić, OIB 96555779513, Ksaver 69, 10000 Zagreb punomoćnik sudionika u postupku Z.G. TEMPUS j.d.o.o.</item>
    </izvorni_sadrzaj>
    <derivirana_varijabla naziv="DomainObject.Predmet.OstaliListFormatedWithAdressOIB_1">
      <item>Tajana Šplajt Grgić, OIB 96555779513, Ksaver 69, 10000 Zagreb punomoćnik sudionika u postupku Z.G. TEMPUS j.d.o.o.</item>
    </derivirana_varijabla>
  </DomainObject.Predmet.OstaliListFormatedWithAdressOIB>
  <DomainObject.Predmet.OstaliListNazivFormated>
    <izvorni_sadrzaj>
      <item>Tajana Šplajt Grgić</item>
    </izvorni_sadrzaj>
    <derivirana_varijabla naziv="DomainObject.Predmet.OstaliListNazivFormated_1">
      <item>Tajana Šplajt Grgić</item>
    </derivirana_varijabla>
  </DomainObject.Predmet.OstaliListNazivFormated>
  <DomainObject.Predmet.OstaliListNazivFormatedOIB>
    <izvorni_sadrzaj>
      <item>Tajana Šplajt Grgić, OIB 96555779513</item>
    </izvorni_sadrzaj>
    <derivirana_varijabla naziv="DomainObject.Predmet.OstaliListNazivFormatedOIB_1">
      <item>Tajana Šplajt Grgić, OIB 96555779513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Z.G. TEMPUS j.d.o.o.</izvorni_sadrzaj>
    <derivirana_varijabla naziv="DomainObject.Predmet.ProtustrankaIDrugi_1">Z.G. TEMPUS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Z.G. TEMPUS j.d.o.o., OIB 53698502742, Ksaver 69, 10000 Zagreb</izvorni_sadrzaj>
    <derivirana_varijabla naziv="DomainObject.Predmet.ProtustrankaIDrugiAdressOIB_1">Z.G. TEMPUS j.d.o.o., OIB 53698502742, Ksaver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Z.G. TEMPUS j.d.o.o.</item>
      <item>Tajana Šplajt Grgić</item>
    </izvorni_sadrzaj>
    <derivirana_varijabla naziv="DomainObject.Predmet.SudioniciListNaziv_1">
      <item>FINA Regionalni centar Zagreb</item>
      <item>Z.G. TEMPUS j.d.o.o.</item>
      <item>Tajana Šplajt Grgić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Z.G. TEMPUS j.d.o.o., OIB 53698502742, Ksaver 69,10000 Zagreb</item>
      <item>Tajana Šplajt Grgić, OIB 96555779513, Ksaver 69,10000 Zagreb</item>
    </izvorni_sadrzaj>
    <derivirana_varijabla naziv="DomainObject.Predmet.SudioniciListAdressOIB_1">
      <item>FINA Regionalni centar Zagreb, OIB 85821130368, Trg svibanjskih žrtava 1995. br. 1,10000 Zagreb</item>
      <item>Z.G. TEMPUS j.d.o.o., OIB 53698502742, Ksaver 69,10000 Zagreb</item>
      <item>Tajana Šplajt Grgić, OIB 96555779513, Ksaver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53698502742</item>
      <item>, OIB 96555779513</item>
    </izvorni_sadrzaj>
    <derivirana_varijabla naziv="DomainObject.Predmet.SudioniciListNazivOIB_1">
      <item>, OIB 85821130368</item>
      <item>, OIB 53698502742</item>
      <item>, OIB 96555779513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2018-05-14T09:03:00Z</dcterms:created>
  <dc:creator>ilukac</dc:creator>
  <cp:lastModifiedBy>Višnja Svečak</cp:lastModifiedBy>
  <cp:lastPrinted>2018-05-14T09:03:00Z</cp:lastPrinted>
  <dcterms:modified xmlns:xsi="http://www.w3.org/2001/XMLSchema-instance" xsi:type="dcterms:W3CDTF">2018-05-14T09:07:00Z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619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