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ff17" w14:paraId="1c7ff17" w:rsidRDefault="0006157B" w:rsidP="0006157B" w:rsidR="0006157B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157B" w:rsidP="0006157B" w:rsidR="0006157B">
      <w:pPr>
        <w:spacing w:after="0"/>
      </w:pPr>
      <w:r>
        <w:t xml:space="preserve">         REPUBLIKA HRVATSKA</w:t>
      </w:r>
    </w:p>
    <w:p w:rsidRDefault="0006157B" w:rsidP="0006157B" w:rsidR="0006157B">
      <w:pPr>
        <w:spacing w:after="0"/>
      </w:pPr>
      <w:r>
        <w:t xml:space="preserve"> TRGOVAČKI SUD U VARAŽDINU</w:t>
      </w:r>
    </w:p>
    <w:p w:rsidRDefault="0006157B" w:rsidP="0006157B" w:rsidR="0006157B">
      <w:pPr>
        <w:spacing w:after="0"/>
      </w:pPr>
      <w:r>
        <w:t xml:space="preserve">                   Braće Radića 2</w:t>
      </w:r>
    </w:p>
    <w:p w:rsidRDefault="0006157B" w:rsidP="0006157B" w:rsidR="0006157B">
      <w:pPr>
        <w:spacing w:after="0"/>
        <w:jc w:val="center"/>
      </w:pPr>
    </w:p>
    <w:p w:rsidRDefault="0006157B" w:rsidP="0006157B" w:rsidR="0006157B">
      <w:pPr>
        <w:spacing w:after="0"/>
        <w:jc w:val="center"/>
      </w:pPr>
    </w:p>
    <w:p w:rsidRDefault="0006157B" w:rsidP="0006157B" w:rsidR="0006157B">
      <w:pPr>
        <w:spacing w:after="0"/>
        <w:jc w:val="center"/>
      </w:pPr>
    </w:p>
    <w:p w:rsidRDefault="0006157B" w:rsidP="0006157B" w:rsidR="0006157B">
      <w:pPr>
        <w:spacing w:after="0"/>
      </w:pPr>
      <w:r>
        <w:t xml:space="preserve">                                        U  I M E  R E P U B L I K E  H R V A T S K E</w:t>
      </w:r>
    </w:p>
    <w:p w:rsidRDefault="0006157B" w:rsidP="0006157B" w:rsidR="0006157B">
      <w:pPr>
        <w:spacing w:after="0"/>
      </w:pPr>
    </w:p>
    <w:p w:rsidRDefault="0006157B" w:rsidP="0006157B" w:rsidR="0006157B">
      <w:pPr>
        <w:spacing w:after="0"/>
        <w:jc w:val="center"/>
      </w:pPr>
      <w:r>
        <w:t>R J E Š E NJ E</w:t>
      </w:r>
    </w:p>
    <w:p w:rsidRDefault="0006157B" w:rsidP="0006157B" w:rsidR="0006157B">
      <w:pPr>
        <w:spacing w:after="0"/>
      </w:pPr>
    </w:p>
    <w:p w:rsidRDefault="0006157B" w:rsidP="0006157B" w:rsidR="0006157B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SPORTSKO-REKREATIVNI PLESNI KLUB RITMO, Salinovec 53, Salinovec, OIB: 84712082438, dana 6. lipnja 2016., </w:t>
      </w:r>
    </w:p>
    <w:p w:rsidRDefault="0006157B" w:rsidP="0006157B" w:rsidR="0006157B">
      <w:pPr>
        <w:spacing w:after="0"/>
        <w:jc w:val="center"/>
      </w:pPr>
    </w:p>
    <w:p w:rsidRDefault="0006157B" w:rsidP="0006157B" w:rsidR="0006157B">
      <w:pPr>
        <w:spacing w:after="0"/>
        <w:jc w:val="center"/>
      </w:pPr>
      <w:r>
        <w:t>r i j e š i o  j e</w:t>
      </w:r>
    </w:p>
    <w:p w:rsidRDefault="0006157B" w:rsidP="0006157B" w:rsidR="0006157B">
      <w:pPr>
        <w:spacing w:after="0"/>
      </w:pPr>
    </w:p>
    <w:p w:rsidRDefault="0006157B" w:rsidP="0006157B" w:rsidR="0006157B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SPORTSKO-REKREATIVNI PLESNI KLUB RITMO, Salinovec 53, Salinovec, OIB: 84712082438, s danom 6. lipnja 2016. u 9,00 sati.</w:t>
      </w:r>
    </w:p>
    <w:p w:rsidRDefault="0006157B" w:rsidP="0006157B" w:rsidR="0006157B">
      <w:pPr>
        <w:spacing w:after="0"/>
        <w:ind w:hanging="705" w:left="1413"/>
        <w:jc w:val="both"/>
      </w:pPr>
    </w:p>
    <w:p w:rsidRDefault="0006157B" w:rsidP="0006157B" w:rsidR="0006157B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Ivan Prpić iz Zagreba, Hruševečka ulica 11, OIB: 16795120342.</w:t>
      </w:r>
    </w:p>
    <w:p w:rsidRDefault="0006157B" w:rsidP="0006157B" w:rsidR="0006157B">
      <w:pPr>
        <w:spacing w:after="0"/>
        <w:ind w:hanging="705" w:left="1413"/>
        <w:jc w:val="both"/>
      </w:pPr>
    </w:p>
    <w:p w:rsidRDefault="0006157B" w:rsidP="0006157B" w:rsidR="0006157B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SPORTSKO-REKREATIVNI PLESNI KLUB RITMO, Salinovec 53, Salinovec, OIB: 84712082438.</w:t>
      </w:r>
    </w:p>
    <w:p w:rsidRDefault="0006157B" w:rsidP="0006157B" w:rsidR="0006157B">
      <w:pPr>
        <w:spacing w:after="0"/>
        <w:ind w:hanging="705" w:left="1410"/>
        <w:jc w:val="both"/>
      </w:pPr>
    </w:p>
    <w:p w:rsidRDefault="0006157B" w:rsidP="0006157B" w:rsidR="0006157B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06157B" w:rsidP="0006157B" w:rsidR="0006157B">
      <w:pPr>
        <w:spacing w:after="0"/>
        <w:jc w:val="both"/>
      </w:pPr>
    </w:p>
    <w:p w:rsidRDefault="0006157B" w:rsidP="0006157B" w:rsidR="0006157B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SPORTSKO-REKREATIVNI PLESNI KLUB RITMO, Salinovec 53, Salinovec, OIB: 84712082438 , bit će brisan iz registra udruga kod Ureda državne uprave.</w:t>
      </w:r>
    </w:p>
    <w:p w:rsidRDefault="0006157B" w:rsidP="0006157B" w:rsidR="0006157B">
      <w:pPr>
        <w:spacing w:after="0"/>
        <w:jc w:val="center"/>
      </w:pPr>
    </w:p>
    <w:p w:rsidRDefault="0006157B" w:rsidP="0006157B" w:rsidR="0006157B">
      <w:pPr>
        <w:spacing w:after="0"/>
        <w:jc w:val="center"/>
      </w:pPr>
      <w:r>
        <w:t>Obrazloženje</w:t>
      </w:r>
    </w:p>
    <w:p w:rsidRDefault="0006157B" w:rsidP="0006157B" w:rsidR="0006157B">
      <w:pPr>
        <w:spacing w:after="0"/>
      </w:pPr>
    </w:p>
    <w:p w:rsidRDefault="0006157B" w:rsidP="0006157B" w:rsidR="0006157B">
      <w:pPr>
        <w:spacing w:after="0"/>
        <w:jc w:val="both"/>
      </w:pPr>
      <w:r>
        <w:tab/>
        <w:t xml:space="preserve">Predlagatelj Financijska agencija Regionalni centar Zagreb, Podružnica Varaždin je dana 19. veljače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06157B" w:rsidP="0006157B" w:rsidR="0006157B">
      <w:pPr>
        <w:spacing w:after="0"/>
      </w:pPr>
    </w:p>
    <w:p w:rsidRDefault="0006157B" w:rsidP="0006157B" w:rsidR="0006157B">
      <w:pPr>
        <w:spacing w:after="0"/>
        <w:jc w:val="both"/>
      </w:pPr>
      <w:r>
        <w:tab/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06157B" w:rsidP="0006157B" w:rsidR="0006157B">
      <w:pPr>
        <w:spacing w:after="0"/>
      </w:pPr>
    </w:p>
    <w:p w:rsidRDefault="0006157B" w:rsidP="0006157B" w:rsidR="0006157B">
      <w:pPr>
        <w:spacing w:after="0"/>
        <w:jc w:val="center"/>
      </w:pPr>
      <w:r>
        <w:t>U Varaždinu 6. lipnja 2016.</w:t>
      </w:r>
    </w:p>
    <w:p w:rsidRDefault="0006157B" w:rsidP="0006157B" w:rsidR="0006157B">
      <w:pPr>
        <w:spacing w:after="0"/>
        <w:jc w:val="center"/>
      </w:pPr>
    </w:p>
    <w:p w:rsidRDefault="0006157B" w:rsidP="0006157B" w:rsidR="0006157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06157B" w:rsidP="0006157B" w:rsidR="0006157B">
      <w:pPr>
        <w:spacing w:after="0"/>
      </w:pPr>
    </w:p>
    <w:p w:rsidRDefault="0006157B" w:rsidP="0006157B" w:rsidR="0006157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06157B" w:rsidP="0006157B" w:rsidR="0006157B">
      <w:pPr>
        <w:spacing w:after="0"/>
      </w:pPr>
    </w:p>
    <w:p w:rsidRDefault="0006157B" w:rsidP="0006157B" w:rsidR="0006157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6157B" w:rsidP="0006157B" w:rsidR="0006157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6157B" w:rsidP="0006157B" w:rsidR="0006157B">
      <w:pPr>
        <w:spacing w:after="0"/>
        <w:ind w:firstLine="708"/>
      </w:pPr>
      <w:r>
        <w:t>Uputa o pravnom lijeku:</w:t>
      </w:r>
    </w:p>
    <w:p w:rsidRDefault="0006157B" w:rsidP="0006157B" w:rsidR="0006157B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06157B" w:rsidP="0006157B" w:rsidR="0006157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6157B" w:rsidP="0006157B" w:rsidR="0006157B">
      <w:pPr>
        <w:spacing w:after="0"/>
      </w:pPr>
    </w:p>
    <w:p w:rsidRDefault="0006157B" w:rsidP="0006157B" w:rsidR="0006157B">
      <w:pPr>
        <w:spacing w:after="0"/>
      </w:pPr>
    </w:p>
    <w:p w:rsidRDefault="0006157B" w:rsidP="0006157B" w:rsidR="0006157B">
      <w:pPr>
        <w:spacing w:after="0"/>
      </w:pPr>
      <w:r>
        <w:t>DNA:</w:t>
      </w:r>
    </w:p>
    <w:p w:rsidRDefault="0006157B" w:rsidP="0006157B" w:rsidR="0006157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06157B" w:rsidP="0006157B" w:rsidR="0006157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06157B" w:rsidP="0006157B" w:rsidR="0006157B">
      <w:pPr>
        <w:numPr>
          <w:ilvl w:val="0"/>
          <w:numId w:val="47"/>
        </w:numPr>
        <w:spacing w:after="0"/>
      </w:pPr>
      <w:r>
        <w:t>Dužnik SPORTSKO-REKREATIVNI PLESNI KLUB RITMO, Salinovec 53, Salinovec.</w:t>
      </w:r>
    </w:p>
    <w:p w:rsidRDefault="0006157B" w:rsidP="0006157B" w:rsidR="0006157B">
      <w:pPr>
        <w:numPr>
          <w:ilvl w:val="0"/>
          <w:numId w:val="47"/>
        </w:numPr>
        <w:spacing w:after="0"/>
        <w:rPr>
          <w:i/>
        </w:rPr>
      </w:pPr>
      <w:r>
        <w:t xml:space="preserve">Ured državne uprave varaždinske županije,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06157B" w:rsidP="0006157B" w:rsidR="0006157B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06157B" w:rsidP="0006157B" w:rsidR="0006157B">
      <w:pPr>
        <w:numPr>
          <w:ilvl w:val="0"/>
          <w:numId w:val="47"/>
        </w:numPr>
        <w:spacing w:after="0"/>
      </w:pPr>
      <w:r>
        <w:t>Stečajni upravitelj- Ivan Prpić iz Zagreba, Hruševečka ulica 11.</w:t>
      </w:r>
    </w:p>
    <w:p w:rsidRDefault="0006157B" w:rsidP="0006157B" w:rsidR="0006157B">
      <w:pPr>
        <w:numPr>
          <w:ilvl w:val="0"/>
          <w:numId w:val="47"/>
        </w:numPr>
        <w:spacing w:after="0"/>
      </w:pPr>
      <w:r>
        <w:t>e- Oglasna ploča suda.</w:t>
      </w:r>
    </w:p>
    <w:p w:rsidRDefault="00CB0EA4" w:rsidP="0006157B" w:rsidR="00CB0EA4">
      <w:pPr>
        <w:pStyle w:val="Naslovdokumenta"/>
        <w:spacing w:after="0"/>
      </w:pPr>
    </w:p>
    <w:p w:rsidRDefault="0071688E" w:rsidP="0006157B" w:rsidR="0071688E">
      <w:pPr>
        <w:pStyle w:val="Poetniodjeljak"/>
        <w:spacing w:after="0"/>
      </w:pPr>
    </w:p>
    <w:p w:rsidRDefault="00A21F0D" w:rsidP="0006157B" w:rsidR="00A21F0D">
      <w:pPr>
        <w:pStyle w:val="NormaleSPIS"/>
        <w:spacing w:after="0"/>
        <w:rPr>
          <w:noProof/>
        </w:rPr>
      </w:pPr>
    </w:p>
    <w:p w:rsidRDefault="00DA0242" w:rsidP="0006157B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57B" w:rsidR="008333A9">
    <w:pPr>
      <w:pStyle w:val="Zaglavlje"/>
    </w:pPr>
    <w:r>
      <w:rPr>
        <w:rStyle w:val="PozadinaSvijetloCrvena"/>
        <w:shd w:fill="auto" w:color="auto" w:val="clear"/>
      </w:rPr>
      <w:t>Poslovni broj. 7 St-275/16-5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57B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314A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42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St-275/2016-5</izvorni_sadrzaj>
    <derivirana_varijabla naziv="DomainObject.Oznaka_1">St-275/2016-5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St-275/2016</izvorni_sadrzaj>
    <derivirana_varijabla naziv="DomainObject.Predmet.OznakaBroj_1">St-275/2016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- rekreativni Plesni klub Ritmo</izvorni_sadrzaj>
    <derivirana_varijabla naziv="DomainObject.Predmet.ProtustrankaFormated_1">  Sportsko - rekreativni Plesni klub Ritmo</derivirana_varijabla>
  </DomainObject.Predmet.ProtustrankaFormated>
  <DomainObject.Predmet.ProtustrankaFormatedOIB>
    <izvorni_sadrzaj>  Sportsko - rekreativni Plesni klub Ritmo, OIB 84712082438</izvorni_sadrzaj>
    <derivirana_varijabla naziv="DomainObject.Predmet.ProtustrankaFormatedOIB_1">  Sportsko - rekreativni Plesni klub Ritmo, OIB 84712082438</derivirana_varijabla>
  </DomainObject.Predmet.ProtustrankaFormatedOIB>
  <DomainObject.Predmet.ProtustrankaFormatedWithAdress>
    <izvorni_sadrzaj> Sportsko - rekreativni Plesni klub Ritmo, Salinovec 53, 42240 Salinovec</izvorni_sadrzaj>
    <derivirana_varijabla naziv="DomainObject.Predmet.ProtustrankaFormatedWithAdress_1"> Sportsko - rekreativni Plesni klub Ritmo, Salinovec 53, 42240 Salinovec</derivirana_varijabla>
  </DomainObject.Predmet.ProtustrankaFormatedWithAdress>
  <DomainObject.Predmet.ProtustrankaFormatedWithAdressOIB>
    <izvorni_sadrzaj> Sportsko - rekreativni Plesni klub Ritmo, OIB 84712082438, Salinovec 53, 42240 Salinovec</izvorni_sadrzaj>
    <derivirana_varijabla naziv="DomainObject.Predmet.ProtustrankaFormatedWithAdressOIB_1"> Sportsko - rekreativni Plesni klub Ritmo, OIB 84712082438, Salinovec 53, 42240 Salinovec</derivirana_varijabla>
  </DomainObject.Predmet.ProtustrankaFormatedWithAdressOIB>
  <DomainObject.Predmet.ProtustrankaWithAdress>
    <izvorni_sadrzaj>Sportsko - rekreativni Plesni klub Ritmo Salinovec 53, 42240 Salinovec</izvorni_sadrzaj>
    <derivirana_varijabla naziv="DomainObject.Predmet.ProtustrankaWithAdress_1">Sportsko - rekreativni Plesni klub Ritmo Salinovec 53, 42240 Salinovec</derivirana_varijabla>
  </DomainObject.Predmet.ProtustrankaWithAdress>
  <DomainObject.Predmet.ProtustrankaWithAdressOIB>
    <izvorni_sadrzaj>Sportsko - rekreativni Plesni klub Ritmo, OIB 84712082438, Salinovec 53, 42240 Salinovec</izvorni_sadrzaj>
    <derivirana_varijabla naziv="DomainObject.Predmet.ProtustrankaWithAdressOIB_1">Sportsko - rekreativni Plesni klub Ritmo, OIB 84712082438, Salinovec 53, 42240 Salinovec</derivirana_varijabla>
  </DomainObject.Predmet.ProtustrankaWithAdressOIB>
  <DomainObject.Predmet.ProtustrankaNazivFormated>
    <izvorni_sadrzaj>Sportsko - rekreativni Plesni klub Ritmo</izvorni_sadrzaj>
    <derivirana_varijabla naziv="DomainObject.Predmet.ProtustrankaNazivFormated_1">Sportsko - rekreativni Plesni klub Ritmo</derivirana_varijabla>
  </DomainObject.Predmet.ProtustrankaNazivFormated>
  <DomainObject.Predmet.ProtustrankaNazivFormatedOIB>
    <izvorni_sadrzaj>Sportsko - rekreativni Plesni klub Ritmo, OIB 84712082438</izvorni_sadrzaj>
    <derivirana_varijabla naziv="DomainObject.Predmet.ProtustrankaNazivFormatedOIB_1">Sportsko - rekreativni Plesni klub Ritmo, OIB 84712082438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1154.91</izvorni_sadrzaj>
    <derivirana_varijabla naziv="DomainObject.Predmet.TrenutnaVrijednost_1">1154.91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Sportsko - rekreativni Plesni klub Ritmo</item>
    </izvorni_sadrzaj>
    <derivirana_varijabla naziv="DomainObject.Predmet.ProtuStrankaListFormated_1">
      <item>Sportsko - rekreativni Plesni klub Ritmo</item>
    </derivirana_varijabla>
  </DomainObject.Predmet.ProtuStrankaListFormated>
  <DomainObject.Predmet.ProtuStrankaListFormatedOIB>
    <izvorni_sadrzaj>
      <item>Sportsko - rekreativni Plesni klub Ritmo, OIB 84712082438</item>
    </izvorni_sadrzaj>
    <derivirana_varijabla naziv="DomainObject.Predmet.ProtuStrankaListFormatedOIB_1">
      <item>Sportsko - rekreativni Plesni klub Ritmo, OIB 84712082438</item>
    </derivirana_varijabla>
  </DomainObject.Predmet.ProtuStrankaListFormatedOIB>
  <DomainObject.Predmet.ProtuStrankaListFormatedWithAdress>
    <izvorni_sadrzaj>
      <item>Sportsko - rekreativni Plesni klub Ritmo, Salinovec 53, 42240 Salinovec</item>
    </izvorni_sadrzaj>
    <derivirana_varijabla naziv="DomainObject.Predmet.ProtuStrankaListFormatedWithAdress_1">
      <item>Sportsko - rekreativni Plesni klub Ritmo, Salinovec 53, 42240 Salinovec</item>
    </derivirana_varijabla>
  </DomainObject.Predmet.ProtuStrankaListFormatedWithAdress>
  <DomainObject.Predmet.ProtuStrankaListFormatedWithAdressOIB>
    <izvorni_sadrzaj>
      <item>Sportsko - rekreativni Plesni klub Ritmo, OIB 84712082438, Salinovec 53, 42240 Salinovec</item>
    </izvorni_sadrzaj>
    <derivirana_varijabla naziv="DomainObject.Predmet.ProtuStrankaListFormatedWithAdressOIB_1">
      <item>Sportsko - rekreativni Plesni klub Ritmo, OIB 84712082438, Salinovec 53, 42240 Salinovec</item>
    </derivirana_varijabla>
  </DomainObject.Predmet.ProtuStrankaListFormatedWithAdressOIB>
  <DomainObject.Predmet.ProtuStrankaListNazivFormated>
    <izvorni_sadrzaj>
      <item>Sportsko - rekreativni Plesni klub Ritmo</item>
    </izvorni_sadrzaj>
    <derivirana_varijabla naziv="DomainObject.Predmet.ProtuStrankaListNazivFormated_1">
      <item>Sportsko - rekreativni Plesni klub Ritmo</item>
    </derivirana_varijabla>
  </DomainObject.Predmet.ProtuStrankaListNazivFormated>
  <DomainObject.Predmet.ProtuStrankaListNazivFormatedOIB>
    <izvorni_sadrzaj>
      <item>Sportsko - rekreativni Plesni klub Ritmo, OIB 84712082438</item>
    </izvorni_sadrzaj>
    <derivirana_varijabla naziv="DomainObject.Predmet.ProtuStrankaListNazivFormatedOIB_1">
      <item>Sportsko - rekreativni Plesni klub Ritmo, OIB 84712082438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St-275/2016-5</izvorni_sadrzaj>
    <derivirana_varijabla naziv="DomainObject.PoslovniBrojDokumenta_1">St-275/2016-5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Sportsko - rekreativni Plesni klub Ritmo</izvorni_sadrzaj>
    <derivirana_varijabla naziv="DomainObject.Predmet.ProtustrankaIDrugi_1">Sportsko - rekreativni Plesni klub Ritmo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Sportsko - rekreativni Plesni klub Ritmo, OIB 84712082438, Salinovec 53, 42240 Salinovec</izvorni_sadrzaj>
    <derivirana_varijabla naziv="DomainObject.Predmet.ProtustrankaIDrugiAdressOIB_1">Sportsko - rekreativni Plesni klub Ritmo, OIB 84712082438, Salinovec 53, 42240 Salinovec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Sportsko - rekreativni Plesni klub Ritmo</item>
      <item>E-oglasna ploča</item>
      <item>Sudski registar</item>
    </izvorni_sadrzaj>
    <derivirana_varijabla naziv="DomainObject.Predmet.SudioniciListNaziv_1">
      <item>Financijska agencija</item>
      <item>Sportsko - rekreativni Plesni klub Ritmo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Sportsko - rekreativni Plesni klub Ritmo, OIB 84712082438, Salinovec 53,42240 Salinovec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Sportsko - rekreativni Plesni klub Ritmo, OIB 84712082438, Salinovec 53,42240 Salinovec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65BB48-17B8-4772-ACA0-D1B6C527F9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2815</properties:Characters>
  <properties:Lines>84</properties:Lines>
  <properties:Paragraphs>29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2016-06-06T07:36:00Z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St-275/2016-5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