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1143" w14:paraId="aaf1143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F60016">
        <w:t>7829/2015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DD66D8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72C97" w:rsidR="00D01B78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C429C" w:rsidRPr="004C429C">
        <w:t xml:space="preserve"> </w:t>
      </w:r>
      <w:r w:rsidR="00F60016">
        <w:t>OPTIMUS CALLIDUS j.d.o.o., Velika Mlaka, Hrvatske mladeži 17B,</w:t>
      </w:r>
      <w:r w:rsidR="004C429C">
        <w:t xml:space="preserve"> OIB: </w:t>
      </w:r>
      <w:r w:rsidR="00F60016">
        <w:t>60352305054</w:t>
      </w:r>
      <w:r w:rsidR="004C429C">
        <w:t xml:space="preserve">, MBS: </w:t>
      </w:r>
      <w:r w:rsidR="00F60016">
        <w:t>080820780</w:t>
      </w:r>
      <w:r w:rsidR="00FE3920">
        <w:t>.</w:t>
      </w:r>
    </w:p>
    <w:p w:rsidRDefault="00E72C97" w:rsidP="00E72C97" w:rsidR="00E72C97">
      <w:pPr>
        <w:ind w:hanging="705" w:left="705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F60016">
        <w:t>71.216,10</w:t>
      </w:r>
      <w:r w:rsidR="00E36EE2">
        <w:t xml:space="preserve"> </w:t>
      </w:r>
      <w:r w:rsidR="005B0782">
        <w:t>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DD66D8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F60016">
      <w:t>7829/2015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B403F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76508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C429C"/>
    <w:rsid w:val="004E17E5"/>
    <w:rsid w:val="004F3962"/>
    <w:rsid w:val="0053446F"/>
    <w:rsid w:val="00572798"/>
    <w:rsid w:val="00583E04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02127"/>
    <w:rsid w:val="008155EE"/>
    <w:rsid w:val="008163C0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C2AD6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DD66D8"/>
    <w:rsid w:val="00E36EE2"/>
    <w:rsid w:val="00E5588A"/>
    <w:rsid w:val="00E72C97"/>
    <w:rsid w:val="00EC3302"/>
    <w:rsid w:val="00ED2B04"/>
    <w:rsid w:val="00ED6AA8"/>
    <w:rsid w:val="00EE274A"/>
    <w:rsid w:val="00EF1BCD"/>
    <w:rsid w:val="00EF42CD"/>
    <w:rsid w:val="00F034D3"/>
    <w:rsid w:val="00F60016"/>
    <w:rsid w:val="00F60614"/>
    <w:rsid w:val="00F8679B"/>
    <w:rsid w:val="00FD78C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2A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A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A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A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A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C2A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2A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2A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2A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2A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7829</izvorni_sadrzaj>
    <derivirana_varijabla naziv="DomainObject.Predmet.Broj_1">7829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St-7829/2015</izvorni_sadrzaj>
    <derivirana_varijabla naziv="DomainObject.Predmet.OznakaBroj_1">St-7829/2015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CALLIDUS j.d.o.o. za promidžbu i usluge zastupanog po punomoćniku Nikola Končar</izvorni_sadrzaj>
    <derivirana_varijabla naziv="DomainObject.Predmet.ProtustrankaFormated_1">  OPTIMUS CALLIDUS j.d.o.o. za promidžbu i usluge zastupanog po punomoćniku Nikola Končar</derivirana_varijabla>
  </DomainObject.Predmet.ProtustrankaFormated>
  <DomainObject.Predmet.ProtustrankaFormatedOIB>
    <izvorni_sadrzaj>  OPTIMUS CALLIDUS j.d.o.o. za promidžbu i usluge, OIB 60352305054 zastupanog po punomoćniku Nikola Končar</izvorni_sadrzaj>
    <derivirana_varijabla naziv="DomainObject.Predmet.ProtustrankaFormatedOIB_1">  OPTIMUS CALLIDUS j.d.o.o. za promidžbu i usluge, OIB 60352305054 zastupanog po punomoćniku Nikola Končar</derivirana_varijabla>
  </DomainObject.Predmet.ProtustrankaFormatedOIB>
  <DomainObject.Predmet.ProtustrankaFormatedWithAdress>
    <izvorni_sadrzaj> OPTIMUS CALLIDUS j.d.o.o. za promidžbu i usluge, Hrvatske mladeži 17 B, 10010 Velika Mlaka zastupanog po punomoćniku Nikola Končar</izvorni_sadrzaj>
    <derivirana_varijabla naziv="DomainObject.Predmet.ProtustrankaFormatedWithAdress_1"> OPTIMUS CALLIDUS j.d.o.o. za promidžbu i usluge, Hrvatske mladeži 17 B, 10010 Velika Mlaka zastupanog po punomoćniku Nikola Končar</derivirana_varijabla>
  </DomainObject.Predmet.ProtustrankaFormatedWithAdress>
  <DomainObject.Predmet.ProtustrankaFormatedWithAdressOIB>
    <izvorni_sadrzaj> OPTIMUS CALLIDUS j.d.o.o. za promidžbu i usluge, OIB 60352305054, Hrvatske mladeži 17 B, 10010 Velika Mlaka zastupanog po punomoćniku Nikola Končar</izvorni_sadrzaj>
    <derivirana_varijabla naziv="DomainObject.Predmet.ProtustrankaFormatedWithAdressOIB_1"> OPTIMUS CALLIDUS j.d.o.o. za promidžbu i usluge, OIB 60352305054, Hrvatske mladeži 17 B, 10010 Velika Mlaka zastupanog po punomoćniku Nikola Končar</derivirana_varijabla>
  </DomainObject.Predmet.ProtustrankaFormatedWithAdressOIB>
  <DomainObject.Predmet.ProtustrankaWithAdress>
    <izvorni_sadrzaj>OPTIMUS CALLIDUS j.d.o.o. za promidžbu i usluge Hrvatske mladeži 17 B, 10010 Velika Mlaka</izvorni_sadrzaj>
    <derivirana_varijabla naziv="DomainObject.Predmet.ProtustrankaWithAdress_1">OPTIMUS CALLIDUS j.d.o.o. za promidžbu i usluge Hrvatske mladeži 17 B, 10010 Velika Mlaka</derivirana_varijabla>
  </DomainObject.Predmet.ProtustrankaWithAdress>
  <DomainObject.Predmet.ProtustrankaWithAdressOIB>
    <izvorni_sadrzaj>OPTIMUS CALLIDUS j.d.o.o. za promidžbu i usluge, OIB 60352305054, Hrvatske mladeži 17 B, 10010 Velika Mlaka</izvorni_sadrzaj>
    <derivirana_varijabla naziv="DomainObject.Predmet.ProtustrankaWithAdressOIB_1">OPTIMUS CALLIDUS j.d.o.o. za promidžbu i usluge, OIB 60352305054, Hrvatske mladeži 17 B, 10010 Velika Mlaka</derivirana_varijabla>
  </DomainObject.Predmet.ProtustrankaWithAdressOIB>
  <DomainObject.Predmet.ProtustrankaNazivFormated>
    <izvorni_sadrzaj>OPTIMUS CALLIDUS j.d.o.o. za promidžbu i usluge</izvorni_sadrzaj>
    <derivirana_varijabla naziv="DomainObject.Predmet.ProtustrankaNazivFormated_1">OPTIMUS CALLIDUS j.d.o.o. za promidžbu i usluge</derivirana_varijabla>
  </DomainObject.Predmet.ProtustrankaNazivFormated>
  <DomainObject.Predmet.ProtustrankaNazivFormatedOIB>
    <izvorni_sadrzaj>OPTIMUS CALLIDUS j.d.o.o. za promidžbu i usluge, OIB 60352305054</izvorni_sadrzaj>
    <derivirana_varijabla naziv="DomainObject.Predmet.ProtustrankaNazivFormatedOIB_1">OPTIMUS CALLIDUS j.d.o.o. za promidžbu i usluge, OIB 60352305054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CALLIDUS j.d.o.o. za promidžbu i usluge zastupanog po punomoćniku Nikola Končar</item>
    </izvorni_sadrzaj>
    <derivirana_varijabla naziv="DomainObject.Predmet.ProtuStrankaListFormated_1">
      <item>OPTIMUS CALLIDUS j.d.o.o. za promidžbu i usluge zastupanog po punomoćniku Nikola Končar</item>
    </derivirana_varijabla>
  </DomainObject.Predmet.ProtuStrankaListFormated>
  <DomainObject.Predmet.ProtuStrankaListFormatedOIB>
    <izvorni_sadrzaj>
      <item>OPTIMUS CALLIDUS j.d.o.o. za promidžbu i usluge, OIB 60352305054 zastupanog po punomoćniku Nikola Končar</item>
    </izvorni_sadrzaj>
    <derivirana_varijabla naziv="DomainObject.Predmet.ProtuStrankaListFormatedOIB_1">
      <item>OPTIMUS CALLIDUS j.d.o.o. za promidžbu i usluge, OIB 60352305054 zastupanog po punomoćniku Nikola Končar</item>
    </derivirana_varijabla>
  </DomainObject.Predmet.ProtuStrankaListFormatedOIB>
  <DomainObject.Predmet.ProtuStrankaListFormatedWithAdress>
    <izvorni_sadrzaj>
      <item>OPTIMUS CALLIDUS j.d.o.o. za promidžbu i usluge, Hrvatske mladeži 17 B, 10010 Velika Mlaka zastupanog po punomoćniku Nikola Končar</item>
    </izvorni_sadrzaj>
    <derivirana_varijabla naziv="DomainObject.Predmet.ProtuStrankaListFormatedWithAdress_1">
      <item>OPTIMUS CALLIDUS j.d.o.o. za promidžbu i usluge, Hrvatske mladeži 17 B, 10010 Velika Mlaka zastupanog po punomoćniku Nikola Končar</item>
    </derivirana_varijabla>
  </DomainObject.Predmet.ProtuStrankaListFormatedWithAdress>
  <DomainObject.Predmet.ProtuStrankaListFormatedWithAdressOIB>
    <izvorni_sadrzaj>
      <item>OPTIMUS CALLIDUS j.d.o.o. za promidžbu i usluge, OIB 60352305054, Hrvatske mladeži 17 B, 10010 Velika Mlaka zastupanog po punomoćniku Nikola Končar</item>
    </izvorni_sadrzaj>
    <derivirana_varijabla naziv="DomainObject.Predmet.ProtuStrankaListFormatedWithAdressOIB_1">
      <item>OPTIMUS CALLIDUS j.d.o.o. za promidžbu i usluge, OIB 60352305054, Hrvatske mladeži 17 B, 10010 Velika Mlaka zastupanog po punomoćniku Nikola Končar</item>
    </derivirana_varijabla>
  </DomainObject.Predmet.ProtuStrankaListFormatedWithAdressOIB>
  <DomainObject.Predmet.ProtuStrankaListNazivFormated>
    <izvorni_sadrzaj>
      <item>OPTIMUS CALLIDUS j.d.o.o. za promidžbu i usluge</item>
    </izvorni_sadrzaj>
    <derivirana_varijabla naziv="DomainObject.Predmet.ProtuStrankaListNazivFormated_1">
      <item>OPTIMUS CALLIDUS j.d.o.o. za promidžbu i usluge</item>
    </derivirana_varijabla>
  </DomainObject.Predmet.ProtuStrankaListNazivFormated>
  <DomainObject.Predmet.ProtuStrankaListNazivFormatedOIB>
    <izvorni_sadrzaj>
      <item>OPTIMUS CALLIDUS j.d.o.o. za promidžbu i usluge, OIB 60352305054</item>
    </izvorni_sadrzaj>
    <derivirana_varijabla naziv="DomainObject.Predmet.ProtuStrankaListNazivFormatedOIB_1">
      <item>OPTIMUS CALLIDUS j.d.o.o. za promidžbu i usluge, OIB 60352305054</item>
    </derivirana_varijabla>
  </DomainObject.Predmet.ProtuStrankaListNazivFormatedOIB>
  <DomainObject.Predmet.OstaliListFormated>
    <izvorni_sadrzaj>
      <item>Nikola Končar punomoćnik sudionika u postupku OPTIMUS CALLIDUS j.d.o.o. za promidžbu i usluge</item>
    </izvorni_sadrzaj>
    <derivirana_varijabla naziv="DomainObject.Predmet.OstaliListFormated_1">
      <item>Nikola Končar punomoćnik sudionika u postupku OPTIMUS CALLIDUS j.d.o.o. za promidžbu i usluge</item>
    </derivirana_varijabla>
  </DomainObject.Predmet.OstaliListFormated>
  <DomainObject.Predmet.OstaliListFormatedOIB>
    <izvorni_sadrzaj>
      <item>Nikola Končar, OIB 06097023524 punomoćnik sudionika u postupku OPTIMUS CALLIDUS j.d.o.o. za promidžbu i usluge</item>
    </izvorni_sadrzaj>
    <derivirana_varijabla naziv="DomainObject.Predmet.OstaliListFormatedOIB_1">
      <item>Nikola Končar, OIB 06097023524 punomoćnik sudionika u postupku OPTIMUS CALLIDUS j.d.o.o. za promidžbu i usluge</item>
    </derivirana_varijabla>
  </DomainObject.Predmet.OstaliListFormatedOIB>
  <DomainObject.Predmet.OstaliListFormatedWithAdress>
    <izvorni_sadrzaj>
      <item>Nikola Končar, Brlog 238, 53220 Brlog punomoćnik sudionika u postupku OPTIMUS CALLIDUS j.d.o.o. za promidžbu i usluge</item>
    </izvorni_sadrzaj>
    <derivirana_varijabla naziv="DomainObject.Predmet.OstaliListFormatedWithAdress_1">
      <item>Nikola Končar, Brlog 238, 53220 Brlog punomoćnik sudionika u postupku OPTIMUS CALLIDUS j.d.o.o. za promidžbu i usluge</item>
    </derivirana_varijabla>
  </DomainObject.Predmet.OstaliListFormatedWithAdress>
  <DomainObject.Predmet.OstaliListFormatedWithAdressOIB>
    <izvorni_sadrzaj>
      <item>Nikola Končar, OIB 06097023524, Brlog 238, 53220 Brlog punomoćnik sudionika u postupku OPTIMUS CALLIDUS j.d.o.o. za promidžbu i usluge</item>
    </izvorni_sadrzaj>
    <derivirana_varijabla naziv="DomainObject.Predmet.OstaliListFormatedWithAdressOIB_1">
      <item>Nikola Končar, OIB 06097023524, Brlog 238, 53220 Brlog punomoćnik sudionika u postupku OPTIMUS CALLIDUS j.d.o.o. za promidžbu i usluge</item>
    </derivirana_varijabla>
  </DomainObject.Predmet.OstaliListFormatedWithAdressOIB>
  <DomainObject.Predmet.OstaliListNazivFormated>
    <izvorni_sadrzaj>
      <item>Nikola Končar</item>
    </izvorni_sadrzaj>
    <derivirana_varijabla naziv="DomainObject.Predmet.OstaliListNazivFormated_1">
      <item>Nikola Končar</item>
    </derivirana_varijabla>
  </DomainObject.Predmet.OstaliListNazivFormated>
  <DomainObject.Predmet.OstaliListNazivFormatedOIB>
    <izvorni_sadrzaj>
      <item>Nikola Končar, OIB 06097023524</item>
    </izvorni_sadrzaj>
    <derivirana_varijabla naziv="DomainObject.Predmet.OstaliListNazivFormatedOIB_1">
      <item>Nikola Končar, OIB 06097023524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CALLIDUS j.d.o.o. za promidžbu i usluge</izvorni_sadrzaj>
    <derivirana_varijabla naziv="DomainObject.Predmet.ProtustrankaIDrugi_1">OPTIMUS CALLIDUS j.d.o.o. za promidžbu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CALLIDUS j.d.o.o. za promidžbu i usluge, OIB 60352305054, Hrvatske mladeži 17 B, 10010 Velika Mlaka</izvorni_sadrzaj>
    <derivirana_varijabla naziv="DomainObject.Predmet.ProtustrankaIDrugiAdressOIB_1">OPTIMUS CALLIDUS j.d.o.o. za promidžbu i usluge, OIB 60352305054, Hrvatske mladeži 17 B,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CALLIDUS j.d.o.o. za promidžbu i usluge</item>
      <item>FINA Regionalni centar Zagreb</item>
      <item>Nikola Končar</item>
    </izvorni_sadrzaj>
    <derivirana_varijabla naziv="DomainObject.Predmet.SudioniciListNaziv_1">
      <item>OPTIMUS CALLIDUS j.d.o.o. za promidžbu i usluge</item>
      <item>FINA Regionalni centar Zagreb</item>
      <item>Nikola Končar</item>
    </derivirana_varijabla>
  </DomainObject.Predmet.SudioniciListNaziv>
  <DomainObject.Predmet.SudioniciListAdressOIB>
    <izvorni_sadrzaj>
      <item>OPTIMUS CALLIDUS j.d.o.o. za promidžbu i usluge, OIB 60352305054, Hrvatske mladeži 17 B,10010 Velika Mlaka</item>
      <item>FINA Regionalni centar Zagreb, OIB 85821130368, Trg svibanjskih žrtava 1995. br. 1,10000 Zagreb</item>
      <item>Nikola Končar, OIB 06097023524, Brlog 238,53220 Brlog</item>
    </izvorni_sadrzaj>
    <derivirana_varijabla naziv="DomainObject.Predmet.SudioniciListAdressOIB_1">
      <item>OPTIMUS CALLIDUS j.d.o.o. za promidžbu i usluge, OIB 60352305054, Hrvatske mladeži 17 B,10010 Velika Mlaka</item>
      <item>FINA Regionalni centar Zagreb, OIB 85821130368, Trg svibanjskih žrtava 1995. br. 1,10000 Zagreb</item>
      <item>Nikola Končar, OIB 06097023524, Brlog 238,53220 Brlog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60352305054</item>
      <item>, OIB 85821130368</item>
      <item>, OIB 06097023524</item>
    </izvorni_sadrzaj>
    <derivirana_varijabla naziv="DomainObject.Predmet.SudioniciListNazivOIB_1">
      <item>, OIB 60352305054</item>
      <item>, OIB 85821130368</item>
      <item>, OIB 06097023524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266</properties:Words>
  <properties:Characters>1471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2016-02-12T11:27:00Z</dcterms:created>
  <dc:creator>ilukac</dc:creator>
  <cp:lastModifiedBy>Mirela Šantek</cp:lastModifiedBy>
  <cp:lastPrinted>2016-03-14T09:33:00Z</cp:lastPrinted>
  <dcterms:modified xmlns:xsi="http://www.w3.org/2001/XMLSchema-instance" xsi:type="dcterms:W3CDTF">2016-03-16T14:32:00Z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