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d6d4" w14:paraId="d90d6d4" w:rsidRDefault="00363E90" w:rsidP="00363E90" w:rsidR="00363E90" w:rsidRPr="00D232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D2329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D232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D232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D232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E80D66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881DA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10E7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C214F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6507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C214F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363E90" w:rsidP="00363E90" w:rsidR="00363E90" w:rsidRPr="00D232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D232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D232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D2329B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C8443D" w:rsidR="00363E90" w:rsidRPr="00D232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</w:t>
      </w:r>
      <w:r w:rsidR="00673A2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</w:t>
      </w:r>
      <w:r w:rsidR="00410E7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673A2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k nad dužnikom</w:t>
      </w:r>
      <w:r w:rsidR="00410E7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3F15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BRUMALIS 1970 d.o.o. za usluge, Zagreb, Gračanska cesta 147, OIB:50011043124</w:t>
      </w:r>
      <w:r w:rsidR="00C8443D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B5E78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43F15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43F15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43F15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D232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D232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D232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D2329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9C3A74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</w:t>
      </w:r>
      <w:r w:rsidR="00743F15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BRUMALIS 1970 d.o.o. za usluge, Zagreb, Gračanska cesta 147, OIB:50011043124</w:t>
      </w:r>
      <w:r w:rsidR="00103951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D2329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366203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se</w:t>
      </w:r>
      <w:r w:rsidR="00410E79" w:rsidRPr="00D2329B">
        <w:rPr>
          <w:rFonts w:cs="Times New Roman" w:hAnsi="Times New Roman" w:ascii="Times New Roman"/>
          <w:b/>
        </w:rPr>
        <w:t xml:space="preserve"> </w:t>
      </w:r>
      <w:r w:rsidR="00087C2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IVA PINJUH STJEPOVIĆ, Zagreb, Draškovićeva 4a, pp544, OIB:60842552274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D2329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087C2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24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087C2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siječnja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087C2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D2329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087C2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650716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D2329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087C2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IVA PINJUH STJEPOVIĆ, Zagreb, Draškovićeva 4a, pp544</w:t>
      </w:r>
      <w:r w:rsidR="005F6BD0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D2329B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D2329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D2329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D2329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D2329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D2329B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D2329B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VIII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D2329B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087C2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</w:t>
      </w:r>
      <w:r w:rsidR="0082270F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="005F6BD0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087C2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srpnja</w:t>
      </w:r>
      <w:r w:rsidR="005F6BD0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</w:t>
      </w:r>
      <w:r w:rsidR="00087C2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103951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323B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 w:rsidRPr="00D2329B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410E79"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323B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Pr="00D232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6203" w:rsidP="00363E90" w:rsidR="00366203" w:rsidRPr="00D2329B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6203" w:rsidP="00363E90" w:rsidR="00366203" w:rsidRPr="00D2329B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D2329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D2329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7C29" w:rsidP="00087C29" w:rsidR="00087C29" w:rsidRPr="00D2329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Po prijedlogu Financijske agencije, Regionalni centar Podružnica Zagreb, ovaj je sud rješenjem St-1080/2016 od 24.02.2016.g, pokrenuo skraćeni stečajni postupak nad gore navedenim dužnikom, sukladno odredbi čl. 428. i 429. Stečajnog zakona (NN 71/15),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087C29" w:rsidP="00087C29" w:rsidR="00087C29" w:rsidRPr="00D2329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 Republika Hrvatska Ministarstvo financija Porezna uprava, Područni ured Zagreb zastupan po ŽDO dostavila je popis imovine  uvidom u koji je utvrđeno da dužnik ima imovine koja bi činila stečajnu masu i to motorno vozilo FORD ICON TREND PLUS, 1.8.T/FOCUS,god proizvodnje 2011., reg.oznake ZG-2203-EL.</w:t>
      </w:r>
    </w:p>
    <w:p w:rsidRDefault="00087C29" w:rsidP="00087C29" w:rsidR="00087C29" w:rsidRPr="00D232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Ujedno predlaže otvaranje redovnog stečajnog postupka.</w:t>
      </w:r>
    </w:p>
    <w:p w:rsidRDefault="00087C29" w:rsidP="00087C29" w:rsidR="00087C29" w:rsidRPr="00D2329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članku 5. stavak 2. SZ-a stečajni su razlozi nesposobnost za plaćanje i prezaduženost.</w:t>
      </w:r>
    </w:p>
    <w:p w:rsidRDefault="00087C29" w:rsidP="00087C29" w:rsidR="00087C29" w:rsidRPr="00D2329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087C29" w:rsidP="00087C29" w:rsidR="00087C29" w:rsidRPr="00D2329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prijedloga za otvaranje stečajnog postupka donosi se rješenje o pokretanju prethodnog postupka radi utvrđivanja uvjeta za otvaranje stečajnog postupka (prethodni postupak) ili taj se taj prijedlog odbacuje rješenjem (članak 115. stavak 1. SZ-a). </w:t>
      </w:r>
    </w:p>
    <w:p w:rsidRDefault="00087C29" w:rsidP="00410E79" w:rsidR="00410E79" w:rsidRPr="00D232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10E7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410E79" w:rsidP="00410E79" w:rsidR="00410E79" w:rsidRPr="00D232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10E79" w:rsidP="00087C29" w:rsidR="00FF2A69" w:rsidRPr="00D2329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 te je obavijestio sud kako dužnik ima navedenu 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imovinu, koja je prema ocjeni suda dostatna za namirenje predvidivih troškova stečajnoga postupka, sud je na temelju odredbe čl. 433. SZ-a rješenjem </w:t>
      </w:r>
      <w:r w:rsidR="00087C2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St-6507/15 od 14. rujna 2016.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obustavio skraćeni stečajni postupak.</w:t>
      </w:r>
    </w:p>
    <w:p w:rsidRDefault="00D2329B" w:rsidP="00087C29" w:rsidR="00D2329B" w:rsidRPr="00D2329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St-6507/16 od 24. studenog 2017. pokrenut je prethodni postupak nad dužnikom.</w:t>
      </w:r>
    </w:p>
    <w:p w:rsidRDefault="00D2329B" w:rsidP="00087C29" w:rsidR="00D2329B" w:rsidRPr="00D2329B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ročištu radi rasprave o uvjetima za otvaranje stečajnog postupka nad dužnikom održanom 24. siječnja 2018.</w:t>
      </w:r>
      <w:r w:rsidRPr="00D2329B">
        <w:rPr>
          <w:rFonts w:cs="Times New Roman" w:hAnsi="Times New Roman" w:ascii="Times New Roman"/>
        </w:rPr>
        <w:t xml:space="preserve"> izvršen je uvid u potvrdu 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FINA-e od 11. siječnja 2018. iz kojeg proizlazi da je na taj dan račun dužnika u blokadi za iznos od 7.480.362,73 kn te da neprekidna blokada traje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107 dana.</w:t>
      </w:r>
    </w:p>
    <w:p w:rsidRDefault="00363E90" w:rsidP="00363E90" w:rsidR="00363E90" w:rsidRPr="00D2329B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FF2A6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06762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ud je utvrdio da je ostvaren stečajni razlog nesposobnosti za plaćanje iz članka 5. i 6 </w:t>
      </w:r>
      <w:r w:rsidR="00516B4B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SZ-a, </w:t>
      </w:r>
      <w:r w:rsidR="00366203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</w:t>
      </w:r>
      <w:r w:rsidR="00516B4B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306762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6203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rješenja.</w:t>
      </w:r>
    </w:p>
    <w:p w:rsidRDefault="00363E90" w:rsidP="00363E90" w:rsidR="00363E90" w:rsidRPr="00D2329B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D2329B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FD19C7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87C2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87C2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87C29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D2329B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D2329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D2329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A60B85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D2329B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D2329B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D2329B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32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363E90" w:rsidP="00363E90" w:rsidR="00363E90" w:rsidRPr="00D232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1179E" w:rsidP="00A60B85" w:rsidR="00B1179E" w:rsidRPr="00A60B85">
      <w:pPr>
        <w:pStyle w:val="Bezproreda"/>
        <w:rPr>
          <w:sz w:val="24"/>
          <w:szCs w:val="24"/>
        </w:rPr>
      </w:pPr>
    </w:p>
    <w:p w:rsidRDefault="00A60B85" w:rsidP="00A60B85" w:rsidR="00A60B85" w:rsidRPr="00A60B85">
      <w:pPr>
        <w:pStyle w:val="Bezproreda"/>
        <w:rPr>
          <w:sz w:val="24"/>
          <w:szCs w:val="24"/>
        </w:rPr>
      </w:pPr>
      <w:r w:rsidRPr="00A60B85">
        <w:rPr>
          <w:sz w:val="24"/>
          <w:szCs w:val="24"/>
        </w:rPr>
        <w:t>Za točnost otpravka - ovlašteni službenik</w:t>
      </w:r>
    </w:p>
    <w:p w:rsidRDefault="00A60B85" w:rsidP="00A60B85" w:rsidR="00A60B85" w:rsidRPr="00A60B85">
      <w:pPr>
        <w:pStyle w:val="Bezproreda"/>
        <w:rPr>
          <w:sz w:val="24"/>
          <w:szCs w:val="24"/>
        </w:rPr>
      </w:pPr>
      <w:r w:rsidRPr="00A60B85">
        <w:rPr>
          <w:sz w:val="24"/>
          <w:szCs w:val="24"/>
        </w:rPr>
        <w:tab/>
        <w:t xml:space="preserve">      Ivana Stampf</w:t>
      </w:r>
    </w:p>
    <w:p w:rsidRDefault="00A60B85" w:rsidP="00A60B85" w:rsidR="00A60B85" w:rsidRPr="00A60B85">
      <w:pPr>
        <w:pStyle w:val="Bezproreda"/>
        <w:rPr>
          <w:sz w:val="24"/>
          <w:szCs w:val="24"/>
        </w:rPr>
      </w:pPr>
    </w:p>
    <w:p w:rsidRDefault="00A60B85" w:rsidR="00A60B85" w:rsidRPr="00A60B85">
      <w:pPr>
        <w:pStyle w:val="Bezproreda"/>
        <w:rPr>
          <w:sz w:val="24"/>
          <w:szCs w:val="24"/>
        </w:rPr>
      </w:pPr>
    </w:p>
    <w:sectPr w:rsidSect="00126163" w:rsidR="00A60B85" w:rsidRPr="00A60B85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0B85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C214F9">
      <w:t>6</w:t>
    </w:r>
    <w:r w:rsidR="00D2329B">
      <w:t>507</w:t>
    </w:r>
    <w:r>
      <w:t>/1</w:t>
    </w:r>
    <w:r w:rsidR="00C214F9">
      <w:t>6</w:t>
    </w:r>
  </w:p>
  <w:p w:rsidRDefault="00A60B85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F5C4F43"/>
    <w:multiLevelType w:val="hybridMultilevel"/>
    <w:tmpl w:val="0D109912"/>
    <w:lvl w:tplc="041A000F" w:ilvl="0">
      <w:start w:val="1"/>
      <w:numFmt w:val="decimal"/>
      <w:lvlText w:val="%1."/>
      <w:lvlJc w:val="left"/>
      <w:pPr>
        <w:ind w:hanging="360" w:left="862"/>
      </w:p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87C29"/>
    <w:rsid w:val="000C4A51"/>
    <w:rsid w:val="000E12FB"/>
    <w:rsid w:val="00103951"/>
    <w:rsid w:val="00126163"/>
    <w:rsid w:val="001A7610"/>
    <w:rsid w:val="00224238"/>
    <w:rsid w:val="00281564"/>
    <w:rsid w:val="002A5ECC"/>
    <w:rsid w:val="002E1C7D"/>
    <w:rsid w:val="00306762"/>
    <w:rsid w:val="00323199"/>
    <w:rsid w:val="00323B77"/>
    <w:rsid w:val="00363E90"/>
    <w:rsid w:val="00366203"/>
    <w:rsid w:val="0037579D"/>
    <w:rsid w:val="00393EDA"/>
    <w:rsid w:val="00410E79"/>
    <w:rsid w:val="004322E6"/>
    <w:rsid w:val="00444877"/>
    <w:rsid w:val="004F06D0"/>
    <w:rsid w:val="00516B4B"/>
    <w:rsid w:val="005B08DF"/>
    <w:rsid w:val="005F6BD0"/>
    <w:rsid w:val="00623924"/>
    <w:rsid w:val="0066528A"/>
    <w:rsid w:val="00673A29"/>
    <w:rsid w:val="00735E80"/>
    <w:rsid w:val="00743F15"/>
    <w:rsid w:val="007D3FA8"/>
    <w:rsid w:val="0082270F"/>
    <w:rsid w:val="008400A2"/>
    <w:rsid w:val="00881DA9"/>
    <w:rsid w:val="008A0731"/>
    <w:rsid w:val="0099198B"/>
    <w:rsid w:val="0099599F"/>
    <w:rsid w:val="009A5C2F"/>
    <w:rsid w:val="009C3A74"/>
    <w:rsid w:val="00A24620"/>
    <w:rsid w:val="00A60B85"/>
    <w:rsid w:val="00AD413F"/>
    <w:rsid w:val="00AF1638"/>
    <w:rsid w:val="00B1179E"/>
    <w:rsid w:val="00B55380"/>
    <w:rsid w:val="00B627D3"/>
    <w:rsid w:val="00BC25EC"/>
    <w:rsid w:val="00C214F9"/>
    <w:rsid w:val="00C248FB"/>
    <w:rsid w:val="00C8443D"/>
    <w:rsid w:val="00CA6AAC"/>
    <w:rsid w:val="00CA6AB4"/>
    <w:rsid w:val="00CB5E78"/>
    <w:rsid w:val="00D2329B"/>
    <w:rsid w:val="00D746D2"/>
    <w:rsid w:val="00D857D9"/>
    <w:rsid w:val="00DA42CC"/>
    <w:rsid w:val="00E4445F"/>
    <w:rsid w:val="00E513BB"/>
    <w:rsid w:val="00E80D66"/>
    <w:rsid w:val="00EA63D2"/>
    <w:rsid w:val="00EC17FF"/>
    <w:rsid w:val="00F43B1B"/>
    <w:rsid w:val="00FB5FA3"/>
    <w:rsid w:val="00FD19C7"/>
    <w:rsid w:val="00FF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Bezproreda" w:type="paragraph">
    <w:name w:val="No Spacing"/>
    <w:uiPriority w:val="1"/>
    <w:qFormat/>
    <w:rsid w:val="00366203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232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B8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0B8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0B8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0B8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Bezproreda" w:type="paragraph">
    <w:name w:val="No Spacing"/>
    <w:uiPriority w:val="1"/>
    <w:qFormat/>
    <w:rsid w:val="003662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232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B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0B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0B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0B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6507</izvorni_sadrzaj>
    <derivirana_varijabla naziv="DomainObject.Predmet.Broj_1">6507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St-6507/2016</izvorni_sadrzaj>
    <derivirana_varijabla naziv="DomainObject.Predmet.OznakaBroj_1">St-6507/2016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BRUMALIS 1970 d.o.o. zastupanog po punomoćniku RUDOLF RETTING</izvorni_sadrzaj>
    <derivirana_varijabla naziv="DomainObject.Predmet.ProtustrankaFormated_1">  BRUMALIS 1970 d.o.o. zastupanog po punomoćniku RUDOLF RETTING</derivirana_varijabla>
  </DomainObject.Predmet.ProtustrankaFormated>
  <DomainObject.Predmet.ProtustrankaFormatedOIB>
    <izvorni_sadrzaj>  BRUMALIS 1970 d.o.o., OIB 50011043124 zastupanog po punomoćniku RUDOLF RETTING</izvorni_sadrzaj>
    <derivirana_varijabla naziv="DomainObject.Predmet.ProtustrankaFormatedOIB_1">  BRUMALIS 1970 d.o.o., OIB 50011043124 zastupanog po punomoćniku RUDOLF RETTING</derivirana_varijabla>
  </DomainObject.Predmet.ProtustrankaFormatedOIB>
  <DomainObject.Predmet.ProtustrankaFormatedWithAdress>
    <izvorni_sadrzaj> BRUMALIS 1970 d.o.o., Gračanska cesta 147, 10000 Zagreb zastupanog po punomoćniku RUDOLF RETTING</izvorni_sadrzaj>
    <derivirana_varijabla naziv="DomainObject.Predmet.ProtustrankaFormatedWithAdress_1"> BRUMALIS 1970 d.o.o., Gračanska cesta 147, 10000 Zagreb zastupanog po punomoćniku RUDOLF RETTING</derivirana_varijabla>
  </DomainObject.Predmet.ProtustrankaFormatedWithAdress>
  <DomainObject.Predmet.ProtustrankaFormatedWithAdressOIB>
    <izvorni_sadrzaj> BRUMALIS 1970 d.o.o., OIB 50011043124, Gračanska cesta 147, 10000 Zagreb zastupanog po punomoćniku RUDOLF RETTING</izvorni_sadrzaj>
    <derivirana_varijabla naziv="DomainObject.Predmet.ProtustrankaFormatedWithAdressOIB_1"> BRUMALIS 1970 d.o.o., OIB 50011043124, Gračanska cesta 147, 10000 Zagreb zastupanog po punomoćniku RUDOLF RETTING</derivirana_varijabla>
  </DomainObject.Predmet.ProtustrankaFormatedWithAdressOIB>
  <DomainObject.Predmet.ProtustrankaWithAdress>
    <izvorni_sadrzaj>BRUMALIS 1970 d.o.o. Gračanska cesta 147, 10000 Zagreb</izvorni_sadrzaj>
    <derivirana_varijabla naziv="DomainObject.Predmet.ProtustrankaWithAdress_1">BRUMALIS 1970 d.o.o. Gračanska cesta 147, 10000 Zagreb</derivirana_varijabla>
  </DomainObject.Predmet.ProtustrankaWithAdress>
  <DomainObject.Predmet.ProtustrankaWithAdressOIB>
    <izvorni_sadrzaj>BRUMALIS 1970 d.o.o., OIB 50011043124, Gračanska cesta 147, 10000 Zagreb</izvorni_sadrzaj>
    <derivirana_varijabla naziv="DomainObject.Predmet.ProtustrankaWithAdressOIB_1">BRUMALIS 1970 d.o.o., OIB 50011043124, Gračanska cesta 147, 10000 Zagreb</derivirana_varijabla>
  </DomainObject.Predmet.ProtustrankaWithAdressOIB>
  <DomainObject.Predmet.ProtustrankaNazivFormated>
    <izvorni_sadrzaj>BRUMALIS 1970 d.o.o.</izvorni_sadrzaj>
    <derivirana_varijabla naziv="DomainObject.Predmet.ProtustrankaNazivFormated_1">BRUMALIS 1970 d.o.o.</derivirana_varijabla>
  </DomainObject.Predmet.ProtustrankaNazivFormated>
  <DomainObject.Predmet.ProtustrankaNazivFormatedOIB>
    <izvorni_sadrzaj>BRUMALIS 1970 d.o.o., OIB 50011043124</izvorni_sadrzaj>
    <derivirana_varijabla naziv="DomainObject.Predmet.ProtustrankaNazivFormatedOIB_1">BRUMALIS 1970 d.o.o., OIB 50011043124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BRUMALIS 1970 d.o.o. zastupanog po punomoćniku RUDOLF RETTING</item>
    </izvorni_sadrzaj>
    <derivirana_varijabla naziv="DomainObject.Predmet.ProtuStrankaListFormated_1">
      <item>BRUMALIS 1970 d.o.o. zastupanog po punomoćniku RUDOLF RETTING</item>
    </derivirana_varijabla>
  </DomainObject.Predmet.ProtuStrankaListFormated>
  <DomainObject.Predmet.ProtuStrankaListFormatedOIB>
    <izvorni_sadrzaj>
      <item>BRUMALIS 1970 d.o.o., OIB 50011043124 zastupanog po punomoćniku RUDOLF RETTING</item>
    </izvorni_sadrzaj>
    <derivirana_varijabla naziv="DomainObject.Predmet.ProtuStrankaListFormatedOIB_1">
      <item>BRUMALIS 1970 d.o.o., OIB 50011043124 zastupanog po punomoćniku RUDOLF RETTING</item>
    </derivirana_varijabla>
  </DomainObject.Predmet.ProtuStrankaListFormatedOIB>
  <DomainObject.Predmet.ProtuStrankaListFormatedWithAdress>
    <izvorni_sadrzaj>
      <item>BRUMALIS 1970 d.o.o., Gračanska cesta 147, 10000 Zagreb zastupanog po punomoćniku RUDOLF RETTING</item>
    </izvorni_sadrzaj>
    <derivirana_varijabla naziv="DomainObject.Predmet.ProtuStrankaListFormatedWithAdress_1">
      <item>BRUMALIS 1970 d.o.o., Gračanska cesta 147, 10000 Zagreb zastupanog po punomoćniku RUDOLF RETTING</item>
    </derivirana_varijabla>
  </DomainObject.Predmet.ProtuStrankaListFormatedWithAdress>
  <DomainObject.Predmet.ProtuStrankaListFormatedWithAdressOIB>
    <izvorni_sadrzaj>
      <item>BRUMALIS 1970 d.o.o., OIB 50011043124, Gračanska cesta 147, 10000 Zagreb zastupanog po punomoćniku RUDOLF RETTING</item>
    </izvorni_sadrzaj>
    <derivirana_varijabla naziv="DomainObject.Predmet.ProtuStrankaListFormatedWithAdressOIB_1">
      <item>BRUMALIS 1970 d.o.o., OIB 50011043124, Gračanska cesta 147, 10000 Zagreb zastupanog po punomoćniku RUDOLF RETTING</item>
    </derivirana_varijabla>
  </DomainObject.Predmet.ProtuStrankaListFormatedWithAdressOIB>
  <DomainObject.Predmet.ProtuStrankaListNazivFormated>
    <izvorni_sadrzaj>
      <item>BRUMALIS 1970 d.o.o.</item>
    </izvorni_sadrzaj>
    <derivirana_varijabla naziv="DomainObject.Predmet.ProtuStrankaListNazivFormated_1">
      <item>BRUMALIS 1970 d.o.o.</item>
    </derivirana_varijabla>
  </DomainObject.Predmet.ProtuStrankaListNazivFormated>
  <DomainObject.Predmet.ProtuStrankaListNazivFormatedOIB>
    <izvorni_sadrzaj>
      <item>BRUMALIS 1970 d.o.o., OIB 50011043124</item>
    </izvorni_sadrzaj>
    <derivirana_varijabla naziv="DomainObject.Predmet.ProtuStrankaListNazivFormatedOIB_1">
      <item>BRUMALIS 1970 d.o.o., OIB 50011043124</item>
    </derivirana_varijabla>
  </DomainObject.Predmet.ProtuStrankaListNazivFormatedOIB>
  <DomainObject.Predmet.OstaliListFormated>
    <izvorni_sadrzaj>
      <item>RUDOLF RETTING punomoćnik sudionika u postupku BRUMALIS 1970 d.o.o.</item>
      <item>ŽDO u Zagrebu punomoćnik sudionika u postupku RH MF Porezna uprava Zagreb</item>
    </izvorni_sadrzaj>
    <derivirana_varijabla naziv="DomainObject.Predmet.OstaliListFormated_1">
      <item>RUDOLF RETTING punomoćnik sudionika u postupku BRUMALIS 1970 d.o.o.</item>
      <item>ŽDO u Zagrebu punomoćnik sudionika u postupku RH MF Porezna uprava Zagreb</item>
    </derivirana_varijabla>
  </DomainObject.Predmet.OstaliListFormated>
  <DomainObject.Predmet.OstaliListFormatedOIB>
    <izvorni_sadrzaj>
      <item>RUDOLF RETTING, OIB 27567188682 punomoćnik sudionika u postupku BRUMALIS 1970 d.o.o.</item>
      <item>ŽDO u Zagrebu, OIB 16488001145 punomoćnik sudionika u postupku RH MF Porezna uprava Zagreb</item>
    </izvorni_sadrzaj>
    <derivirana_varijabla naziv="DomainObject.Predmet.OstaliListFormatedOIB_1">
      <item>RUDOLF RETTING, OIB 27567188682 punomoćnik sudionika u postupku BRUMALIS 1970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RUDOLF RETTING, GRAČANSKA CESTA 147, 10000 Zagreb punomoćnik sudionika u postupku BRUMALIS 1970 d.o.o.</item>
      <item>ŽDO u Zagrebu, Savska cesta 41, 10000 Zagreb punomoćnik sudionika u postupku RH MF Porezna uprava Zagreb</item>
    </izvorni_sadrzaj>
    <derivirana_varijabla naziv="DomainObject.Predmet.OstaliListFormatedWithAdress_1">
      <item>RUDOLF RETTING, GRAČANSKA CESTA 147, 10000 Zagreb punomoćnik sudionika u postupku BRUMALIS 1970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RUDOLF RETTING, OIB 27567188682, GRAČANSKA CESTA 147, 10000 Zagreb punomoćnik sudionika u postupku BRUMALIS 1970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RUDOLF RETTING, OIB 27567188682, GRAČANSKA CESTA 147, 10000 Zagreb punomoćnik sudionika u postupku BRUMALIS 1970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RUDOLF RETTING</item>
      <item>ŽDO u Zagrebu</item>
    </izvorni_sadrzaj>
    <derivirana_varijabla naziv="DomainObject.Predmet.OstaliListNazivFormated_1">
      <item>RUDOLF RETTING</item>
      <item>ŽDO u Zagrebu</item>
    </derivirana_varijabla>
  </DomainObject.Predmet.OstaliListNazivFormated>
  <DomainObject.Predmet.OstaliListNazivFormatedOIB>
    <izvorni_sadrzaj>
      <item>RUDOLF RETTING, OIB 27567188682</item>
      <item>ŽDO u Zagrebu, OIB 16488001145</item>
    </izvorni_sadrzaj>
    <derivirana_varijabla naziv="DomainObject.Predmet.OstaliListNazivFormatedOIB_1">
      <item>RUDOLF RETTING, OIB 27567188682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BRUMALIS 1970 d.o.o.</izvorni_sadrzaj>
    <derivirana_varijabla naziv="DomainObject.Predmet.ProtustrankaIDrugi_1">BRUMALIS 1970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BRUMALIS 1970 d.o.o., OIB 50011043124, Gračanska cesta 147, 10000 Zagreb</izvorni_sadrzaj>
    <derivirana_varijabla naziv="DomainObject.Predmet.ProtustrankaIDrugiAdressOIB_1">BRUMALIS 1970 d.o.o., OIB 50011043124, Gračanska cesta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BRUMALIS 1970 d.o.o.</item>
      <item>FINA Regionalni centar Zagreb</item>
      <item>RUDOLF RETTING</item>
      <item>RH MF Porezna uprava Zagreb</item>
      <item>ŽDO u Zagrebu</item>
    </izvorni_sadrzaj>
    <derivirana_varijabla naziv="DomainObject.Predmet.SudioniciListNaziv_1">
      <item>BRUMALIS 1970 d.o.o.</item>
      <item>FINA Regionalni centar Zagreb</item>
      <item>RUDOLF RETTING</item>
      <item>RH MF Porezna uprava Zagreb</item>
      <item>ŽDO u Zagrebu</item>
    </derivirana_varijabla>
  </DomainObject.Predmet.SudioniciListNaziv>
  <DomainObject.Predmet.SudioniciListAdressOIB>
    <izvorni_sadrzaj>
      <item>BRUMALIS 1970 d.o.o., OIB 50011043124, Gračanska cesta 147,10000 Zagreb</item>
      <item>FINA Regionalni centar Zagreb, OIB 85821130368, Trg svibanjskih žrtava 1995. 1,10000 Zagreb</item>
      <item>RUDOLF RETTING, OIB 27567188682, GRAČANSKA CESTA 147,10000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BRUMALIS 1970 d.o.o., OIB 50011043124, Gračanska cesta 147,10000 Zagreb</item>
      <item>FINA Regionalni centar Zagreb, OIB 85821130368, Trg svibanjskih žrtava 1995. 1,10000 Zagreb</item>
      <item>RUDOLF RETTING, OIB 27567188682, GRAČANSKA CESTA 147,10000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50011043124</item>
      <item>, OIB 85821130368</item>
      <item>, OIB 27567188682</item>
      <item>, OIB 18683136487</item>
      <item>, OIB 16488001145</item>
    </izvorni_sadrzaj>
    <derivirana_varijabla naziv="DomainObject.Predmet.SudioniciListNazivOIB_1">
      <item>, OIB 50011043124</item>
      <item>, OIB 85821130368</item>
      <item>, OIB 27567188682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1117</properties:Words>
  <properties:Characters>6147</properties:Characters>
  <properties:Lines>121</properties:Lines>
  <properties:Paragraphs>40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2018-01-24T10:31:00Z</dcterms:created>
  <dc:creator>Mislav Kolakušić</dc:creator>
  <cp:lastModifiedBy>Ivana Stampf</cp:lastModifiedBy>
  <cp:lastPrinted>2016-03-29T11:58:00Z</cp:lastPrinted>
  <dcterms:modified xmlns:xsi="http://www.w3.org/2001/XMLSchema-instance" xsi:type="dcterms:W3CDTF">2018-01-24T12:26:00Z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