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499c0" w14:paraId="1e499c0"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F52961">
        <w:rPr>
          <w:rFonts w:hAnsi="Times New Roman" w:ascii="Times New Roman"/>
          <w:szCs w:val="24"/>
        </w:rPr>
        <w:t>4799</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5B6D08">
        <w:rPr>
          <w:rFonts w:hAnsi="Times New Roman" w:ascii="Times New Roman"/>
          <w:szCs w:val="24"/>
        </w:rPr>
        <w:t>Financijske agencije,</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F52961" w:rsidRPr="00F52961">
        <w:rPr>
          <w:rFonts w:hAnsi="Times New Roman" w:ascii="Times New Roman"/>
          <w:szCs w:val="24"/>
        </w:rPr>
        <w:t>J.O.B.-GRAD d.o.o.</w:t>
      </w:r>
      <w:r w:rsidR="00F52961">
        <w:rPr>
          <w:rFonts w:hAnsi="Times New Roman" w:ascii="Times New Roman"/>
          <w:szCs w:val="24"/>
        </w:rPr>
        <w:t xml:space="preserve">, </w:t>
      </w:r>
      <w:r w:rsidR="00783313">
        <w:rPr>
          <w:rFonts w:hAnsi="Times New Roman" w:ascii="Times New Roman"/>
          <w:szCs w:val="24"/>
        </w:rPr>
        <w:t>S</w:t>
      </w:r>
      <w:r w:rsidR="00F52961">
        <w:rPr>
          <w:rFonts w:hAnsi="Times New Roman" w:ascii="Times New Roman"/>
          <w:szCs w:val="24"/>
        </w:rPr>
        <w:t>lunj</w:t>
      </w:r>
      <w:r w:rsidRPr="00255267">
        <w:rPr>
          <w:rFonts w:hAnsi="Times New Roman" w:ascii="Times New Roman"/>
          <w:szCs w:val="24"/>
        </w:rPr>
        <w:t xml:space="preserve">, </w:t>
      </w:r>
      <w:r w:rsidR="00F52961">
        <w:rPr>
          <w:rFonts w:hAnsi="Times New Roman" w:ascii="Times New Roman"/>
          <w:szCs w:val="24"/>
        </w:rPr>
        <w:t>Petra Svačića 5</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F52961" w:rsidRPr="00F52961">
        <w:rPr>
          <w:rFonts w:hAnsi="Times New Roman" w:ascii="Times New Roman"/>
          <w:szCs w:val="24"/>
        </w:rPr>
        <w:t>71300131651</w:t>
      </w:r>
      <w:r w:rsidR="00B53009">
        <w:rPr>
          <w:rFonts w:hAnsi="Times New Roman" w:ascii="Times New Roman"/>
          <w:szCs w:val="24"/>
        </w:rPr>
        <w:t xml:space="preserve">, </w:t>
      </w:r>
      <w:r w:rsidR="005B6D08">
        <w:rPr>
          <w:rFonts w:hAnsi="Times New Roman" w:ascii="Times New Roman"/>
          <w:szCs w:val="24"/>
        </w:rPr>
        <w:t>30</w:t>
      </w:r>
      <w:r w:rsidRPr="00255267">
        <w:rPr>
          <w:rFonts w:hAnsi="Times New Roman" w:ascii="Times New Roman"/>
          <w:szCs w:val="24"/>
        </w:rPr>
        <w:t xml:space="preserve">. </w:t>
      </w:r>
      <w:r w:rsidR="005B6D08">
        <w:rPr>
          <w:rFonts w:hAnsi="Times New Roman" w:ascii="Times New Roman"/>
          <w:szCs w:val="24"/>
        </w:rPr>
        <w:t>rujna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5B6D08"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F52961" w:rsidRPr="00F52961">
        <w:rPr>
          <w:rFonts w:hAnsi="Times New Roman" w:ascii="Times New Roman"/>
          <w:szCs w:val="24"/>
        </w:rPr>
        <w:t>J.O.B.-GRAD d.o.o., Slunj, Petra Svačića 5, OIB: 71300131651</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5B6D08"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5B6D08" w:rsidRPr="005B6D08">
        <w:rPr>
          <w:rFonts w:hAnsi="Times New Roman" w:ascii="Times New Roman"/>
          <w:b/>
          <w:szCs w:val="24"/>
        </w:rPr>
        <w:t>18</w:t>
      </w:r>
      <w:r w:rsidR="00914ABA" w:rsidRPr="005B6D08">
        <w:rPr>
          <w:rFonts w:hAnsi="Times New Roman" w:ascii="Times New Roman"/>
          <w:b/>
          <w:szCs w:val="24"/>
        </w:rPr>
        <w:t>.</w:t>
      </w:r>
      <w:r w:rsidR="005B6D08" w:rsidRPr="005B6D08">
        <w:rPr>
          <w:rFonts w:hAnsi="Times New Roman" w:ascii="Times New Roman"/>
          <w:b/>
          <w:szCs w:val="24"/>
        </w:rPr>
        <w:t xml:space="preserve"> studenog</w:t>
      </w:r>
      <w:r w:rsidR="00914ABA" w:rsidRPr="005B6D08">
        <w:rPr>
          <w:rFonts w:hAnsi="Times New Roman" w:ascii="Times New Roman"/>
          <w:b/>
          <w:szCs w:val="24"/>
        </w:rPr>
        <w:t xml:space="preserve"> 2016. u 1</w:t>
      </w:r>
      <w:r w:rsidR="005B6D08" w:rsidRPr="005B6D08">
        <w:rPr>
          <w:rFonts w:hAnsi="Times New Roman" w:ascii="Times New Roman"/>
          <w:b/>
          <w:szCs w:val="24"/>
        </w:rPr>
        <w:t>0</w:t>
      </w:r>
      <w:r w:rsidR="00914ABA" w:rsidRPr="005B6D08">
        <w:rPr>
          <w:rFonts w:hAnsi="Times New Roman" w:ascii="Times New Roman"/>
          <w:b/>
          <w:szCs w:val="24"/>
        </w:rPr>
        <w:t>,</w:t>
      </w:r>
      <w:r w:rsidR="005B6D08" w:rsidRPr="005B6D08">
        <w:rPr>
          <w:rFonts w:hAnsi="Times New Roman" w:ascii="Times New Roman"/>
          <w:b/>
          <w:szCs w:val="24"/>
        </w:rPr>
        <w:t>4</w:t>
      </w:r>
      <w:r w:rsidR="00914ABA" w:rsidRPr="005B6D08">
        <w:rPr>
          <w:rFonts w:hAnsi="Times New Roman" w:ascii="Times New Roman"/>
          <w:b/>
          <w:szCs w:val="24"/>
        </w:rPr>
        <w:t>0 sati</w:t>
      </w:r>
      <w:r w:rsidR="00702B20" w:rsidRPr="005B6D08">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5B6D08">
        <w:rPr>
          <w:rFonts w:hAnsi="Times New Roman" w:ascii="Times New Roman"/>
          <w:szCs w:val="24"/>
        </w:rPr>
        <w:t>FINA</w:t>
      </w:r>
      <w:r w:rsidR="007E06A1">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005B6D08">
        <w:rPr>
          <w:rFonts w:hAnsi="Times New Roman" w:ascii="Times New Roman"/>
          <w:szCs w:val="24"/>
        </w:rPr>
        <w:t>Karlovačka banka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8D7E6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D57A32">
        <w:rPr>
          <w:rFonts w:hAnsi="Times New Roman" w:ascii="Times New Roman"/>
        </w:rPr>
        <w:t>3972/15</w:t>
      </w:r>
      <w:r w:rsidR="00E74A6D">
        <w:rPr>
          <w:rFonts w:hAnsi="Times New Roman" w:ascii="Times New Roman"/>
        </w:rPr>
        <w:t xml:space="preserve"> od </w:t>
      </w:r>
      <w:r w:rsidR="00D57A32">
        <w:rPr>
          <w:rFonts w:hAnsi="Times New Roman" w:ascii="Times New Roman"/>
        </w:rPr>
        <w:t>15</w:t>
      </w:r>
      <w:r w:rsidR="00E74A6D">
        <w:rPr>
          <w:rFonts w:hAnsi="Times New Roman" w:ascii="Times New Roman"/>
        </w:rPr>
        <w:t xml:space="preserve">. </w:t>
      </w:r>
      <w:r w:rsidR="00D57A32">
        <w:rPr>
          <w:rFonts w:hAnsi="Times New Roman" w:ascii="Times New Roman"/>
        </w:rPr>
        <w:t>ožujka</w:t>
      </w:r>
      <w:r w:rsidR="00E74A6D">
        <w:rPr>
          <w:rFonts w:hAnsi="Times New Roman" w:ascii="Times New Roman"/>
        </w:rPr>
        <w:t xml:space="preserve"> 2016.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 budući je</w:t>
      </w:r>
      <w:r w:rsidR="008D7E6B">
        <w:rPr>
          <w:rFonts w:hAnsi="Times New Roman" w:ascii="Times New Roman"/>
        </w:rPr>
        <w:t xml:space="preserve"> dužnik dostavio ovjereni popis imovine uvidom u koji je utvrđeno da isti posjeduje pokretnine. </w:t>
      </w:r>
      <w:r w:rsidR="00CA5195">
        <w:rPr>
          <w:rFonts w:hAnsi="Times New Roman" w:ascii="Times New Roman"/>
        </w:rPr>
        <w:t>Po pravomoćnosti istog postupak je nastavljen pod novim brojem St-</w:t>
      </w:r>
      <w:r w:rsidR="00D57A32">
        <w:rPr>
          <w:rFonts w:hAnsi="Times New Roman" w:ascii="Times New Roman"/>
        </w:rPr>
        <w:t>4799</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950EF2" w:rsidP="00FD1A05" w:rsidR="00950EF2">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 xml:space="preserve">Sukladno odredbi čl. 123. st. 1. SZ-a sud je odmah zakazao ročište na koje su pozvane osobe ovlaštene za zastupanje dužnika po zakonu, podnositelj prijedloga, pravna osoba koja za dužnika obavlja poslove platnog prometa, te će se iste na ročištu očitovati o prijedlogu za </w:t>
      </w:r>
      <w:r>
        <w:rPr>
          <w:rFonts w:hAnsi="Times New Roman" w:ascii="Times New Roman"/>
        </w:rPr>
        <w:lastRenderedPageBreak/>
        <w:t>otvaranje stečajnog postupka, odnosno sukladno st. 2. istog čl</w:t>
      </w:r>
      <w:r w:rsidR="004C3626">
        <w:rPr>
          <w:rFonts w:hAnsi="Times New Roman" w:ascii="Times New Roman"/>
        </w:rPr>
        <w:t>anka</w:t>
      </w:r>
      <w:r>
        <w:rPr>
          <w:rFonts w:hAnsi="Times New Roman" w:ascii="Times New Roman"/>
        </w:rPr>
        <w:t xml:space="preserve">. </w:t>
      </w:r>
      <w:r w:rsidR="004F757D">
        <w:rPr>
          <w:rFonts w:hAnsi="Times New Roman" w:ascii="Times New Roman"/>
        </w:rPr>
        <w:t xml:space="preserve">O </w:t>
      </w:r>
      <w:r>
        <w:rPr>
          <w:rFonts w:hAnsi="Times New Roman" w:ascii="Times New Roman"/>
        </w:rPr>
        <w:t>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8D7E6B">
        <w:rPr>
          <w:rFonts w:hAnsi="Times New Roman" w:ascii="Times New Roman"/>
        </w:rPr>
        <w:t>30</w:t>
      </w:r>
      <w:r>
        <w:rPr>
          <w:rFonts w:hAnsi="Times New Roman" w:ascii="Times New Roman"/>
        </w:rPr>
        <w:t xml:space="preserve">. </w:t>
      </w:r>
      <w:r w:rsidR="008D7E6B">
        <w:rPr>
          <w:rFonts w:hAnsi="Times New Roman" w:ascii="Times New Roman"/>
        </w:rPr>
        <w:t>rujna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400863">
        <w:rPr>
          <w:rFonts w:hAnsi="Times New Roman" w:ascii="Times New Roman"/>
          <w:szCs w:val="24"/>
          <w:lang w:val="pl-PL"/>
        </w:rPr>
        <w:t>, v.r.</w:t>
      </w:r>
    </w:p>
    <w:p w:rsidRDefault="00400863" w:rsidP="00123A31" w:rsidR="00400863">
      <w:pPr>
        <w:jc w:val="right"/>
        <w:rPr>
          <w:rFonts w:hAnsi="Times New Roman" w:ascii="Times New Roman"/>
          <w:szCs w:val="24"/>
          <w:lang w:val="pl-PL"/>
        </w:rPr>
      </w:pPr>
    </w:p>
    <w:p w:rsidRDefault="00400863" w:rsidP="00400863" w:rsidR="00400863">
      <w:pPr>
        <w:jc w:val="right"/>
        <w:rPr>
          <w:rFonts w:hAnsi="Times New Roman" w:ascii="Times New Roman"/>
          <w:szCs w:val="24"/>
          <w:lang w:val="pl-PL"/>
        </w:rPr>
      </w:pPr>
      <w:r>
        <w:rPr>
          <w:rFonts w:hAnsi="Times New Roman" w:ascii="Times New Roman"/>
          <w:szCs w:val="24"/>
          <w:lang w:val="pl-PL"/>
        </w:rPr>
        <w:t>Za točnost otpravka-</w:t>
      </w:r>
    </w:p>
    <w:p w:rsidRDefault="00400863" w:rsidP="00400863" w:rsidR="00400863">
      <w:pPr>
        <w:jc w:val="right"/>
        <w:rPr>
          <w:rFonts w:hAnsi="Times New Roman" w:ascii="Times New Roman"/>
          <w:szCs w:val="24"/>
          <w:lang w:val="pl-PL"/>
        </w:rPr>
      </w:pPr>
      <w:r>
        <w:rPr>
          <w:rFonts w:hAnsi="Times New Roman" w:ascii="Times New Roman"/>
          <w:szCs w:val="24"/>
          <w:lang w:val="pl-PL"/>
        </w:rPr>
        <w:t>Ovlašteni službenik:</w:t>
      </w:r>
    </w:p>
    <w:p w:rsidRDefault="00400863" w:rsidP="00400863" w:rsidR="00400863">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123A31"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B00D2B">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D57A32">
      <w:rPr>
        <w:rFonts w:hAnsi="Times New Roman" w:ascii="Times New Roman"/>
        <w:szCs w:val="24"/>
      </w:rPr>
      <w:t>4799</w:t>
    </w:r>
    <w:r w:rsidR="00783313">
      <w:rPr>
        <w:rFonts w:hAnsi="Times New Roman" w:ascii="Times New Roman"/>
        <w:szCs w:val="24"/>
      </w:rPr>
      <w:t>/</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97D28"/>
    <w:rsid w:val="001B72C9"/>
    <w:rsid w:val="001E1B5B"/>
    <w:rsid w:val="0021052A"/>
    <w:rsid w:val="00255267"/>
    <w:rsid w:val="00262DC8"/>
    <w:rsid w:val="002E24AC"/>
    <w:rsid w:val="002E5ED8"/>
    <w:rsid w:val="00336B0D"/>
    <w:rsid w:val="00386090"/>
    <w:rsid w:val="00400863"/>
    <w:rsid w:val="00426B48"/>
    <w:rsid w:val="0046121A"/>
    <w:rsid w:val="00461F40"/>
    <w:rsid w:val="00474BC0"/>
    <w:rsid w:val="004B1A2C"/>
    <w:rsid w:val="004C3626"/>
    <w:rsid w:val="004F757D"/>
    <w:rsid w:val="00511AF4"/>
    <w:rsid w:val="00513427"/>
    <w:rsid w:val="005224CA"/>
    <w:rsid w:val="00596756"/>
    <w:rsid w:val="005B6D08"/>
    <w:rsid w:val="006A1868"/>
    <w:rsid w:val="006C5127"/>
    <w:rsid w:val="006D1979"/>
    <w:rsid w:val="00702B20"/>
    <w:rsid w:val="00720CB1"/>
    <w:rsid w:val="0077215A"/>
    <w:rsid w:val="00782828"/>
    <w:rsid w:val="00783313"/>
    <w:rsid w:val="007C4FE8"/>
    <w:rsid w:val="007E06A1"/>
    <w:rsid w:val="008066F0"/>
    <w:rsid w:val="00817209"/>
    <w:rsid w:val="00864656"/>
    <w:rsid w:val="00871645"/>
    <w:rsid w:val="008D7E6B"/>
    <w:rsid w:val="008E442C"/>
    <w:rsid w:val="00914ABA"/>
    <w:rsid w:val="0092529E"/>
    <w:rsid w:val="00927925"/>
    <w:rsid w:val="00950EF2"/>
    <w:rsid w:val="00981914"/>
    <w:rsid w:val="00991C0F"/>
    <w:rsid w:val="009B556F"/>
    <w:rsid w:val="009C4185"/>
    <w:rsid w:val="009D4FB0"/>
    <w:rsid w:val="00A01449"/>
    <w:rsid w:val="00A23F46"/>
    <w:rsid w:val="00A37BA6"/>
    <w:rsid w:val="00AB5D01"/>
    <w:rsid w:val="00AD3BE5"/>
    <w:rsid w:val="00B00D2B"/>
    <w:rsid w:val="00B53009"/>
    <w:rsid w:val="00B811E7"/>
    <w:rsid w:val="00B86189"/>
    <w:rsid w:val="00BD31F6"/>
    <w:rsid w:val="00BE1BD1"/>
    <w:rsid w:val="00C239E5"/>
    <w:rsid w:val="00C559E3"/>
    <w:rsid w:val="00CA5195"/>
    <w:rsid w:val="00CC75F3"/>
    <w:rsid w:val="00CD00B1"/>
    <w:rsid w:val="00D11597"/>
    <w:rsid w:val="00D36513"/>
    <w:rsid w:val="00D37C54"/>
    <w:rsid w:val="00D45F7F"/>
    <w:rsid w:val="00D57A32"/>
    <w:rsid w:val="00DD4A74"/>
    <w:rsid w:val="00E4216F"/>
    <w:rsid w:val="00E54049"/>
    <w:rsid w:val="00E74A6D"/>
    <w:rsid w:val="00EE0DC9"/>
    <w:rsid w:val="00EE5DD1"/>
    <w:rsid w:val="00F07871"/>
    <w:rsid w:val="00F52961"/>
    <w:rsid w:val="00F535E9"/>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400863"/>
    <w:rPr>
      <w:color w:val="808080"/>
      <w:bdr w:space="0" w:sz="0" w:color="auto" w:val="none"/>
      <w:shd w:fill="auto" w:color="auto" w:val="clear"/>
    </w:rPr>
  </w:style>
  <w:style w:customStyle="true" w:styleId="eSPISCCParagraphDefaultFont" w:type="character">
    <w:name w:val="eSPIS_CC_Paragraph Default Font"/>
    <w:basedOn w:val="Zadanifontodlomka"/>
    <w:rsid w:val="004008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086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008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08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400863"/>
    <w:rPr>
      <w:color w:val="808080"/>
      <w:bdr w:color="auto" w:space="0" w:sz="0" w:val="none"/>
      <w:shd w:color="auto" w:fill="auto" w:val="clear"/>
    </w:rPr>
  </w:style>
  <w:style w:customStyle="1" w:styleId="eSPISCCParagraphDefaultFont" w:type="character">
    <w:name w:val="eSPIS_CC_Paragraph Default Font"/>
    <w:basedOn w:val="Zadanifontodlomka"/>
    <w:rsid w:val="004008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086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008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08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4799</izvorni_sadrzaj>
    <derivirana_varijabla naziv="DomainObject.Predmet.Broj_1">4799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2016.</izvorni_sadrzaj>
    <derivirana_varijabla naziv="DomainObject.Predmet.DatumOsnivanja_1">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St-4799/2016</izvorni_sadrzaj>
    <derivirana_varijabla naziv="DomainObject.Predmet.OznakaBroj_1">St-4799/2016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J.O.B.-GRAD  d.o.o.</izvorni_sadrzaj>
    <derivirana_varijabla naziv="DomainObject.Predmet.ProtustrankaFormated_1">  J.O.B.-GRAD  d.o.o.</derivirana_varijabla>
  </DomainObject.Predmet.ProtustrankaFormated>
  <DomainObject.Predmet.ProtustrankaFormatedOIB>
    <izvorni_sadrzaj>  J.O.B.-GRAD  d.o.o., OIB 71300131651</izvorni_sadrzaj>
    <derivirana_varijabla naziv="DomainObject.Predmet.ProtustrankaFormatedOIB_1">  J.O.B.-GRAD  d.o.o., OIB 71300131651</derivirana_varijabla>
  </DomainObject.Predmet.ProtustrankaFormatedOIB>
  <DomainObject.Predmet.ProtustrankaFormatedWithAdress>
    <izvorni_sadrzaj> J.O.B.-GRAD  d.o.o., Petra Svačića 5, 47240 Slunj</izvorni_sadrzaj>
    <derivirana_varijabla naziv="DomainObject.Predmet.ProtustrankaFormatedWithAdress_1"> J.O.B.-GRAD  d.o.o., Petra Svačića 5, 47240 Slunj</derivirana_varijabla>
  </DomainObject.Predmet.ProtustrankaFormatedWithAdress>
  <DomainObject.Predmet.ProtustrankaFormatedWithAdressOIB>
    <izvorni_sadrzaj> J.O.B.-GRAD  d.o.o., OIB 71300131651, Petra Svačića 5, 47240 Slunj</izvorni_sadrzaj>
    <derivirana_varijabla naziv="DomainObject.Predmet.ProtustrankaFormatedWithAdressOIB_1"> J.O.B.-GRAD  d.o.o., OIB 71300131651, Petra Svačića 5, 47240 Slunj</derivirana_varijabla>
  </DomainObject.Predmet.ProtustrankaFormatedWithAdressOIB>
  <DomainObject.Predmet.ProtustrankaWithAdress>
    <izvorni_sadrzaj>J.O.B.-GRAD  d.o.o. Petra Svačića 5, 47240 Slunj</izvorni_sadrzaj>
    <derivirana_varijabla naziv="DomainObject.Predmet.ProtustrankaWithAdress_1">J.O.B.-GRAD  d.o.o. Petra Svačića 5, 47240 Slunj</derivirana_varijabla>
  </DomainObject.Predmet.ProtustrankaWithAdress>
  <DomainObject.Predmet.ProtustrankaWithAdressOIB>
    <izvorni_sadrzaj>J.O.B.-GRAD  d.o.o., OIB 71300131651, Petra Svačića 5, 47240 Slunj</izvorni_sadrzaj>
    <derivirana_varijabla naziv="DomainObject.Predmet.ProtustrankaWithAdressOIB_1">J.O.B.-GRAD  d.o.o., OIB 71300131651, Petra Svačića 5, 47240 Slunj</derivirana_varijabla>
  </DomainObject.Predmet.ProtustrankaWithAdressOIB>
  <DomainObject.Predmet.ProtustrankaNazivFormated>
    <izvorni_sadrzaj>J.O.B.-GRAD  d.o.o.</izvorni_sadrzaj>
    <derivirana_varijabla naziv="DomainObject.Predmet.ProtustrankaNazivFormated_1">J.O.B.-GRAD  d.o.o.</derivirana_varijabla>
  </DomainObject.Predmet.ProtustrankaNazivFormated>
  <DomainObject.Predmet.ProtustrankaNazivFormatedOIB>
    <izvorni_sadrzaj>J.O.B.-GRAD  d.o.o., OIB 71300131651</izvorni_sadrzaj>
    <derivirana_varijabla naziv="DomainObject.Predmet.ProtustrankaNazivFormatedOIB_1">J.O.B.-GRAD  d.o.o., OIB 71300131651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J.O.B.-GRAD  d.o.o.</item>
    </izvorni_sadrzaj>
    <derivirana_varijabla naziv="DomainObject.Predmet.ProtuStrankaListFormated_1">
      <item>J.O.B.-GRAD  d.o.o.</item>
    </derivirana_varijabla>
  </DomainObject.Predmet.ProtuStrankaListFormated>
  <DomainObject.Predmet.ProtuStrankaListFormatedOIB>
    <izvorni_sadrzaj>
      <item>J.O.B.-GRAD  d.o.o., OIB 71300131651</item>
    </izvorni_sadrzaj>
    <derivirana_varijabla naziv="DomainObject.Predmet.ProtuStrankaListFormatedOIB_1">
      <item>J.O.B.-GRAD  d.o.o., OIB 71300131651</item>
    </derivirana_varijabla>
  </DomainObject.Predmet.ProtuStrankaListFormatedOIB>
  <DomainObject.Predmet.ProtuStrankaListFormatedWithAdress>
    <izvorni_sadrzaj>
      <item>J.O.B.-GRAD  d.o.o., Petra Svačića 5, 47240 Slunj</item>
    </izvorni_sadrzaj>
    <derivirana_varijabla naziv="DomainObject.Predmet.ProtuStrankaListFormatedWithAdress_1">
      <item>J.O.B.-GRAD  d.o.o., Petra Svačića 5, 47240 Slunj</item>
    </derivirana_varijabla>
  </DomainObject.Predmet.ProtuStrankaListFormatedWithAdress>
  <DomainObject.Predmet.ProtuStrankaListFormatedWithAdressOIB>
    <izvorni_sadrzaj>
      <item>J.O.B.-GRAD  d.o.o., OIB 71300131651, Petra Svačića 5, 47240 Slunj</item>
    </izvorni_sadrzaj>
    <derivirana_varijabla naziv="DomainObject.Predmet.ProtuStrankaListFormatedWithAdressOIB_1">
      <item>J.O.B.-GRAD  d.o.o., OIB 71300131651, Petra Svačića 5, 47240 Slunj</item>
    </derivirana_varijabla>
  </DomainObject.Predmet.ProtuStrankaListFormatedWithAdressOIB>
  <DomainObject.Predmet.ProtuStrankaListNazivFormated>
    <izvorni_sadrzaj>
      <item>J.O.B.-GRAD  d.o.o.</item>
    </izvorni_sadrzaj>
    <derivirana_varijabla naziv="DomainObject.Predmet.ProtuStrankaListNazivFormated_1">
      <item>J.O.B.-GRAD  d.o.o.</item>
    </derivirana_varijabla>
  </DomainObject.Predmet.ProtuStrankaListNazivFormated>
  <DomainObject.Predmet.ProtuStrankaListNazivFormatedOIB>
    <izvorni_sadrzaj>
      <item>J.O.B.-GRAD  d.o.o., OIB 71300131651</item>
    </izvorni_sadrzaj>
    <derivirana_varijabla naziv="DomainObject.Predmet.ProtuStrankaListNazivFormatedOIB_1">
      <item>J.O.B.-GRAD  d.o.o., OIB 71300131651</item>
    </derivirana_varijabla>
  </DomainObject.Predmet.ProtuStrankaListNazivFormatedOIB>
  <DomainObject.Predmet.OstaliListFormated>
    <izvorni_sadrzaj>
      <item>Josip Vuković</item>
    </izvorni_sadrzaj>
    <derivirana_varijabla naziv="DomainObject.Predmet.OstaliListFormated_1">
      <item>Josip Vuković</item>
    </derivirana_varijabla>
  </DomainObject.Predmet.OstaliListFormated>
  <DomainObject.Predmet.OstaliListFormatedOIB>
    <izvorni_sadrzaj>
      <item>Josip Vuković, OIB 10726247324</item>
    </izvorni_sadrzaj>
    <derivirana_varijabla naziv="DomainObject.Predmet.OstaliListFormatedOIB_1">
      <item>Josip Vuković, OIB 10726247324</item>
    </derivirana_varijabla>
  </DomainObject.Predmet.OstaliListFormatedOIB>
  <DomainObject.Predmet.OstaliListFormatedWithAdress>
    <izvorni_sadrzaj>
      <item>Josip Vuković, Kralja Zvonimira 19, 47240 Slunj</item>
    </izvorni_sadrzaj>
    <derivirana_varijabla naziv="DomainObject.Predmet.OstaliListFormatedWithAdress_1">
      <item>Josip Vuković, Kralja Zvonimira 19, 47240 Slunj</item>
    </derivirana_varijabla>
  </DomainObject.Predmet.OstaliListFormatedWithAdress>
  <DomainObject.Predmet.OstaliListFormatedWithAdressOIB>
    <izvorni_sadrzaj>
      <item>Josip Vuković, OIB 10726247324, Kralja Zvonimira 19, 47240 Slunj</item>
    </izvorni_sadrzaj>
    <derivirana_varijabla naziv="DomainObject.Predmet.OstaliListFormatedWithAdressOIB_1">
      <item>Josip Vuković, OIB 10726247324, Kralja Zvonimira 19, 47240 Slunj</item>
    </derivirana_varijabla>
  </DomainObject.Predmet.OstaliListFormatedWithAdressOIB>
  <DomainObject.Predmet.OstaliListNazivFormated>
    <izvorni_sadrzaj>
      <item>Josip Vuković</item>
    </izvorni_sadrzaj>
    <derivirana_varijabla naziv="DomainObject.Predmet.OstaliListNazivFormated_1">
      <item>Josip Vuković</item>
    </derivirana_varijabla>
  </DomainObject.Predmet.OstaliListNazivFormated>
  <DomainObject.Predmet.OstaliListNazivFormatedOIB>
    <izvorni_sadrzaj>
      <item>Josip Vuković, OIB 10726247324</item>
    </izvorni_sadrzaj>
    <derivirana_varijabla naziv="DomainObject.Predmet.OstaliListNazivFormatedOIB_1">
      <item>Josip Vuković, OIB 10726247324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J.O.B.-GRAD  d.o.o.</izvorni_sadrzaj>
    <derivirana_varijabla naziv="DomainObject.Predmet.ProtustrankaIDrugi_1">J.O.B.-GRAD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J.O.B.-GRAD  d.o.o., OIB 71300131651, Petra Svačića 5, 47240 Slunj</izvorni_sadrzaj>
    <derivirana_varijabla naziv="DomainObject.Predmet.ProtustrankaIDrugiAdressOIB_1">J.O.B.-GRAD  d.o.o., OIB 71300131651, Petra Svačića 5, 47240 Slunj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J.O.B.-GRAD  d.o.o.</item>
      <item>FINA Regionalni centar Zagreb Podružnica Karlovac</item>
      <item>Josip Vuković</item>
    </izvorni_sadrzaj>
    <derivirana_varijabla naziv="DomainObject.Predmet.SudioniciListNaziv_1">
      <item>J.O.B.-GRAD  d.o.o.</item>
      <item>FINA Regionalni centar Zagreb Podružnica Karlovac</item>
      <item>Josip Vuković</item>
    </derivirana_varijabla>
  </DomainObject.Predmet.SudioniciListNaziv>
  <DomainObject.Predmet.SudioniciListAdressOIB>
    <izvorni_sadrzaj>
      <item>J.O.B.-GRAD  d.o.o., OIB 71300131651, Petra Svačića 5,47240 Slunj</item>
      <item>FINA Regionalni centar Zagreb Podružnica Karlovac, OIB 85821130368, Ul. Pavla Vitezovića 1,47000 Karlovac</item>
      <item>Josip Vuković, OIB 10726247324, Kralja Zvonimira 19,47240 Slunj</item>
    </izvorni_sadrzaj>
    <derivirana_varijabla naziv="DomainObject.Predmet.SudioniciListAdressOIB_1">
      <item>J.O.B.-GRAD  d.o.o., OIB 71300131651, Petra Svačića 5,47240 Slunj</item>
      <item>FINA Regionalni centar Zagreb Podružnica Karlovac, OIB 85821130368, Ul. Pavla Vitezovića 1,47000 Karlovac</item>
      <item>Josip Vuković, OIB 10726247324, Kralja Zvonimira 19,47240 Slunj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71300131651</item>
      <item>, OIB 85821130368</item>
      <item>, OIB 10726247324</item>
    </izvorni_sadrzaj>
    <derivirana_varijabla naziv="DomainObject.Predmet.SudioniciListNazivOIB_1">
      <item>, OIB 71300131651</item>
      <item>, OIB 85821130368</item>
      <item>, OIB 10726247324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1955</properties:Characters>
  <properties:Lines>65</properties:Lines>
  <properties:Paragraphs>29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2016-07-18T07:42:00Z</dcterms:created>
  <dc:creator>Gordana Grčić</dc:creator>
  <cp:lastModifiedBy>Žana Livaja</cp:lastModifiedBy>
  <cp:lastPrinted>2016-02-24T08:33:00Z</cp:lastPrinted>
  <dcterms:modified xmlns:xsi="http://www.w3.org/2001/XMLSchema-instance" xsi:type="dcterms:W3CDTF">2016-09-30T12:49:00Z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