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a4f1" w14:paraId="e28a4f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34A81">
        <w:t xml:space="preserve"> pod poslovnim brojem St-5814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34A81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34A81" w:rsidRPr="00734A81">
        <w:t>UDRUGA ZA INTERKULTURNO OBRAZOVANJE I SOLIDARNO GOSPODARSTVO OIB: 10832144586 iz Gline, Klanac 23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34A81">
        <w:t xml:space="preserve">4.471,27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A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23C60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34A8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5814</izvorni_sadrzaj>
    <derivirana_varijabla naziv="DomainObject.Predmet.Broj_1">5814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St-5814/2015</izvorni_sadrzaj>
    <derivirana_varijabla naziv="DomainObject.Predmet.OznakaBroj_1">St-5814/2015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INTERKULTURNO OBRAZOVANJE I SOLIDARNO GOSPODARSTVO zastupanog po punomoćniku LEA ŠIMEK</izvorni_sadrzaj>
    <derivirana_varijabla naziv="DomainObject.Predmet.ProtustrankaFormated_1">  UDRUGA ZA INTERKULTURNO OBRAZOVANJE I SOLIDARNO GOSPODARSTVO zastupanog po punomoćniku LEA ŠIMEK</derivirana_varijabla>
  </DomainObject.Predmet.ProtustrankaFormated>
  <DomainObject.Predmet.ProtustrankaFormatedOIB>
    <izvorni_sadrzaj>  UDRUGA ZA INTERKULTURNO OBRAZOVANJE I SOLIDARNO GOSPODARSTVO, OIB 10832144586 zastupanog po punomoćniku LEA ŠIMEK</izvorni_sadrzaj>
    <derivirana_varijabla naziv="DomainObject.Predmet.ProtustrankaFormatedOIB_1">  UDRUGA ZA INTERKULTURNO OBRAZOVANJE I SOLIDARNO GOSPODARSTVO, OIB 10832144586 zastupanog po punomoćniku LEA ŠIMEK</derivirana_varijabla>
  </DomainObject.Predmet.ProtustrankaFormatedOIB>
  <DomainObject.Predmet.ProtustrankaFormatedWithAdress>
    <izvorni_sadrzaj> UDRUGA ZA INTERKULTURNO OBRAZOVANJE I SOLIDARNO GOSPODARSTVO, KLANAC 23, 44400 Glina zastupanog po punomoćniku LEA ŠIMEK</izvorni_sadrzaj>
    <derivirana_varijabla naziv="DomainObject.Predmet.ProtustrankaFormatedWithAdress_1"> UDRUGA ZA INTERKULTURNO OBRAZOVANJE I SOLIDARNO GOSPODARSTVO, KLANAC 23, 44400 Glina zastupanog po punomoćniku LEA ŠIMEK</derivirana_varijabla>
  </DomainObject.Predmet.ProtustrankaFormatedWithAdress>
  <DomainObject.Predmet.ProtustrankaFormatedWithAdressOIB>
    <izvorni_sadrzaj> UDRUGA ZA INTERKULTURNO OBRAZOVANJE I SOLIDARNO GOSPODARSTVO, OIB 10832144586, KLANAC 23, 44400 Glina zastupanog po punomoćniku LEA ŠIMEK</izvorni_sadrzaj>
    <derivirana_varijabla naziv="DomainObject.Predmet.ProtustrankaFormatedWithAdressOIB_1"> UDRUGA ZA INTERKULTURNO OBRAZOVANJE I SOLIDARNO GOSPODARSTVO, OIB 10832144586, KLANAC 23, 44400 Glina zastupanog po punomoćniku LEA ŠIMEK</derivirana_varijabla>
  </DomainObject.Predmet.ProtustrankaFormatedWithAdressOIB>
  <DomainObject.Predmet.ProtustrankaWithAdress>
    <izvorni_sadrzaj>UDRUGA ZA INTERKULTURNO OBRAZOVANJE I SOLIDARNO GOSPODARSTVO KLANAC 23, 44400 Glina</izvorni_sadrzaj>
    <derivirana_varijabla naziv="DomainObject.Predmet.ProtustrankaWithAdress_1">UDRUGA ZA INTERKULTURNO OBRAZOVANJE I SOLIDARNO GOSPODARSTVO KLANAC 23, 44400 Glina</derivirana_varijabla>
  </DomainObject.Predmet.ProtustrankaWithAdress>
  <DomainObject.Predmet.ProtustrankaWithAdressOIB>
    <izvorni_sadrzaj>UDRUGA ZA INTERKULTURNO OBRAZOVANJE I SOLIDARNO GOSPODARSTVO, OIB 10832144586, KLANAC 23, 44400 Glina</izvorni_sadrzaj>
    <derivirana_varijabla naziv="DomainObject.Predmet.ProtustrankaWithAdressOIB_1">UDRUGA ZA INTERKULTURNO OBRAZOVANJE I SOLIDARNO GOSPODARSTVO, OIB 10832144586, KLANAC 23, 44400 Glina</derivirana_varijabla>
  </DomainObject.Predmet.ProtustrankaWithAdressOIB>
  <DomainObject.Predmet.ProtustrankaNazivFormated>
    <izvorni_sadrzaj>UDRUGA ZA INTERKULTURNO OBRAZOVANJE I SOLIDARNO GOSPODARSTVO</izvorni_sadrzaj>
    <derivirana_varijabla naziv="DomainObject.Predmet.ProtustrankaNazivFormated_1">UDRUGA ZA INTERKULTURNO OBRAZOVANJE I SOLIDARNO GOSPODARSTVO</derivirana_varijabla>
  </DomainObject.Predmet.ProtustrankaNazivFormated>
  <DomainObject.Predmet.ProtustrankaNazivFormatedOIB>
    <izvorni_sadrzaj>UDRUGA ZA INTERKULTURNO OBRAZOVANJE I SOLIDARNO GOSPODARSTVO, OIB 10832144586</izvorni_sadrzaj>
    <derivirana_varijabla naziv="DomainObject.Predmet.ProtustrankaNazivFormatedOIB_1">UDRUGA ZA INTERKULTURNO OBRAZOVANJE I SOLIDARNO GOSPODARSTVO, OIB 10832144586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INTERKULTURNO OBRAZOVANJE I SOLIDARNO GOSPODARSTVO zastupanog po punomoćniku LEA ŠIMEK</item>
    </izvorni_sadrzaj>
    <derivirana_varijabla naziv="DomainObject.Predmet.ProtuStrankaListFormated_1">
      <item>UDRUGA ZA INTERKULTURNO OBRAZOVANJE I SOLIDARNO GOSPODARSTVO zastupanog po punomoćniku LEA ŠIMEK</item>
    </derivirana_varijabla>
  </DomainObject.Predmet.ProtuStrankaListFormated>
  <DomainObject.Predmet.ProtuStrankaListFormatedOIB>
    <izvorni_sadrzaj>
      <item>UDRUGA ZA INTERKULTURNO OBRAZOVANJE I SOLIDARNO GOSPODARSTVO, OIB 10832144586 zastupanog po punomoćniku LEA ŠIMEK</item>
    </izvorni_sadrzaj>
    <derivirana_varijabla naziv="DomainObject.Predmet.ProtuStrankaListFormatedOIB_1">
      <item>UDRUGA ZA INTERKULTURNO OBRAZOVANJE I SOLIDARNO GOSPODARSTVO, OIB 10832144586 zastupanog po punomoćniku LEA ŠIMEK</item>
    </derivirana_varijabla>
  </DomainObject.Predmet.ProtuStrankaListFormatedOIB>
  <DomainObject.Predmet.ProtuStrankaListFormatedWithAdress>
    <izvorni_sadrzaj>
      <item>UDRUGA ZA INTERKULTURNO OBRAZOVANJE I SOLIDARNO GOSPODARSTVO, KLANAC 23, 44400 Glina zastupanog po punomoćniku LEA ŠIMEK</item>
    </izvorni_sadrzaj>
    <derivirana_varijabla naziv="DomainObject.Predmet.ProtuStrankaListFormatedWithAdress_1">
      <item>UDRUGA ZA INTERKULTURNO OBRAZOVANJE I SOLIDARNO GOSPODARSTVO, KLANAC 23, 44400 Glina zastupanog po punomoćniku LEA ŠIMEK</item>
    </derivirana_varijabla>
  </DomainObject.Predmet.ProtuStrankaListFormatedWithAdress>
  <DomainObject.Predmet.ProtuStrankaListFormatedWithAdressOIB>
    <izvorni_sadrzaj>
      <item>UDRUGA ZA INTERKULTURNO OBRAZOVANJE I SOLIDARNO GOSPODARSTVO, OIB 10832144586, KLANAC 23, 44400 Glina zastupanog po punomoćniku LEA ŠIMEK</item>
    </izvorni_sadrzaj>
    <derivirana_varijabla naziv="DomainObject.Predmet.ProtuStrankaListFormatedWithAdressOIB_1">
      <item>UDRUGA ZA INTERKULTURNO OBRAZOVANJE I SOLIDARNO GOSPODARSTVO, OIB 10832144586, KLANAC 23, 44400 Glina zastupanog po punomoćniku LEA ŠIMEK</item>
    </derivirana_varijabla>
  </DomainObject.Predmet.ProtuStrankaListFormatedWithAdressOIB>
  <DomainObject.Predmet.ProtuStrankaListNazivFormated>
    <izvorni_sadrzaj>
      <item>UDRUGA ZA INTERKULTURNO OBRAZOVANJE I SOLIDARNO GOSPODARSTVO</item>
    </izvorni_sadrzaj>
    <derivirana_varijabla naziv="DomainObject.Predmet.ProtuStrankaListNazivFormated_1">
      <item>UDRUGA ZA INTERKULTURNO OBRAZOVANJE I SOLIDARNO GOSPODARSTVO</item>
    </derivirana_varijabla>
  </DomainObject.Predmet.ProtuStrankaListNazivFormated>
  <DomainObject.Predmet.ProtuStrankaListNazivFormatedOIB>
    <izvorni_sadrzaj>
      <item>UDRUGA ZA INTERKULTURNO OBRAZOVANJE I SOLIDARNO GOSPODARSTVO, OIB 10832144586</item>
    </izvorni_sadrzaj>
    <derivirana_varijabla naziv="DomainObject.Predmet.ProtuStrankaListNazivFormatedOIB_1">
      <item>UDRUGA ZA INTERKULTURNO OBRAZOVANJE I SOLIDARNO GOSPODARSTVO, OIB 10832144586</item>
    </derivirana_varijabla>
  </DomainObject.Predmet.ProtuStrankaListNazivFormatedOIB>
  <DomainObject.Predmet.OstaliListFormated>
    <izvorni_sadrzaj>
      <item>LEA ŠIMEK punomoćnik sudionika u postupku UDRUGA ZA INTERKULTURNO OBRAZOVANJE I SOLIDARNO GOSPODARSTVO</item>
    </izvorni_sadrzaj>
    <derivirana_varijabla naziv="DomainObject.Predmet.OstaliListFormated_1">
      <item>LEA ŠIMEK punomoćnik sudionika u postupku UDRUGA ZA INTERKULTURNO OBRAZOVANJE I SOLIDARNO GOSPODARSTVO</item>
    </derivirana_varijabla>
  </DomainObject.Predmet.OstaliListFormated>
  <DomainObject.Predmet.OstaliListFormatedOIB>
    <izvorni_sadrzaj>
      <item>LEA ŠIMEK, OIB 10832144586 punomoćnik sudionika u postupku UDRUGA ZA INTERKULTURNO OBRAZOVANJE I SOLIDARNO GOSPODARSTVO</item>
    </izvorni_sadrzaj>
    <derivirana_varijabla naziv="DomainObject.Predmet.OstaliListFormatedOIB_1">
      <item>LEA ŠIMEK, OIB 10832144586 punomoćnik sudionika u postupku UDRUGA ZA INTERKULTURNO OBRAZOVANJE I SOLIDARNO GOSPODARSTVO</item>
    </derivirana_varijabla>
  </DomainObject.Predmet.OstaliListFormatedOIB>
  <DomainObject.Predmet.OstaliListFormatedWithAdress>
    <izvorni_sadrzaj>
      <item>LEA ŠIMEK, KLANAC 23, 44400 Glina punomoćnik sudionika u postupku UDRUGA ZA INTERKULTURNO OBRAZOVANJE I SOLIDARNO GOSPODARSTVO</item>
    </izvorni_sadrzaj>
    <derivirana_varijabla naziv="DomainObject.Predmet.OstaliListFormatedWithAdress_1">
      <item>LEA ŠIMEK, KLANAC 23, 44400 Glina punomoćnik sudionika u postupku UDRUGA ZA INTERKULTURNO OBRAZOVANJE I SOLIDARNO GOSPODARSTVO</item>
    </derivirana_varijabla>
  </DomainObject.Predmet.OstaliListFormatedWithAdress>
  <DomainObject.Predmet.OstaliListFormatedWithAdressOIB>
    <izvorni_sadrzaj>
      <item>LEA ŠIMEK, OIB 10832144586, KLANAC 23, 44400 Glina punomoćnik sudionika u postupku UDRUGA ZA INTERKULTURNO OBRAZOVANJE I SOLIDARNO GOSPODARSTVO</item>
    </izvorni_sadrzaj>
    <derivirana_varijabla naziv="DomainObject.Predmet.OstaliListFormatedWithAdressOIB_1">
      <item>LEA ŠIMEK, OIB 10832144586, KLANAC 23, 44400 Glina punomoćnik sudionika u postupku UDRUGA ZA INTERKULTURNO OBRAZOVANJE I SOLIDARNO GOSPODARSTVO</item>
    </derivirana_varijabla>
  </DomainObject.Predmet.OstaliListFormatedWithAdressOIB>
  <DomainObject.Predmet.OstaliListNazivFormated>
    <izvorni_sadrzaj>
      <item>LEA ŠIMEK</item>
    </izvorni_sadrzaj>
    <derivirana_varijabla naziv="DomainObject.Predmet.OstaliListNazivFormated_1">
      <item>LEA ŠIMEK</item>
    </derivirana_varijabla>
  </DomainObject.Predmet.OstaliListNazivFormated>
  <DomainObject.Predmet.OstaliListNazivFormatedOIB>
    <izvorni_sadrzaj>
      <item>LEA ŠIMEK, OIB 10832144586</item>
    </izvorni_sadrzaj>
    <derivirana_varijabla naziv="DomainObject.Predmet.OstaliListNazivFormatedOIB_1">
      <item>LEA ŠIMEK, OIB 10832144586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INTERKULTURNO OBRAZOVANJE I SOLIDARNO GOSPODARSTVO</izvorni_sadrzaj>
    <derivirana_varijabla naziv="DomainObject.Predmet.ProtustrankaIDrugi_1">UDRUGA ZA INTERKULTURNO OBRAZOVANJE I SOLIDARNO GOSPODARSTVO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INTERKULTURNO OBRAZOVANJE I SOLIDARNO GOSPODARSTVO, OIB 10832144586, KLANAC 23, 44400 Glina</izvorni_sadrzaj>
    <derivirana_varijabla naziv="DomainObject.Predmet.ProtustrankaIDrugiAdressOIB_1">UDRUGA ZA INTERKULTURNO OBRAZOVANJE I SOLIDARNO GOSPODARSTVO, OIB 10832144586, KLANAC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INTERKULTURNO OBRAZOVANJE I SOLIDARNO GOSPODARSTVO</item>
      <item>LEA ŠIMEK</item>
    </izvorni_sadrzaj>
    <derivirana_varijabla naziv="DomainObject.Predmet.SudioniciListNaziv_1">
      <item>FINA Regionalni centar Zagreb</item>
      <item>UDRUGA ZA INTERKULTURNO OBRAZOVANJE I SOLIDARNO GOSPODARSTVO</item>
      <item>LEA ŠIMEK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izvorni_sadrzaj>
    <derivirana_varijabla naziv="DomainObject.Predmet.SudioniciListAdressOIB_1">
      <item>FINA Regionalni centar Zagreb, OIB 85821130368, Trg svibanjskih žrtava 1995. 1,10000 Zagreb</item>
      <item>UDRUGA ZA INTERKULTURNO OBRAZOVANJE I SOLIDARNO GOSPODARSTVO, OIB 10832144586, KLANAC 23,44400 Glina</item>
      <item>LEA ŠIMEK, OIB 10832144586, KLANAC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10832144586</item>
      <item>, OIB 10832144586</item>
    </izvorni_sadrzaj>
    <derivirana_varijabla naziv="DomainObject.Predmet.SudioniciListNazivOIB_1">
      <item>, OIB 85821130368</item>
      <item>, OIB 10832144586</item>
      <item>, OIB 10832144586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1335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2016-01-04T09:19:00Z</dcterms:created>
  <dc:creator>ilukac</dc:creator>
  <cp:lastModifiedBy>Višnja Svečak</cp:lastModifiedBy>
  <cp:lastPrinted>2015-12-02T08:19:00Z</cp:lastPrinted>
  <dcterms:modified xmlns:xsi="http://www.w3.org/2001/XMLSchema-instance" xsi:type="dcterms:W3CDTF">2016-01-22T09:32:00Z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