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1c4c1" w14:paraId="4b1c4c1" w:rsidRDefault="004D0FF2" w:rsidR="00000981" w:rsidRPr="0052049E">
      <w:pPr>
        <w:ind w:firstLine="708"/>
        <w15:collapsed w:val="false"/>
        <w:rPr>
          <w:b/>
        </w:rPr>
      </w:pPr>
      <w:bookmarkStart w:name="_GoBack" w:id="0"/>
      <w:bookmarkEnd w:id="0"/>
      <w:r w:rsidRPr="0052049E">
        <w:rPr>
          <w:noProof/>
          <w:color w:val="0000FF"/>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000981" w:rsidR="00000981" w:rsidRPr="0052049E">
      <w:pPr>
        <w:rPr>
          <w:b/>
        </w:rPr>
      </w:pPr>
      <w:r w:rsidRPr="0052049E">
        <w:rPr>
          <w:b/>
        </w:rPr>
        <w:t>REPUBLIKA HRVATSKA</w:t>
      </w:r>
    </w:p>
    <w:p w:rsidRDefault="00000981" w:rsidR="00000981" w:rsidRPr="0052049E">
      <w:pPr>
        <w:rPr>
          <w:b/>
        </w:rPr>
      </w:pPr>
      <w:r w:rsidRPr="0052049E">
        <w:rPr>
          <w:b/>
        </w:rPr>
        <w:t>TRGOVAČKI SUD U SPLITU</w:t>
      </w:r>
    </w:p>
    <w:p w:rsidRDefault="00000981" w:rsidR="00000981" w:rsidRPr="0052049E">
      <w:pPr>
        <w:rPr>
          <w:b/>
        </w:rPr>
      </w:pPr>
      <w:r w:rsidRPr="0052049E">
        <w:rPr>
          <w:b/>
        </w:rPr>
        <w:t>STALNA SLUŽBA U DUBROVNIKU</w:t>
      </w:r>
    </w:p>
    <w:p w:rsidRDefault="00000981" w:rsidR="00000981" w:rsidRPr="0052049E">
      <w:pPr>
        <w:rPr>
          <w:b/>
        </w:rPr>
      </w:pPr>
      <w:r w:rsidRPr="0052049E">
        <w:rPr>
          <w:b/>
        </w:rPr>
        <w:t>Dubrovnik, Dr. A. Starčevića 23</w:t>
      </w:r>
    </w:p>
    <w:p w:rsidRDefault="00000981" w:rsidP="00000981" w:rsidR="00004109" w:rsidRPr="0052049E">
      <w:pPr>
        <w:jc w:val="right"/>
        <w:rPr>
          <w:b/>
        </w:rPr>
      </w:pPr>
      <w:r w:rsidRPr="0052049E">
        <w:t xml:space="preserve"> </w:t>
      </w:r>
      <w:r w:rsidR="001E0B3A" w:rsidRPr="0052049E">
        <w:rPr>
          <w:b/>
        </w:rPr>
        <w:t>Posl.br. 7.St.19/2012</w:t>
      </w:r>
    </w:p>
    <w:p w:rsidRDefault="00004109" w:rsidR="00004109" w:rsidRPr="0052049E"/>
    <w:p w:rsidRDefault="00000981" w:rsidR="00000981" w:rsidRPr="0052049E"/>
    <w:p w:rsidRDefault="00113EA7" w:rsidP="00000981" w:rsidR="008E2A91" w:rsidRPr="0052049E">
      <w:pPr>
        <w:rPr>
          <w:b/>
        </w:rPr>
      </w:pPr>
      <w:r w:rsidRPr="0052049E">
        <w:rPr>
          <w:b/>
        </w:rPr>
        <w:tab/>
      </w:r>
      <w:r w:rsidRPr="0052049E">
        <w:rPr>
          <w:b/>
        </w:rPr>
        <w:tab/>
      </w:r>
      <w:r w:rsidRPr="0052049E">
        <w:rPr>
          <w:b/>
        </w:rPr>
        <w:tab/>
      </w:r>
      <w:r w:rsidRPr="0052049E">
        <w:rPr>
          <w:b/>
        </w:rPr>
        <w:tab/>
        <w:t>R E P U B L I K A  H R V A T S K A</w:t>
      </w:r>
    </w:p>
    <w:p w:rsidRDefault="00B826D1" w:rsidP="00004109" w:rsidR="008E2A91" w:rsidRPr="0052049E">
      <w:pPr>
        <w:jc w:val="center"/>
        <w:rPr>
          <w:b/>
        </w:rPr>
      </w:pPr>
      <w:r w:rsidRPr="0052049E">
        <w:rPr>
          <w:b/>
        </w:rPr>
        <w:t xml:space="preserve">Z A K L J U Č A K </w:t>
      </w:r>
    </w:p>
    <w:p w:rsidRDefault="00CF1FE5" w:rsidP="00004109" w:rsidR="00CF1FE5" w:rsidRPr="0052049E">
      <w:pPr>
        <w:jc w:val="center"/>
        <w:rPr>
          <w:b/>
        </w:rPr>
      </w:pPr>
    </w:p>
    <w:p w:rsidRDefault="0000481B" w:rsidP="00004109" w:rsidR="0000481B" w:rsidRPr="0052049E">
      <w:pPr>
        <w:jc w:val="both"/>
      </w:pPr>
    </w:p>
    <w:p w:rsidRDefault="00004109" w:rsidP="00004109" w:rsidR="00004109" w:rsidRPr="0052049E">
      <w:pPr>
        <w:jc w:val="both"/>
      </w:pPr>
      <w:r w:rsidRPr="0052049E">
        <w:tab/>
        <w:t xml:space="preserve">Trgovački sud u </w:t>
      </w:r>
      <w:r w:rsidR="00000981" w:rsidRPr="0052049E">
        <w:t xml:space="preserve">Splitu, Stalna služba u </w:t>
      </w:r>
      <w:r w:rsidRPr="0052049E">
        <w:t>Dubrovniku</w:t>
      </w:r>
      <w:r w:rsidR="00000981" w:rsidRPr="0052049E">
        <w:t>,</w:t>
      </w:r>
      <w:r w:rsidRPr="0052049E">
        <w:t xml:space="preserve"> po sucu tog suda </w:t>
      </w:r>
      <w:r w:rsidR="00B839D4" w:rsidRPr="0052049E">
        <w:t>D</w:t>
      </w:r>
      <w:r w:rsidR="00BD517B" w:rsidRPr="0052049E">
        <w:t>iani Butigan Granić</w:t>
      </w:r>
      <w:r w:rsidRPr="0052049E">
        <w:t xml:space="preserve"> u stečajnom postupku nad dužnikom</w:t>
      </w:r>
      <w:r w:rsidR="00194277" w:rsidRPr="0052049E">
        <w:t xml:space="preserve"> PODUZETNIČKA ZONA OPUZEN d.o.o. u stečaju, Opuzen, </w:t>
      </w:r>
      <w:r w:rsidRPr="0052049E">
        <w:t>zastupanog po stečajnom upravitelju</w:t>
      </w:r>
      <w:r w:rsidR="00194277" w:rsidRPr="0052049E">
        <w:t xml:space="preserve"> Ivanki Sušić</w:t>
      </w:r>
      <w:r w:rsidR="00000981" w:rsidRPr="0052049E">
        <w:t xml:space="preserve">, iz Dubrovnika, </w:t>
      </w:r>
      <w:r w:rsidRPr="0052049E">
        <w:t>dana</w:t>
      </w:r>
      <w:r w:rsidR="00A41D44" w:rsidRPr="0052049E">
        <w:t xml:space="preserve"> </w:t>
      </w:r>
      <w:r w:rsidR="0052049E" w:rsidRPr="0052049E">
        <w:t>24. rujna</w:t>
      </w:r>
      <w:r w:rsidR="00637B43" w:rsidRPr="0052049E">
        <w:t xml:space="preserve"> 2015</w:t>
      </w:r>
      <w:r w:rsidR="00C638BC" w:rsidRPr="0052049E">
        <w:t>.g.</w:t>
      </w:r>
      <w:r w:rsidRPr="0052049E">
        <w:t xml:space="preserve"> </w:t>
      </w:r>
    </w:p>
    <w:p w:rsidRDefault="00004109" w:rsidP="00004109" w:rsidR="00004109" w:rsidRPr="0052049E">
      <w:pPr>
        <w:jc w:val="both"/>
      </w:pPr>
    </w:p>
    <w:p w:rsidRDefault="00004109" w:rsidP="00004109" w:rsidR="00004109" w:rsidRPr="0052049E">
      <w:pPr>
        <w:jc w:val="both"/>
      </w:pPr>
    </w:p>
    <w:p w:rsidRDefault="00B826D1" w:rsidP="00004109" w:rsidR="00004109" w:rsidRPr="0052049E">
      <w:pPr>
        <w:jc w:val="center"/>
        <w:rPr>
          <w:b/>
        </w:rPr>
      </w:pPr>
      <w:r w:rsidRPr="0052049E">
        <w:rPr>
          <w:b/>
        </w:rPr>
        <w:t xml:space="preserve">z a k l j u č i o    j e </w:t>
      </w:r>
    </w:p>
    <w:p w:rsidRDefault="0000481B" w:rsidP="0000481B" w:rsidR="0000481B" w:rsidRPr="0052049E">
      <w:pPr>
        <w:jc w:val="both"/>
        <w:rPr>
          <w:b/>
        </w:rPr>
      </w:pPr>
    </w:p>
    <w:p w:rsidRDefault="0000481B" w:rsidP="004A6A74" w:rsidR="00CF1FE5" w:rsidRPr="0052049E">
      <w:pPr>
        <w:ind w:hanging="705" w:left="705"/>
        <w:jc w:val="both"/>
      </w:pPr>
      <w:r w:rsidRPr="0052049E">
        <w:rPr>
          <w:b/>
        </w:rPr>
        <w:t>I</w:t>
      </w:r>
      <w:r w:rsidRPr="0052049E">
        <w:tab/>
      </w:r>
      <w:r w:rsidR="004A6A74" w:rsidRPr="0052049E">
        <w:tab/>
      </w:r>
      <w:r w:rsidR="009E489D" w:rsidRPr="0052049E">
        <w:t>Određuje</w:t>
      </w:r>
      <w:r w:rsidR="00004109" w:rsidRPr="0052049E">
        <w:t xml:space="preserve"> se </w:t>
      </w:r>
      <w:r w:rsidR="00111A9F" w:rsidRPr="0052049E">
        <w:t xml:space="preserve">u stečajnom postupku prodaja </w:t>
      </w:r>
      <w:r w:rsidR="00A41D44" w:rsidRPr="0052049E">
        <w:t>dijela imovine</w:t>
      </w:r>
      <w:r w:rsidR="00111A9F" w:rsidRPr="0052049E">
        <w:t xml:space="preserve"> stečajnog dužnika i to</w:t>
      </w:r>
      <w:r w:rsidR="00C10ABD" w:rsidRPr="0052049E">
        <w:t xml:space="preserve"> nekretnina oznake</w:t>
      </w:r>
      <w:r w:rsidR="00111A9F" w:rsidRPr="0052049E">
        <w:t>:</w:t>
      </w:r>
      <w:r w:rsidR="00CF1FE5" w:rsidRPr="0052049E">
        <w:t xml:space="preserve"> </w:t>
      </w:r>
    </w:p>
    <w:p w:rsidRDefault="00CF1FE5" w:rsidP="00CF1FE5" w:rsidR="00CF1FE5" w:rsidRPr="0052049E">
      <w:pPr>
        <w:ind w:firstLine="360"/>
        <w:jc w:val="both"/>
      </w:pPr>
    </w:p>
    <w:p w:rsidRDefault="00000981" w:rsidP="00000981" w:rsidR="00C10ABD" w:rsidRPr="0052049E">
      <w:pPr>
        <w:ind w:hanging="705" w:left="705"/>
        <w:jc w:val="both"/>
      </w:pPr>
      <w:r w:rsidRPr="0052049E">
        <w:tab/>
      </w:r>
      <w:r w:rsidR="00F91305" w:rsidRPr="0052049E">
        <w:t xml:space="preserve">kat.čes. </w:t>
      </w:r>
      <w:r w:rsidR="00C01357" w:rsidRPr="0052049E">
        <w:t>1542/11</w:t>
      </w:r>
      <w:r w:rsidR="00797966" w:rsidRPr="0052049E">
        <w:t xml:space="preserve"> upisana u k.o. Opuzen – </w:t>
      </w:r>
      <w:r w:rsidR="00F91305" w:rsidRPr="0052049E">
        <w:t>gradilište površine 1.306</w:t>
      </w:r>
      <w:r w:rsidR="00C215DC" w:rsidRPr="0052049E">
        <w:t xml:space="preserve"> </w:t>
      </w:r>
      <w:r w:rsidR="00797966" w:rsidRPr="0052049E">
        <w:t>m2</w:t>
      </w:r>
      <w:r w:rsidRPr="0052049E">
        <w:t xml:space="preserve"> </w:t>
      </w:r>
    </w:p>
    <w:p w:rsidRDefault="00CF1FE5" w:rsidP="00CF1FE5" w:rsidR="00CF1FE5" w:rsidRPr="0052049E">
      <w:pPr>
        <w:jc w:val="both"/>
      </w:pPr>
    </w:p>
    <w:p w:rsidRDefault="009E489D" w:rsidP="00A41D44" w:rsidR="00A41D44" w:rsidRPr="0052049E">
      <w:pPr>
        <w:jc w:val="both"/>
      </w:pPr>
      <w:r w:rsidRPr="0052049E">
        <w:rPr>
          <w:b/>
        </w:rPr>
        <w:t>I</w:t>
      </w:r>
      <w:r w:rsidR="0000481B" w:rsidRPr="0052049E">
        <w:rPr>
          <w:b/>
        </w:rPr>
        <w:t>I</w:t>
      </w:r>
      <w:r w:rsidRPr="0052049E">
        <w:rPr>
          <w:b/>
        </w:rPr>
        <w:tab/>
      </w:r>
      <w:r w:rsidR="00E66AAE" w:rsidRPr="0052049E">
        <w:t xml:space="preserve">Utvrđuje se </w:t>
      </w:r>
      <w:r w:rsidR="00A41D44" w:rsidRPr="0052049E">
        <w:t xml:space="preserve">s početna cijena od </w:t>
      </w:r>
      <w:r w:rsidR="0052049E" w:rsidRPr="0052049E">
        <w:t>990</w:t>
      </w:r>
      <w:r w:rsidR="000A70C6" w:rsidRPr="0052049E">
        <w:t>.</w:t>
      </w:r>
      <w:r w:rsidR="00776C0D" w:rsidRPr="0052049E">
        <w:t>0</w:t>
      </w:r>
      <w:r w:rsidR="000A70C6" w:rsidRPr="0052049E">
        <w:t xml:space="preserve">00,00 </w:t>
      </w:r>
      <w:r w:rsidR="00A41D44" w:rsidRPr="0052049E">
        <w:t>kuna,</w:t>
      </w:r>
    </w:p>
    <w:p w:rsidRDefault="00111A9F" w:rsidP="00F246EF" w:rsidR="00111A9F" w:rsidRPr="0052049E">
      <w:pPr>
        <w:ind w:hanging="705" w:left="705"/>
        <w:jc w:val="both"/>
        <w:rPr>
          <w:b/>
        </w:rPr>
      </w:pPr>
    </w:p>
    <w:p w:rsidRDefault="009E489D" w:rsidP="007F2BC2" w:rsidR="004A6A74" w:rsidRPr="0052049E">
      <w:pPr>
        <w:ind w:hanging="705" w:left="705"/>
        <w:jc w:val="both"/>
        <w:rPr>
          <w:b/>
        </w:rPr>
      </w:pPr>
      <w:r w:rsidRPr="0052049E">
        <w:rPr>
          <w:b/>
        </w:rPr>
        <w:t>II</w:t>
      </w:r>
      <w:r w:rsidR="0000481B" w:rsidRPr="0052049E">
        <w:rPr>
          <w:b/>
        </w:rPr>
        <w:t>I</w:t>
      </w:r>
      <w:r w:rsidRPr="0052049E">
        <w:rPr>
          <w:b/>
        </w:rPr>
        <w:tab/>
      </w:r>
      <w:r w:rsidR="00A63F66" w:rsidRPr="0052049E">
        <w:t>Ne</w:t>
      </w:r>
      <w:r w:rsidR="00B25F7A" w:rsidRPr="0052049E">
        <w:t>kretnina</w:t>
      </w:r>
      <w:r w:rsidR="00E66AAE" w:rsidRPr="0052049E">
        <w:t xml:space="preserve"> </w:t>
      </w:r>
      <w:r w:rsidR="00A41D44" w:rsidRPr="0052049E">
        <w:t xml:space="preserve">iz točke I ovog </w:t>
      </w:r>
      <w:r w:rsidR="0000481B" w:rsidRPr="0052049E">
        <w:t>rješenja</w:t>
      </w:r>
      <w:r w:rsidR="00A41D44" w:rsidRPr="0052049E">
        <w:t xml:space="preserve"> </w:t>
      </w:r>
      <w:r w:rsidR="00E66AAE" w:rsidRPr="0052049E">
        <w:t xml:space="preserve">će se prodati </w:t>
      </w:r>
      <w:r w:rsidR="007F2BC2" w:rsidRPr="0052049E">
        <w:t xml:space="preserve">prikupljanjem </w:t>
      </w:r>
      <w:r w:rsidR="00A41D44" w:rsidRPr="0052049E">
        <w:t xml:space="preserve">na </w:t>
      </w:r>
      <w:r w:rsidR="004356E6">
        <w:t xml:space="preserve">XIV. </w:t>
      </w:r>
      <w:r w:rsidR="00A41D44" w:rsidRPr="0052049E">
        <w:t xml:space="preserve">usmenoj javnoj dražbi koja će se održati na Trgovačkom sudu u Dubrovniku, Dr. Ante Starčevića 23, sudnica </w:t>
      </w:r>
      <w:r w:rsidR="0000481B" w:rsidRPr="0052049E">
        <w:t>2</w:t>
      </w:r>
      <w:r w:rsidR="00A41D44" w:rsidRPr="0052049E">
        <w:t xml:space="preserve">, </w:t>
      </w:r>
      <w:r w:rsidR="0052049E" w:rsidRPr="0052049E">
        <w:t xml:space="preserve">dana 6. studenog </w:t>
      </w:r>
      <w:r w:rsidR="005C0663" w:rsidRPr="0052049E">
        <w:t>2015</w:t>
      </w:r>
      <w:r w:rsidR="00C638BC" w:rsidRPr="0052049E">
        <w:t>.g. u</w:t>
      </w:r>
      <w:r w:rsidR="007F2BC2" w:rsidRPr="0052049E">
        <w:t xml:space="preserve"> </w:t>
      </w:r>
      <w:r w:rsidR="00797966" w:rsidRPr="0052049E">
        <w:t>9</w:t>
      </w:r>
      <w:r w:rsidR="00A41D44" w:rsidRPr="0052049E">
        <w:t>,</w:t>
      </w:r>
      <w:r w:rsidR="00F91305" w:rsidRPr="0052049E">
        <w:t>45</w:t>
      </w:r>
      <w:r w:rsidR="007F2BC2" w:rsidRPr="0052049E">
        <w:t xml:space="preserve"> sati.</w:t>
      </w:r>
      <w:r w:rsidR="004A6A74" w:rsidRPr="0052049E">
        <w:rPr>
          <w:b/>
        </w:rPr>
        <w:t xml:space="preserve"> </w:t>
      </w:r>
    </w:p>
    <w:p w:rsidRDefault="004A6A74" w:rsidP="004A6A74" w:rsidR="00E66AAE" w:rsidRPr="0052049E">
      <w:pPr>
        <w:ind w:left="705"/>
        <w:jc w:val="both"/>
        <w:rPr>
          <w:b/>
          <w:i/>
        </w:rPr>
      </w:pPr>
      <w:r w:rsidRPr="0052049E">
        <w:t>Nekretnina se ne može prodati ispod utvrđene cijene</w:t>
      </w:r>
      <w:r w:rsidR="007F2BC2" w:rsidRPr="0052049E">
        <w:rPr>
          <w:b/>
          <w:i/>
        </w:rPr>
        <w:t xml:space="preserve"> </w:t>
      </w:r>
    </w:p>
    <w:p w:rsidRDefault="00E66AAE" w:rsidP="00004109" w:rsidR="00E66AAE" w:rsidRPr="0052049E">
      <w:pPr>
        <w:jc w:val="both"/>
        <w:rPr>
          <w:b/>
        </w:rPr>
      </w:pPr>
    </w:p>
    <w:p w:rsidRDefault="00E66AAE" w:rsidP="00E66AAE" w:rsidR="00004109" w:rsidRPr="0052049E">
      <w:pPr>
        <w:ind w:hanging="705" w:left="705"/>
        <w:jc w:val="both"/>
      </w:pPr>
      <w:r w:rsidRPr="0052049E">
        <w:rPr>
          <w:b/>
        </w:rPr>
        <w:t>I</w:t>
      </w:r>
      <w:r w:rsidR="0000481B" w:rsidRPr="0052049E">
        <w:rPr>
          <w:b/>
        </w:rPr>
        <w:t>V</w:t>
      </w:r>
      <w:r w:rsidRPr="0052049E">
        <w:rPr>
          <w:b/>
        </w:rPr>
        <w:tab/>
      </w:r>
      <w:r w:rsidRPr="0052049E">
        <w:t xml:space="preserve">Na </w:t>
      </w:r>
      <w:r w:rsidR="00C10ABD" w:rsidRPr="0052049E">
        <w:t>nekretnini</w:t>
      </w:r>
      <w:r w:rsidRPr="0052049E">
        <w:t xml:space="preserve"> postoji razlučno pravo u korist </w:t>
      </w:r>
      <w:r w:rsidR="00797966" w:rsidRPr="0052049E">
        <w:t>Republike Hrvatske.</w:t>
      </w:r>
    </w:p>
    <w:p w:rsidRDefault="00E66AAE" w:rsidP="00E66AAE" w:rsidR="00E66AAE" w:rsidRPr="0052049E">
      <w:pPr>
        <w:ind w:hanging="705" w:left="705"/>
        <w:jc w:val="both"/>
      </w:pPr>
    </w:p>
    <w:p w:rsidRDefault="00E66AAE" w:rsidP="00E66AAE" w:rsidR="009637B4" w:rsidRPr="0052049E">
      <w:pPr>
        <w:ind w:hanging="705" w:left="705"/>
        <w:jc w:val="both"/>
      </w:pPr>
      <w:r w:rsidRPr="0052049E">
        <w:rPr>
          <w:b/>
        </w:rPr>
        <w:t>V</w:t>
      </w:r>
      <w:r w:rsidRPr="0052049E">
        <w:rPr>
          <w:b/>
        </w:rPr>
        <w:tab/>
      </w:r>
      <w:r w:rsidRPr="0052049E">
        <w:rPr>
          <w:b/>
        </w:rPr>
        <w:tab/>
      </w:r>
      <w:r w:rsidRPr="0052049E">
        <w:t xml:space="preserve">Kao kupci mogu sudjelovati samo osobe koje uplate jamčevinu u iznosu od </w:t>
      </w:r>
      <w:r w:rsidR="004A6A74" w:rsidRPr="0052049E">
        <w:t>10</w:t>
      </w:r>
      <w:r w:rsidR="007F2BC2" w:rsidRPr="0052049E">
        <w:t xml:space="preserve"> % od utvrđene vrijednosti nekretnine</w:t>
      </w:r>
      <w:r w:rsidRPr="0052049E">
        <w:t xml:space="preserve">, koja se plaća na račun </w:t>
      </w:r>
      <w:r w:rsidR="00DE4EF5" w:rsidRPr="0052049E">
        <w:t xml:space="preserve">Trgovačkog suda u Splitu broj </w:t>
      </w:r>
      <w:r w:rsidR="00C638BC" w:rsidRPr="0052049E">
        <w:t>HR1623900011300000664</w:t>
      </w:r>
      <w:r w:rsidR="00194277" w:rsidRPr="0052049E">
        <w:t>, poziv na broj: 10-192012</w:t>
      </w:r>
      <w:r w:rsidR="00DE4EF5" w:rsidRPr="0052049E">
        <w:t xml:space="preserve"> kod Hrvatske poštanske banke d.d. </w:t>
      </w:r>
      <w:r w:rsidRPr="0052049E">
        <w:t xml:space="preserve">zaključno do </w:t>
      </w:r>
      <w:r w:rsidR="0052049E" w:rsidRPr="0052049E">
        <w:t>4. studenog</w:t>
      </w:r>
      <w:r w:rsidR="005C0663" w:rsidRPr="0052049E">
        <w:t xml:space="preserve"> 2015</w:t>
      </w:r>
      <w:r w:rsidR="00C638BC" w:rsidRPr="0052049E">
        <w:t>.g.</w:t>
      </w:r>
      <w:r w:rsidRPr="0052049E">
        <w:t xml:space="preserve"> Jamčevina koja zaključno s navedenim danom ne prispije na označeni račun smatrat će se da nije plaćena. Potvrda o uplaćenoj jamčevini zajedno sa </w:t>
      </w:r>
      <w:r w:rsidR="000C0DBD" w:rsidRPr="0052049E">
        <w:t>p</w:t>
      </w:r>
      <w:r w:rsidR="00D21EC9" w:rsidRPr="0052049E">
        <w:t>rijavom za dražbovanje koja sadrži podatke o ponuditelju (preslik</w:t>
      </w:r>
      <w:r w:rsidR="007502CE" w:rsidRPr="0052049E">
        <w:t>u</w:t>
      </w:r>
      <w:r w:rsidR="00D21EC9" w:rsidRPr="0052049E">
        <w:t xml:space="preserve"> osobne iskaznice ili upisa u nadležni registar) </w:t>
      </w:r>
      <w:r w:rsidR="000C0DBD" w:rsidRPr="0052049E">
        <w:t xml:space="preserve">mora se </w:t>
      </w:r>
      <w:r w:rsidR="00D22521" w:rsidRPr="0052049E">
        <w:t>dostav</w:t>
      </w:r>
      <w:r w:rsidR="000C0DBD" w:rsidRPr="0052049E">
        <w:t>iti</w:t>
      </w:r>
      <w:r w:rsidR="00D22521" w:rsidRPr="0052049E">
        <w:t xml:space="preserve"> do zaključno </w:t>
      </w:r>
      <w:r w:rsidR="0052049E" w:rsidRPr="0052049E">
        <w:t xml:space="preserve">4. studenog </w:t>
      </w:r>
      <w:r w:rsidR="005C0663" w:rsidRPr="0052049E">
        <w:t>2015</w:t>
      </w:r>
      <w:r w:rsidR="00C638BC" w:rsidRPr="0052049E">
        <w:t>.g.</w:t>
      </w:r>
      <w:r w:rsidR="0000481B" w:rsidRPr="0052049E">
        <w:t xml:space="preserve"> </w:t>
      </w:r>
      <w:r w:rsidR="00D21EC9" w:rsidRPr="0052049E">
        <w:t xml:space="preserve">u sudski spis pod posl.br. St. </w:t>
      </w:r>
      <w:r w:rsidR="002A029F" w:rsidRPr="0052049E">
        <w:t>19/2012</w:t>
      </w:r>
      <w:r w:rsidR="00D21EC9" w:rsidRPr="0052049E">
        <w:t>.</w:t>
      </w:r>
      <w:r w:rsidR="00D22521" w:rsidRPr="0052049E">
        <w:t xml:space="preserve"> Kasnije pristigle p</w:t>
      </w:r>
      <w:r w:rsidR="00D21EC9" w:rsidRPr="0052049E">
        <w:t>rijave</w:t>
      </w:r>
      <w:r w:rsidR="00D22521" w:rsidRPr="0052049E">
        <w:t xml:space="preserve"> smatrat će se nepravodobnim i ne</w:t>
      </w:r>
      <w:r w:rsidR="000C0DBD" w:rsidRPr="0052049E">
        <w:t xml:space="preserve">će se </w:t>
      </w:r>
      <w:r w:rsidR="00D21EC9" w:rsidRPr="0052049E">
        <w:t>uzeti u obzir</w:t>
      </w:r>
      <w:r w:rsidR="00D22521" w:rsidRPr="0052049E">
        <w:t xml:space="preserve">. Ponuditeljima kojima ponuda ne bude prihvaćena jamčevina će se vratiti u roku od </w:t>
      </w:r>
      <w:r w:rsidR="009637B4" w:rsidRPr="0052049E">
        <w:t>3</w:t>
      </w:r>
      <w:r w:rsidR="00D22521" w:rsidRPr="0052049E">
        <w:t xml:space="preserve"> dana</w:t>
      </w:r>
      <w:r w:rsidR="007502CE" w:rsidRPr="0052049E">
        <w:t xml:space="preserve"> od uplate </w:t>
      </w:r>
      <w:r w:rsidR="00B5328B" w:rsidRPr="0052049E">
        <w:t>kupovn</w:t>
      </w:r>
      <w:r w:rsidR="009637B4" w:rsidRPr="0052049E">
        <w:t xml:space="preserve">ine, bez kamata. </w:t>
      </w:r>
    </w:p>
    <w:p w:rsidRDefault="004A6A74" w:rsidP="00E66AAE" w:rsidR="004A6A74" w:rsidRPr="0052049E">
      <w:pPr>
        <w:ind w:hanging="705" w:left="705"/>
        <w:jc w:val="both"/>
      </w:pPr>
    </w:p>
    <w:p w:rsidRDefault="004A6A74" w:rsidP="004A6A74" w:rsidR="004A6A74" w:rsidRPr="0052049E">
      <w:pPr>
        <w:ind w:hanging="705" w:left="705"/>
        <w:jc w:val="both"/>
      </w:pPr>
      <w:r w:rsidRPr="0052049E">
        <w:rPr>
          <w:b/>
        </w:rPr>
        <w:lastRenderedPageBreak/>
        <w:t>VI</w:t>
      </w:r>
      <w:r w:rsidRPr="0052049E">
        <w:tab/>
        <w:t xml:space="preserve">Kupac je dužan položiti kupovinu u roku od 15 dana od primitka rješenja o dosudi. Sve poreze, pristojbe i druge troškove u svezi s prodajom i prijenosom vlasništva snosi kupac o dospjelosti. </w:t>
      </w:r>
    </w:p>
    <w:p w:rsidRDefault="004A6A74" w:rsidP="00E66AAE" w:rsidR="004A6A74" w:rsidRPr="0052049E">
      <w:pPr>
        <w:ind w:hanging="705" w:left="705"/>
        <w:jc w:val="both"/>
      </w:pPr>
    </w:p>
    <w:p w:rsidRDefault="00CF1FE5" w:rsidP="00E66AAE" w:rsidR="004A6A74" w:rsidRPr="0052049E">
      <w:pPr>
        <w:ind w:hanging="705" w:left="705"/>
        <w:jc w:val="both"/>
      </w:pPr>
      <w:r w:rsidRPr="0052049E">
        <w:rPr>
          <w:b/>
        </w:rPr>
        <w:t>VI</w:t>
      </w:r>
      <w:r w:rsidR="001C2667" w:rsidRPr="0052049E">
        <w:rPr>
          <w:b/>
        </w:rPr>
        <w:t>I</w:t>
      </w:r>
      <w:r w:rsidR="009637B4" w:rsidRPr="0052049E">
        <w:rPr>
          <w:b/>
        </w:rPr>
        <w:tab/>
      </w:r>
      <w:r w:rsidR="009637B4" w:rsidRPr="0052049E">
        <w:t>Ako kupac koji je stavio najpovoljniju ponudu ne položi kupovinu u cijel</w:t>
      </w:r>
      <w:r w:rsidR="004A6A74" w:rsidRPr="0052049E">
        <w:t>osti u roku iz ovog rješenja</w:t>
      </w:r>
      <w:r w:rsidR="00BA6DEE" w:rsidRPr="0052049E">
        <w:t>, nekretnina</w:t>
      </w:r>
      <w:r w:rsidR="009637B4" w:rsidRPr="0052049E">
        <w:t xml:space="preserve"> će se dosuditi kupcima koji su ponudili nižu cijenu, redom prema veličini cijene koju su ponudili. </w:t>
      </w:r>
    </w:p>
    <w:p w:rsidRDefault="004A6A74" w:rsidP="00E66AAE" w:rsidR="004A6A74" w:rsidRPr="0052049E">
      <w:pPr>
        <w:ind w:hanging="705" w:left="705"/>
        <w:jc w:val="both"/>
      </w:pPr>
    </w:p>
    <w:p w:rsidRDefault="004A6A74" w:rsidP="004A6A74" w:rsidR="004A6A74" w:rsidRPr="0052049E">
      <w:pPr>
        <w:ind w:hanging="705" w:left="705"/>
        <w:jc w:val="both"/>
      </w:pPr>
      <w:r w:rsidRPr="0052049E">
        <w:rPr>
          <w:b/>
        </w:rPr>
        <w:t>VIII</w:t>
      </w:r>
      <w:r w:rsidRPr="0052049E">
        <w:rPr>
          <w:b/>
        </w:rPr>
        <w:tab/>
      </w:r>
      <w:r w:rsidRPr="0052049E">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915573" w:rsidP="00E66AAE" w:rsidR="00915573" w:rsidRPr="0052049E">
      <w:pPr>
        <w:ind w:hanging="705" w:left="705"/>
        <w:jc w:val="both"/>
      </w:pPr>
    </w:p>
    <w:p w:rsidRDefault="001C2667" w:rsidP="00E66AAE" w:rsidR="00915573" w:rsidRPr="0052049E">
      <w:pPr>
        <w:ind w:hanging="705" w:left="705"/>
        <w:jc w:val="both"/>
      </w:pPr>
      <w:r w:rsidRPr="0052049E">
        <w:rPr>
          <w:b/>
        </w:rPr>
        <w:t>I</w:t>
      </w:r>
      <w:r w:rsidR="004A6A74" w:rsidRPr="0052049E">
        <w:rPr>
          <w:b/>
        </w:rPr>
        <w:t>X</w:t>
      </w:r>
      <w:r w:rsidR="00915573" w:rsidRPr="0052049E">
        <w:rPr>
          <w:b/>
        </w:rPr>
        <w:tab/>
      </w:r>
      <w:r w:rsidR="00915573" w:rsidRPr="0052049E">
        <w:t>Ovaj zaključak bit će objavljen isticanjem na oglasnoj ploči Trgovačkog suda</w:t>
      </w:r>
      <w:r w:rsidR="00000981" w:rsidRPr="0052049E">
        <w:t xml:space="preserve"> u Splitu, Stalna služba u </w:t>
      </w:r>
      <w:r w:rsidR="00915573" w:rsidRPr="0052049E">
        <w:t xml:space="preserve"> Dubrovniku</w:t>
      </w:r>
      <w:r w:rsidR="002B3869" w:rsidRPr="0052049E">
        <w:t>, te u jednom od dnevnih listova.</w:t>
      </w:r>
    </w:p>
    <w:p w:rsidRDefault="00915573" w:rsidP="00E66AAE" w:rsidR="00915573" w:rsidRPr="0052049E">
      <w:pPr>
        <w:ind w:hanging="705" w:left="705"/>
        <w:jc w:val="both"/>
      </w:pPr>
    </w:p>
    <w:p w:rsidRDefault="001C2667" w:rsidP="004A6A74" w:rsidR="004A6A74" w:rsidRPr="0052049E">
      <w:pPr>
        <w:ind w:hanging="705" w:left="705"/>
        <w:jc w:val="both"/>
      </w:pPr>
      <w:r w:rsidRPr="0052049E">
        <w:rPr>
          <w:b/>
        </w:rPr>
        <w:t>X</w:t>
      </w:r>
      <w:r w:rsidR="00915573" w:rsidRPr="0052049E">
        <w:rPr>
          <w:b/>
        </w:rPr>
        <w:tab/>
      </w:r>
      <w:r w:rsidR="004A6A74" w:rsidRPr="0052049E">
        <w:t xml:space="preserve">Zaključak o prodaji dostavit će se zemljišnoknjižnom odjelu Općinskog suda u </w:t>
      </w:r>
      <w:r w:rsidR="00B30961" w:rsidRPr="0052049E">
        <w:t xml:space="preserve">Metkoviću </w:t>
      </w:r>
      <w:r w:rsidR="004A6A74" w:rsidRPr="0052049E">
        <w:t>radi upisa zabilježbe zaključka o prodaji nekretnine.</w:t>
      </w:r>
    </w:p>
    <w:p w:rsidRDefault="00D21EC9" w:rsidP="00915573" w:rsidR="00D21EC9" w:rsidRPr="0052049E">
      <w:pPr>
        <w:ind w:hanging="705" w:left="705"/>
        <w:jc w:val="both"/>
      </w:pPr>
    </w:p>
    <w:p w:rsidRDefault="002B3869" w:rsidP="002B3869" w:rsidR="002B3869" w:rsidRPr="0052049E">
      <w:pPr>
        <w:ind w:hanging="705" w:left="705"/>
        <w:jc w:val="both"/>
      </w:pPr>
      <w:r w:rsidRPr="0052049E">
        <w:rPr>
          <w:b/>
        </w:rPr>
        <w:t>XI</w:t>
      </w:r>
      <w:r w:rsidRPr="0052049E">
        <w:rPr>
          <w:b/>
        </w:rPr>
        <w:tab/>
      </w:r>
      <w:r w:rsidRPr="0052049E">
        <w:t>Nalaže se stečajnom upravitelju u roku objaviti oglas za prodaju nekretnina uz u ovom zaključku navedene uvjete prodaje</w:t>
      </w:r>
      <w:r w:rsidR="007106C3" w:rsidRPr="0052049E">
        <w:t>, te isti oglas dostaviti Hrvatskoj gospodarskoj komori radi upisa u očevidnik nekretnina</w:t>
      </w:r>
      <w:r w:rsidRPr="0052049E">
        <w:t xml:space="preserve">. </w:t>
      </w:r>
    </w:p>
    <w:p w:rsidRDefault="002B3869" w:rsidP="00915573" w:rsidR="002B3869" w:rsidRPr="0052049E">
      <w:pPr>
        <w:ind w:hanging="705" w:left="705"/>
        <w:jc w:val="both"/>
      </w:pPr>
    </w:p>
    <w:p w:rsidRDefault="00CF1FE5" w:rsidP="00915573" w:rsidR="00D21EC9" w:rsidRPr="0052049E">
      <w:pPr>
        <w:ind w:hanging="705" w:left="705"/>
        <w:jc w:val="both"/>
      </w:pPr>
      <w:r w:rsidRPr="0052049E">
        <w:rPr>
          <w:b/>
        </w:rPr>
        <w:t>X</w:t>
      </w:r>
      <w:r w:rsidR="002B3869" w:rsidRPr="0052049E">
        <w:rPr>
          <w:b/>
        </w:rPr>
        <w:t>II</w:t>
      </w:r>
      <w:r w:rsidR="00D21EC9" w:rsidRPr="0052049E">
        <w:rPr>
          <w:b/>
        </w:rPr>
        <w:tab/>
      </w:r>
      <w:r w:rsidR="00D21EC9" w:rsidRPr="0052049E">
        <w:t>Dodatne</w:t>
      </w:r>
      <w:r w:rsidR="007502CE" w:rsidRPr="0052049E">
        <w:t xml:space="preserve"> </w:t>
      </w:r>
      <w:r w:rsidR="00D21EC9" w:rsidRPr="0052049E">
        <w:t>informacije moguće je dobiti</w:t>
      </w:r>
      <w:r w:rsidR="007502CE" w:rsidRPr="0052049E">
        <w:t xml:space="preserve"> </w:t>
      </w:r>
      <w:r w:rsidR="002A029F" w:rsidRPr="0052049E">
        <w:t>kod stečajnog upravitelja Ivanke Sušić</w:t>
      </w:r>
      <w:r w:rsidR="00D21EC9" w:rsidRPr="0052049E">
        <w:t xml:space="preserve"> na broj</w:t>
      </w:r>
      <w:r w:rsidR="007502CE" w:rsidRPr="0052049E">
        <w:t xml:space="preserve"> </w:t>
      </w:r>
      <w:r w:rsidR="00D21EC9" w:rsidRPr="0052049E">
        <w:t>mo</w:t>
      </w:r>
      <w:r w:rsidR="007502CE" w:rsidRPr="0052049E">
        <w:t>b</w:t>
      </w:r>
      <w:r w:rsidR="00D21EC9" w:rsidRPr="0052049E">
        <w:t>ilnog telefona</w:t>
      </w:r>
      <w:r w:rsidR="00194277" w:rsidRPr="0052049E">
        <w:t xml:space="preserve"> 0915164792 </w:t>
      </w:r>
      <w:r w:rsidR="00D21EC9" w:rsidRPr="0052049E">
        <w:t>od 9 do 13 sati, svaki radni dan.</w:t>
      </w:r>
    </w:p>
    <w:p w:rsidRDefault="00D21EC9" w:rsidP="00DF0D25" w:rsidR="00D21EC9" w:rsidRPr="0052049E">
      <w:pPr>
        <w:jc w:val="both"/>
      </w:pPr>
    </w:p>
    <w:p w:rsidRDefault="007F2BC2" w:rsidP="00004109" w:rsidR="007F2BC2" w:rsidRPr="0052049E">
      <w:pPr>
        <w:jc w:val="center"/>
        <w:rPr>
          <w:b/>
        </w:rPr>
      </w:pPr>
    </w:p>
    <w:p w:rsidRDefault="00004109" w:rsidP="00004109" w:rsidR="00004109" w:rsidRPr="0052049E">
      <w:pPr>
        <w:jc w:val="center"/>
        <w:rPr>
          <w:b/>
        </w:rPr>
      </w:pPr>
      <w:r w:rsidRPr="0052049E">
        <w:rPr>
          <w:b/>
        </w:rPr>
        <w:t>Obrazloženje</w:t>
      </w:r>
    </w:p>
    <w:p w:rsidRDefault="00000981" w:rsidP="00004109" w:rsidR="00000981" w:rsidRPr="0052049E">
      <w:pPr>
        <w:jc w:val="center"/>
        <w:rPr>
          <w:b/>
        </w:rPr>
      </w:pPr>
    </w:p>
    <w:p w:rsidRDefault="00004109" w:rsidP="00004109" w:rsidR="00004109" w:rsidRPr="0052049E">
      <w:pPr>
        <w:jc w:val="center"/>
        <w:rPr>
          <w:b/>
        </w:rPr>
      </w:pPr>
    </w:p>
    <w:p w:rsidRDefault="00D21EC9" w:rsidP="007502CE" w:rsidR="00D21EC9" w:rsidRPr="0052049E">
      <w:pPr>
        <w:ind w:firstLine="708"/>
        <w:jc w:val="both"/>
      </w:pPr>
      <w:r w:rsidRPr="0052049E">
        <w:t>Rj</w:t>
      </w:r>
      <w:r w:rsidR="0074738B" w:rsidRPr="0052049E">
        <w:t>e</w:t>
      </w:r>
      <w:r w:rsidR="002A029F" w:rsidRPr="0052049E">
        <w:t>šenjem ovog suda posl.br. St. 1</w:t>
      </w:r>
      <w:r w:rsidR="0074738B" w:rsidRPr="0052049E">
        <w:t>9/201</w:t>
      </w:r>
      <w:r w:rsidR="00194277" w:rsidRPr="0052049E">
        <w:t>2</w:t>
      </w:r>
      <w:r w:rsidRPr="0052049E">
        <w:t xml:space="preserve"> od </w:t>
      </w:r>
      <w:r w:rsidR="002A029F" w:rsidRPr="0052049E">
        <w:t>16</w:t>
      </w:r>
      <w:r w:rsidRPr="0052049E">
        <w:t xml:space="preserve">. </w:t>
      </w:r>
      <w:r w:rsidR="002A029F" w:rsidRPr="0052049E">
        <w:t>ožujka</w:t>
      </w:r>
      <w:r w:rsidR="0074738B" w:rsidRPr="0052049E">
        <w:t xml:space="preserve"> 2012</w:t>
      </w:r>
      <w:r w:rsidRPr="0052049E">
        <w:t>. g</w:t>
      </w:r>
      <w:r w:rsidR="007502CE" w:rsidRPr="0052049E">
        <w:t>o</w:t>
      </w:r>
      <w:r w:rsidRPr="0052049E">
        <w:t>dine otvoren je stečajni postupak nad stečajnim dužnikom.</w:t>
      </w:r>
      <w:r w:rsidR="00004109" w:rsidRPr="0052049E">
        <w:tab/>
      </w:r>
    </w:p>
    <w:p w:rsidRDefault="007502CE" w:rsidP="007502CE" w:rsidR="007502CE" w:rsidRPr="0052049E">
      <w:pPr>
        <w:ind w:firstLine="708"/>
        <w:jc w:val="both"/>
      </w:pPr>
    </w:p>
    <w:p w:rsidRDefault="002B3869" w:rsidP="007502CE" w:rsidR="007502CE" w:rsidRPr="0052049E">
      <w:pPr>
        <w:ind w:firstLine="708"/>
        <w:jc w:val="both"/>
      </w:pPr>
      <w:r w:rsidRPr="0052049E">
        <w:t xml:space="preserve">Na nekretninama koje posjeduje stečajni dužnik i koje su </w:t>
      </w:r>
      <w:r w:rsidR="007502CE" w:rsidRPr="0052049E">
        <w:t>naveden</w:t>
      </w:r>
      <w:r w:rsidRPr="0052049E">
        <w:t>e</w:t>
      </w:r>
      <w:r w:rsidR="007502CE" w:rsidRPr="0052049E">
        <w:t xml:space="preserve"> u točki I izreke</w:t>
      </w:r>
      <w:r w:rsidRPr="0052049E">
        <w:t xml:space="preserve"> postoji razlučno pravo </w:t>
      </w:r>
      <w:r w:rsidR="002A029F" w:rsidRPr="0052049E">
        <w:t>Republike Hrvatske</w:t>
      </w:r>
      <w:r w:rsidRPr="0052049E">
        <w:t>.</w:t>
      </w:r>
    </w:p>
    <w:p w:rsidRDefault="00CF1FE5" w:rsidP="007502CE" w:rsidR="00CF1FE5" w:rsidRPr="0052049E">
      <w:pPr>
        <w:ind w:firstLine="708"/>
        <w:jc w:val="both"/>
      </w:pPr>
    </w:p>
    <w:p w:rsidRDefault="00CF1FE5" w:rsidP="007502CE" w:rsidR="002B3869" w:rsidRPr="0052049E">
      <w:pPr>
        <w:ind w:firstLine="708"/>
        <w:jc w:val="both"/>
      </w:pPr>
      <w:r w:rsidRPr="0052049E">
        <w:t>Prema čl. 16</w:t>
      </w:r>
      <w:r w:rsidR="002B3869" w:rsidRPr="0052049E">
        <w:t>4</w:t>
      </w:r>
      <w:r w:rsidRPr="0052049E">
        <w:t xml:space="preserve">. Stečajnog zakona (NN 44/96, 29/99, 129/00, 123/03, 197/03 i 82/06 dalje u tekstu: SZ), </w:t>
      </w:r>
      <w:r w:rsidR="002B3869" w:rsidRPr="0052049E">
        <w:t>ako razlučni vjerovnik nije pokrenuo postupak na nekretnini radi prisilnog namirenja svoje tražbine, nekretnine na kojima postoji razlučno pravo, na prijedlog stečajnog upravitelja prodaje stečajni sudac, po pravilima o ovrsi na nekretnini.</w:t>
      </w:r>
    </w:p>
    <w:p w:rsidRDefault="00CF1FE5" w:rsidP="007502CE" w:rsidR="00CF1FE5" w:rsidRPr="0052049E">
      <w:pPr>
        <w:ind w:firstLine="708"/>
        <w:jc w:val="both"/>
      </w:pPr>
    </w:p>
    <w:p w:rsidRDefault="007502CE" w:rsidP="00CF1FE5" w:rsidR="002B3869" w:rsidRPr="0052049E">
      <w:pPr>
        <w:ind w:firstLine="708"/>
        <w:jc w:val="both"/>
      </w:pPr>
      <w:r w:rsidRPr="0052049E">
        <w:t xml:space="preserve">Stečajni upravitelj predložio je </w:t>
      </w:r>
      <w:r w:rsidR="002B3869" w:rsidRPr="0052049E">
        <w:t>prodaju nekretnine</w:t>
      </w:r>
      <w:r w:rsidRPr="0052049E">
        <w:t>.</w:t>
      </w:r>
    </w:p>
    <w:p w:rsidRDefault="002B3869" w:rsidP="00CF1FE5" w:rsidR="002B3869" w:rsidRPr="0052049E">
      <w:pPr>
        <w:ind w:firstLine="708"/>
        <w:jc w:val="both"/>
      </w:pPr>
    </w:p>
    <w:p w:rsidRDefault="002B3869" w:rsidP="002B3869" w:rsidR="002B3869" w:rsidRPr="0052049E">
      <w:pPr>
        <w:ind w:firstLine="708"/>
        <w:jc w:val="both"/>
      </w:pPr>
      <w:r w:rsidRPr="0052049E">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w:t>
      </w:r>
      <w:r w:rsidRPr="0052049E">
        <w:lastRenderedPageBreak/>
        <w:t xml:space="preserve">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w:t>
      </w:r>
      <w:r w:rsidR="000328A8" w:rsidRPr="0052049E">
        <w:t xml:space="preserve">Na ročištu radi utvrđenja nekretnine stranke su se suglasile se izvrši procjena nekretnina po ovlaštenom sudskom vještaku, te da se temeljem te procjene donese odluka o vrijednosti nekretnine. </w:t>
      </w:r>
    </w:p>
    <w:p w:rsidRDefault="002B3869" w:rsidP="002B3869" w:rsidR="002B3869" w:rsidRPr="0052049E">
      <w:pPr>
        <w:jc w:val="both"/>
      </w:pPr>
    </w:p>
    <w:p w:rsidRDefault="002B3869" w:rsidP="002B3869" w:rsidR="002B3869" w:rsidRPr="0052049E">
      <w:pPr>
        <w:jc w:val="both"/>
      </w:pPr>
      <w:r w:rsidRPr="0052049E">
        <w:tab/>
        <w:t xml:space="preserve">U smislu čl.88. OZ-a vrijednost nekretnine sud utvrđuje </w:t>
      </w:r>
      <w:r w:rsidR="000328A8" w:rsidRPr="0052049E">
        <w:t>odlukom</w:t>
      </w:r>
      <w:r w:rsidRPr="0052049E">
        <w:t xml:space="preserve"> o prodaji. </w:t>
      </w:r>
    </w:p>
    <w:p w:rsidRDefault="002B3869" w:rsidP="002B3869" w:rsidR="002B3869" w:rsidRPr="0052049E">
      <w:pPr>
        <w:jc w:val="both"/>
      </w:pPr>
    </w:p>
    <w:p w:rsidRDefault="002B3869" w:rsidP="000A70C6" w:rsidR="000A70C6" w:rsidRPr="0052049E">
      <w:pPr>
        <w:jc w:val="both"/>
      </w:pPr>
      <w:r w:rsidRPr="0052049E">
        <w:tab/>
      </w:r>
      <w:r w:rsidR="000328A8" w:rsidRPr="0052049E">
        <w:t>S</w:t>
      </w:r>
      <w:r w:rsidRPr="0052049E">
        <w:t>taln</w:t>
      </w:r>
      <w:r w:rsidR="000328A8" w:rsidRPr="0052049E">
        <w:t>i</w:t>
      </w:r>
      <w:r w:rsidRPr="0052049E">
        <w:t xml:space="preserve"> sudsk</w:t>
      </w:r>
      <w:r w:rsidR="000328A8" w:rsidRPr="0052049E">
        <w:t>i</w:t>
      </w:r>
      <w:r w:rsidRPr="0052049E">
        <w:t xml:space="preserve"> vještak ovog suda iz oblasti građevinarstva </w:t>
      </w:r>
      <w:r w:rsidR="002A029F" w:rsidRPr="0052049E">
        <w:t>Stojan Knezović</w:t>
      </w:r>
      <w:r w:rsidRPr="0052049E">
        <w:t>, dipl. ing. građ.</w:t>
      </w:r>
      <w:r w:rsidR="000328A8" w:rsidRPr="0052049E">
        <w:t>, uz uvažavanje svih okolnosti značajnih za procjenu</w:t>
      </w:r>
      <w:r w:rsidR="004E3C4F" w:rsidRPr="0052049E">
        <w:t xml:space="preserve"> vrijednosti, mišljenja je da</w:t>
      </w:r>
      <w:r w:rsidRPr="0052049E">
        <w:t xml:space="preserve"> prometna vrijednost </w:t>
      </w:r>
      <w:r w:rsidR="004E3C4F" w:rsidRPr="0052049E">
        <w:t>predmetne nekretnine</w:t>
      </w:r>
      <w:r w:rsidR="000328A8" w:rsidRPr="0052049E">
        <w:t xml:space="preserve"> iznosi </w:t>
      </w:r>
      <w:r w:rsidR="00F91305" w:rsidRPr="0052049E">
        <w:t>365.680</w:t>
      </w:r>
      <w:r w:rsidR="00C215DC" w:rsidRPr="0052049E">
        <w:t>,00</w:t>
      </w:r>
      <w:r w:rsidR="002A029F" w:rsidRPr="0052049E">
        <w:t xml:space="preserve"> kuna</w:t>
      </w:r>
      <w:r w:rsidR="000328A8" w:rsidRPr="0052049E">
        <w:t xml:space="preserve">. Kako se u predmetnom slučaju radi o teretu na nekretninama  koji će se brisati nakon prodaje,ovaj sud smatra da upisani teret značajnije ne utječe na vrijednosti predmetnih nekretnina. </w:t>
      </w:r>
      <w:r w:rsidRPr="0052049E">
        <w:t>Stoga je sud, u smislu čl.87. SZ-a utvrdio vrijednost nekretnine kako je to navede</w:t>
      </w:r>
      <w:r w:rsidR="000A70C6" w:rsidRPr="0052049E">
        <w:t>no u toč.II izreke cijena je umanjena za 10% u odnosu na prethodnu cijenu jer na prethodnoj dražbi nije bilo zainteresiranih kupaca.</w:t>
      </w:r>
    </w:p>
    <w:p w:rsidRDefault="002B3869" w:rsidP="000328A8" w:rsidR="002B3869" w:rsidRPr="0052049E">
      <w:pPr>
        <w:jc w:val="both"/>
      </w:pPr>
    </w:p>
    <w:p w:rsidRDefault="002B3869" w:rsidP="002B3869" w:rsidR="002B3869" w:rsidRPr="0052049E">
      <w:pPr>
        <w:ind w:firstLine="708"/>
        <w:jc w:val="both"/>
      </w:pPr>
    </w:p>
    <w:p w:rsidRDefault="002B3869" w:rsidP="002B3869" w:rsidR="002B3869" w:rsidRPr="0052049E">
      <w:pPr>
        <w:ind w:firstLine="708"/>
        <w:jc w:val="both"/>
      </w:pPr>
      <w:r w:rsidRPr="0052049E">
        <w:t xml:space="preserve">Zbog navedenog, na temelju spomenutih propisa i u smislu čl.90., 91., 93., 94. i 97. OZ-a u vezi sa čl.164. SZ-a, sud je odlučio kao u izreci. </w:t>
      </w:r>
    </w:p>
    <w:p w:rsidRDefault="000328A8" w:rsidP="00004109" w:rsidR="000328A8" w:rsidRPr="0052049E">
      <w:pPr>
        <w:jc w:val="center"/>
        <w:rPr>
          <w:b/>
        </w:rPr>
      </w:pPr>
    </w:p>
    <w:p w:rsidRDefault="00000981" w:rsidP="00004109" w:rsidR="00000981" w:rsidRPr="0052049E">
      <w:pPr>
        <w:jc w:val="center"/>
        <w:rPr>
          <w:b/>
        </w:rPr>
      </w:pPr>
    </w:p>
    <w:p w:rsidRDefault="00000981" w:rsidP="00004109" w:rsidR="00000981" w:rsidRPr="0052049E">
      <w:pPr>
        <w:jc w:val="center"/>
        <w:rPr>
          <w:b/>
        </w:rPr>
      </w:pPr>
    </w:p>
    <w:p w:rsidRDefault="00004109" w:rsidP="00004109" w:rsidR="00004109" w:rsidRPr="0052049E">
      <w:pPr>
        <w:jc w:val="center"/>
        <w:rPr>
          <w:b/>
        </w:rPr>
      </w:pPr>
      <w:r w:rsidRPr="0052049E">
        <w:rPr>
          <w:b/>
        </w:rPr>
        <w:t>U Dubrovniku</w:t>
      </w:r>
      <w:r w:rsidR="000A70C6" w:rsidRPr="0052049E">
        <w:rPr>
          <w:b/>
        </w:rPr>
        <w:t xml:space="preserve">, </w:t>
      </w:r>
      <w:r w:rsidR="0052049E" w:rsidRPr="0052049E">
        <w:rPr>
          <w:b/>
        </w:rPr>
        <w:t>24. rujna</w:t>
      </w:r>
      <w:r w:rsidR="0044050C" w:rsidRPr="0052049E">
        <w:rPr>
          <w:b/>
        </w:rPr>
        <w:t xml:space="preserve"> 2015</w:t>
      </w:r>
      <w:r w:rsidR="00C638BC" w:rsidRPr="0052049E">
        <w:rPr>
          <w:b/>
        </w:rPr>
        <w:t>.g.</w:t>
      </w:r>
    </w:p>
    <w:p w:rsidRDefault="00000981" w:rsidP="00004109" w:rsidR="00000981" w:rsidRPr="0052049E">
      <w:pPr>
        <w:jc w:val="center"/>
        <w:rPr>
          <w:b/>
        </w:rPr>
      </w:pPr>
    </w:p>
    <w:p w:rsidRDefault="00000981" w:rsidP="00004109" w:rsidR="00000981" w:rsidRPr="0052049E">
      <w:pPr>
        <w:jc w:val="center"/>
        <w:rPr>
          <w:b/>
        </w:rPr>
      </w:pPr>
    </w:p>
    <w:p w:rsidRDefault="00F246EF" w:rsidP="00004109" w:rsidR="00F246EF" w:rsidRPr="0052049E">
      <w:pPr>
        <w:jc w:val="center"/>
        <w:rPr>
          <w:b/>
        </w:rPr>
      </w:pPr>
    </w:p>
    <w:p w:rsidRDefault="00004109" w:rsidP="00004109" w:rsidR="00004109" w:rsidRPr="0052049E">
      <w:pPr>
        <w:jc w:val="both"/>
        <w:rPr>
          <w:b/>
        </w:rPr>
      </w:pPr>
      <w:r w:rsidRPr="0052049E">
        <w:rPr>
          <w:b/>
        </w:rPr>
        <w:tab/>
      </w:r>
      <w:r w:rsidRPr="0052049E">
        <w:rPr>
          <w:b/>
        </w:rPr>
        <w:tab/>
      </w:r>
      <w:r w:rsidRPr="0052049E">
        <w:rPr>
          <w:b/>
        </w:rPr>
        <w:tab/>
      </w:r>
      <w:r w:rsidRPr="0052049E">
        <w:rPr>
          <w:b/>
        </w:rPr>
        <w:tab/>
      </w:r>
      <w:r w:rsidRPr="0052049E">
        <w:rPr>
          <w:b/>
        </w:rPr>
        <w:tab/>
      </w:r>
      <w:r w:rsidRPr="0052049E">
        <w:rPr>
          <w:b/>
        </w:rPr>
        <w:tab/>
      </w:r>
      <w:r w:rsidRPr="0052049E">
        <w:rPr>
          <w:b/>
        </w:rPr>
        <w:tab/>
      </w:r>
      <w:r w:rsidRPr="0052049E">
        <w:rPr>
          <w:b/>
        </w:rPr>
        <w:tab/>
        <w:t>Stečajni sudac:</w:t>
      </w:r>
    </w:p>
    <w:p w:rsidRDefault="00004109" w:rsidP="00004109" w:rsidR="00004109" w:rsidRPr="0052049E">
      <w:pPr>
        <w:jc w:val="both"/>
        <w:rPr>
          <w:b/>
        </w:rPr>
      </w:pPr>
    </w:p>
    <w:p w:rsidRDefault="008E2A91" w:rsidP="00004109" w:rsidR="00004109" w:rsidRPr="0052049E">
      <w:pPr>
        <w:jc w:val="both"/>
        <w:rPr>
          <w:b/>
        </w:rPr>
      </w:pPr>
      <w:r w:rsidRPr="0052049E">
        <w:rPr>
          <w:b/>
        </w:rPr>
        <w:tab/>
      </w:r>
      <w:r w:rsidRPr="0052049E">
        <w:rPr>
          <w:b/>
        </w:rPr>
        <w:tab/>
      </w:r>
      <w:r w:rsidRPr="0052049E">
        <w:rPr>
          <w:b/>
        </w:rPr>
        <w:tab/>
      </w:r>
      <w:r w:rsidRPr="0052049E">
        <w:rPr>
          <w:b/>
        </w:rPr>
        <w:tab/>
      </w:r>
      <w:r w:rsidRPr="0052049E">
        <w:rPr>
          <w:b/>
        </w:rPr>
        <w:tab/>
      </w:r>
      <w:r w:rsidRPr="0052049E">
        <w:rPr>
          <w:b/>
        </w:rPr>
        <w:tab/>
      </w:r>
      <w:r w:rsidRPr="0052049E">
        <w:rPr>
          <w:b/>
        </w:rPr>
        <w:tab/>
      </w:r>
      <w:r w:rsidR="004E3C4F" w:rsidRPr="0052049E">
        <w:rPr>
          <w:b/>
        </w:rPr>
        <w:tab/>
        <w:t>Diana Butigan Granić</w:t>
      </w:r>
      <w:r w:rsidR="00D45236">
        <w:rPr>
          <w:b/>
        </w:rPr>
        <w:t>, v.r.</w:t>
      </w:r>
    </w:p>
    <w:p w:rsidRDefault="00F246EF" w:rsidP="00004109" w:rsidR="00F246EF" w:rsidRPr="0052049E">
      <w:pPr>
        <w:jc w:val="both"/>
        <w:rPr>
          <w:b/>
        </w:rPr>
      </w:pPr>
    </w:p>
    <w:p w:rsidRDefault="00000981" w:rsidP="00004109" w:rsidR="00000981" w:rsidRPr="0052049E">
      <w:pPr>
        <w:jc w:val="both"/>
        <w:rPr>
          <w:b/>
        </w:rPr>
      </w:pPr>
    </w:p>
    <w:p w:rsidRDefault="00000981" w:rsidP="00004109" w:rsidR="00000981" w:rsidRPr="0052049E">
      <w:pPr>
        <w:jc w:val="both"/>
        <w:rPr>
          <w:b/>
        </w:rPr>
      </w:pPr>
    </w:p>
    <w:p w:rsidRDefault="008E2A91" w:rsidP="00004109" w:rsidR="008E2A91" w:rsidRPr="0052049E">
      <w:pPr>
        <w:jc w:val="both"/>
        <w:rPr>
          <w:b/>
        </w:rPr>
      </w:pPr>
      <w:r w:rsidRPr="0052049E">
        <w:rPr>
          <w:b/>
        </w:rPr>
        <w:t>POUKA O PRAVNOM LIJEKU</w:t>
      </w:r>
    </w:p>
    <w:p w:rsidRDefault="008E2A91" w:rsidP="00004109" w:rsidR="00C638BC" w:rsidRPr="0052049E">
      <w:pPr>
        <w:jc w:val="both"/>
      </w:pPr>
      <w:r w:rsidRPr="0052049E">
        <w:t xml:space="preserve">Protiv ovog </w:t>
      </w:r>
      <w:r w:rsidR="00C638BC" w:rsidRPr="0052049E">
        <w:t>zaključka nije  dopušteno izjaviti žalbu.</w:t>
      </w:r>
      <w:r w:rsidR="000328A8" w:rsidRPr="0052049E">
        <w:t xml:space="preserve"> </w:t>
      </w:r>
    </w:p>
    <w:p w:rsidRDefault="00C638BC" w:rsidP="00004109" w:rsidR="00C638BC" w:rsidRPr="0052049E">
      <w:pPr>
        <w:jc w:val="both"/>
      </w:pPr>
    </w:p>
    <w:p w:rsidRDefault="000328A8" w:rsidP="00004109" w:rsidR="000328A8" w:rsidRPr="0052049E">
      <w:pPr>
        <w:jc w:val="both"/>
        <w:rPr>
          <w:b/>
        </w:rPr>
      </w:pPr>
    </w:p>
    <w:p w:rsidRDefault="00004109" w:rsidP="00004109" w:rsidR="00004109" w:rsidRPr="0052049E">
      <w:pPr>
        <w:jc w:val="both"/>
        <w:rPr>
          <w:b/>
        </w:rPr>
      </w:pPr>
      <w:r w:rsidRPr="0052049E">
        <w:rPr>
          <w:b/>
        </w:rPr>
        <w:t>DN-a:</w:t>
      </w:r>
    </w:p>
    <w:p w:rsidRDefault="008E2A91" w:rsidP="008E2A91" w:rsidR="00004109" w:rsidRPr="0052049E">
      <w:pPr>
        <w:numPr>
          <w:ilvl w:val="0"/>
          <w:numId w:val="1"/>
        </w:numPr>
        <w:jc w:val="both"/>
      </w:pPr>
      <w:r w:rsidRPr="0052049E">
        <w:t>stečajni upravitelj,</w:t>
      </w:r>
    </w:p>
    <w:p w:rsidRDefault="002A029F" w:rsidP="008E2A91" w:rsidR="008E2A91" w:rsidRPr="0052049E">
      <w:pPr>
        <w:numPr>
          <w:ilvl w:val="0"/>
          <w:numId w:val="1"/>
        </w:numPr>
        <w:jc w:val="both"/>
      </w:pPr>
      <w:r w:rsidRPr="0052049E">
        <w:t>ŽDO - GUO</w:t>
      </w:r>
      <w:r w:rsidR="000328A8" w:rsidRPr="0052049E">
        <w:t>,</w:t>
      </w:r>
    </w:p>
    <w:p w:rsidRDefault="00F66841" w:rsidP="008E2A91" w:rsidR="00F66841" w:rsidRPr="0052049E">
      <w:pPr>
        <w:numPr>
          <w:ilvl w:val="0"/>
          <w:numId w:val="1"/>
        </w:numPr>
        <w:jc w:val="both"/>
      </w:pPr>
      <w:r w:rsidRPr="0052049E">
        <w:t>VTS RH; WEB stečaj,</w:t>
      </w:r>
    </w:p>
    <w:p w:rsidRDefault="007106C3" w:rsidP="008E2A91" w:rsidR="00B766E1" w:rsidRPr="0052049E">
      <w:pPr>
        <w:numPr>
          <w:ilvl w:val="0"/>
          <w:numId w:val="1"/>
        </w:numPr>
        <w:jc w:val="both"/>
      </w:pPr>
      <w:r w:rsidRPr="0052049E">
        <w:t>Hrvatska gospodarska komora</w:t>
      </w:r>
      <w:r w:rsidR="00B766E1" w:rsidRPr="0052049E">
        <w:t>,</w:t>
      </w:r>
      <w:r w:rsidRPr="0052049E">
        <w:t xml:space="preserve"> </w:t>
      </w:r>
    </w:p>
    <w:p w:rsidRDefault="009A3AA6" w:rsidP="00000981" w:rsidR="00000981" w:rsidRPr="0052049E">
      <w:pPr>
        <w:numPr>
          <w:ilvl w:val="0"/>
          <w:numId w:val="1"/>
        </w:numPr>
        <w:jc w:val="both"/>
      </w:pPr>
      <w:r w:rsidRPr="0052049E">
        <w:t>e-</w:t>
      </w:r>
      <w:r w:rsidR="008E2A91" w:rsidRPr="0052049E">
        <w:t>oglasna ploča suda</w:t>
      </w:r>
      <w:r w:rsidR="007106C3" w:rsidRPr="0052049E">
        <w:t>,</w:t>
      </w:r>
    </w:p>
    <w:sectPr w:rsidSect="008E2A91" w:rsidR="00000981" w:rsidRPr="0052049E">
      <w:headerReference w:type="even" r:id="rId12"/>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15CD" w:rsidR="00FF15CD">
      <w:r>
        <w:separator/>
      </w:r>
    </w:p>
  </w:endnote>
  <w:endnote w:id="0" w:type="continuationSeparator">
    <w:p w:rsidRDefault="00FF15CD" w:rsidR="00FF15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entury Gothic">
    <w:panose1 w:val="020B0502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15CD" w:rsidR="00FF15CD">
      <w:r>
        <w:separator/>
      </w:r>
    </w:p>
  </w:footnote>
  <w:footnote w:id="0" w:type="continuationSeparator">
    <w:p w:rsidRDefault="00FF15CD" w:rsidR="00FF15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23C" w:rsidP="00F62ECF" w:rsidR="0072323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323C" w:rsidR="0072323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23C" w:rsidP="00F62ECF" w:rsidR="0072323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4C7C">
      <w:rPr>
        <w:rStyle w:val="Brojstranice"/>
        <w:noProof/>
      </w:rPr>
      <w:t>3</w:t>
    </w:r>
    <w:r>
      <w:rPr>
        <w:rStyle w:val="Brojstranice"/>
      </w:rPr>
      <w:fldChar w:fldCharType="end"/>
    </w:r>
  </w:p>
  <w:p w:rsidRDefault="0072323C" w:rsidP="008E2A91" w:rsidR="0072323C" w:rsidRPr="00000981">
    <w:pPr>
      <w:pStyle w:val="Zaglavlje"/>
      <w:jc w:val="right"/>
      <w:rPr>
        <w:rFonts w:hAnsi="Century Gothic" w:ascii="Century Gothic"/>
        <w:b/>
        <w:sz w:val="18"/>
        <w:szCs w:val="18"/>
      </w:rPr>
    </w:pPr>
    <w:r>
      <w:rPr>
        <w:rFonts w:hAnsi="Century Gothic" w:ascii="Century Gothic"/>
        <w:b/>
        <w:sz w:val="18"/>
        <w:szCs w:val="18"/>
      </w:rPr>
      <w:t>Posl. br. 7.St.19/2012</w:t>
    </w:r>
  </w:p>
  <w:p w:rsidRDefault="0072323C" w:rsidP="008E2A91" w:rsidR="0072323C" w:rsidRPr="008E2A91">
    <w:pPr>
      <w:pStyle w:val="Zaglavlje"/>
      <w:jc w:val="right"/>
      <w:rPr>
        <w:b/>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0981"/>
    <w:rsid w:val="00004109"/>
    <w:rsid w:val="0000481B"/>
    <w:rsid w:val="00032024"/>
    <w:rsid w:val="000328A8"/>
    <w:rsid w:val="00047152"/>
    <w:rsid w:val="000A70C6"/>
    <w:rsid w:val="000C0DBD"/>
    <w:rsid w:val="001065CF"/>
    <w:rsid w:val="00111A9F"/>
    <w:rsid w:val="00113EA7"/>
    <w:rsid w:val="00142911"/>
    <w:rsid w:val="00142DCA"/>
    <w:rsid w:val="001444DF"/>
    <w:rsid w:val="00145C74"/>
    <w:rsid w:val="00147B08"/>
    <w:rsid w:val="00162C3A"/>
    <w:rsid w:val="00164C7C"/>
    <w:rsid w:val="00182A18"/>
    <w:rsid w:val="00194277"/>
    <w:rsid w:val="001A7048"/>
    <w:rsid w:val="001C2667"/>
    <w:rsid w:val="001E0B3A"/>
    <w:rsid w:val="0020697A"/>
    <w:rsid w:val="00237596"/>
    <w:rsid w:val="0025343D"/>
    <w:rsid w:val="00266A1F"/>
    <w:rsid w:val="002711B2"/>
    <w:rsid w:val="00295727"/>
    <w:rsid w:val="002A029F"/>
    <w:rsid w:val="002B3869"/>
    <w:rsid w:val="002B4D02"/>
    <w:rsid w:val="002E51F9"/>
    <w:rsid w:val="002F3220"/>
    <w:rsid w:val="00312AB9"/>
    <w:rsid w:val="003154E0"/>
    <w:rsid w:val="003915AB"/>
    <w:rsid w:val="003B6114"/>
    <w:rsid w:val="003D23A4"/>
    <w:rsid w:val="0041661C"/>
    <w:rsid w:val="0042426F"/>
    <w:rsid w:val="00432623"/>
    <w:rsid w:val="004356E6"/>
    <w:rsid w:val="0044050C"/>
    <w:rsid w:val="00451943"/>
    <w:rsid w:val="00490563"/>
    <w:rsid w:val="004A6491"/>
    <w:rsid w:val="004A6A74"/>
    <w:rsid w:val="004D0FF2"/>
    <w:rsid w:val="004E3C4F"/>
    <w:rsid w:val="004E71FD"/>
    <w:rsid w:val="00502D5F"/>
    <w:rsid w:val="0052049E"/>
    <w:rsid w:val="005647C8"/>
    <w:rsid w:val="00575E91"/>
    <w:rsid w:val="00580498"/>
    <w:rsid w:val="005B7351"/>
    <w:rsid w:val="005C0663"/>
    <w:rsid w:val="00637B43"/>
    <w:rsid w:val="00696598"/>
    <w:rsid w:val="006E23D3"/>
    <w:rsid w:val="006E356C"/>
    <w:rsid w:val="006F140D"/>
    <w:rsid w:val="007106C3"/>
    <w:rsid w:val="00722625"/>
    <w:rsid w:val="0072323C"/>
    <w:rsid w:val="00743AF8"/>
    <w:rsid w:val="0074738B"/>
    <w:rsid w:val="007502CE"/>
    <w:rsid w:val="0075254F"/>
    <w:rsid w:val="00756FDB"/>
    <w:rsid w:val="00776C0D"/>
    <w:rsid w:val="0079742A"/>
    <w:rsid w:val="00797966"/>
    <w:rsid w:val="007D250C"/>
    <w:rsid w:val="007F2BC2"/>
    <w:rsid w:val="007F76CF"/>
    <w:rsid w:val="00826AE8"/>
    <w:rsid w:val="00874008"/>
    <w:rsid w:val="008969A1"/>
    <w:rsid w:val="008A24F1"/>
    <w:rsid w:val="008E2A91"/>
    <w:rsid w:val="00915573"/>
    <w:rsid w:val="009637B4"/>
    <w:rsid w:val="0099297A"/>
    <w:rsid w:val="009A3AA6"/>
    <w:rsid w:val="009E489D"/>
    <w:rsid w:val="009F0B26"/>
    <w:rsid w:val="00A04BB6"/>
    <w:rsid w:val="00A41D44"/>
    <w:rsid w:val="00A464A6"/>
    <w:rsid w:val="00A63F66"/>
    <w:rsid w:val="00A73DBB"/>
    <w:rsid w:val="00AC45C1"/>
    <w:rsid w:val="00AD77A2"/>
    <w:rsid w:val="00AE7BD2"/>
    <w:rsid w:val="00B25F7A"/>
    <w:rsid w:val="00B30961"/>
    <w:rsid w:val="00B507D7"/>
    <w:rsid w:val="00B5328B"/>
    <w:rsid w:val="00B57E54"/>
    <w:rsid w:val="00B66922"/>
    <w:rsid w:val="00B766E1"/>
    <w:rsid w:val="00B826D1"/>
    <w:rsid w:val="00B839D4"/>
    <w:rsid w:val="00BA6DEE"/>
    <w:rsid w:val="00BC3532"/>
    <w:rsid w:val="00BD3ED7"/>
    <w:rsid w:val="00BD517B"/>
    <w:rsid w:val="00C01357"/>
    <w:rsid w:val="00C10ABD"/>
    <w:rsid w:val="00C215DC"/>
    <w:rsid w:val="00C638BC"/>
    <w:rsid w:val="00C71336"/>
    <w:rsid w:val="00C7143C"/>
    <w:rsid w:val="00CD0E51"/>
    <w:rsid w:val="00CD3EBB"/>
    <w:rsid w:val="00CF1FE5"/>
    <w:rsid w:val="00CF6345"/>
    <w:rsid w:val="00D21EC9"/>
    <w:rsid w:val="00D22521"/>
    <w:rsid w:val="00D45236"/>
    <w:rsid w:val="00D51CB5"/>
    <w:rsid w:val="00D843C9"/>
    <w:rsid w:val="00DD6CB8"/>
    <w:rsid w:val="00DE4EF5"/>
    <w:rsid w:val="00DE7B83"/>
    <w:rsid w:val="00DF0D25"/>
    <w:rsid w:val="00E00910"/>
    <w:rsid w:val="00E35675"/>
    <w:rsid w:val="00E66AAE"/>
    <w:rsid w:val="00EA6EF3"/>
    <w:rsid w:val="00EA7E0F"/>
    <w:rsid w:val="00EC3BE8"/>
    <w:rsid w:val="00EC7269"/>
    <w:rsid w:val="00F00E04"/>
    <w:rsid w:val="00F246EF"/>
    <w:rsid w:val="00F36A40"/>
    <w:rsid w:val="00F46213"/>
    <w:rsid w:val="00F62ECF"/>
    <w:rsid w:val="00F66841"/>
    <w:rsid w:val="00F91305"/>
    <w:rsid w:val="00FF0176"/>
    <w:rsid w:val="00FF15CD"/>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link w:val="TekstbaloniaChar"/>
    <w:rsid w:val="004D0FF2"/>
    <w:rPr>
      <w:rFonts w:cs="Tahoma" w:hAnsi="Tahoma" w:ascii="Tahoma"/>
      <w:sz w:val="16"/>
      <w:szCs w:val="16"/>
    </w:rPr>
  </w:style>
  <w:style w:customStyle="true" w:styleId="TekstbaloniaChar" w:type="character">
    <w:name w:val="Tekst balončića Char"/>
    <w:basedOn w:val="Zadanifontodlomka"/>
    <w:link w:val="Tekstbalonia"/>
    <w:rsid w:val="004D0FF2"/>
    <w:rPr>
      <w:rFonts w:cs="Tahoma" w:hAnsi="Tahoma" w:ascii="Tahoma"/>
      <w:sz w:val="16"/>
      <w:szCs w:val="16"/>
    </w:rPr>
  </w:style>
  <w:style w:styleId="Tekstrezerviranogmjesta" w:type="character">
    <w:name w:val="Placeholder Text"/>
    <w:basedOn w:val="Zadanifontodlomka"/>
    <w:uiPriority w:val="99"/>
    <w:semiHidden/>
    <w:rsid w:val="00164C7C"/>
    <w:rPr>
      <w:color w:val="808080"/>
      <w:bdr w:space="0" w:sz="0" w:color="auto" w:val="none"/>
      <w:shd w:fill="auto" w:color="auto" w:val="clear"/>
    </w:rPr>
  </w:style>
  <w:style w:customStyle="true" w:styleId="eSPISCCParagraphDefaultFont" w:type="character">
    <w:name w:val="eSPIS_CC_Paragraph Default Font"/>
    <w:basedOn w:val="Zadanifontodlomka"/>
    <w:rsid w:val="00164C7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64C7C"/>
    <w:rPr>
      <w:b/>
      <w:bdr w:space="0" w:sz="0" w:color="auto" w:val="none"/>
      <w:shd w:fill="FFFFCC" w:color="auto" w:val="clear"/>
      <w:lang w:val="hr-HR"/>
    </w:rPr>
  </w:style>
  <w:style w:customStyle="true" w:styleId="PozadinaSvijetloCrvena" w:type="character">
    <w:name w:val="Pozadina_SvijetloCrvena"/>
    <w:basedOn w:val="eSPISCCParagraphDefaultFont"/>
    <w:rsid w:val="00164C7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64C7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link w:val="TekstbaloniaChar"/>
    <w:rsid w:val="004D0FF2"/>
    <w:rPr>
      <w:rFonts w:ascii="Tahoma" w:cs="Tahoma" w:hAnsi="Tahoma"/>
      <w:sz w:val="16"/>
      <w:szCs w:val="16"/>
    </w:rPr>
  </w:style>
  <w:style w:customStyle="1" w:styleId="TekstbaloniaChar" w:type="character">
    <w:name w:val="Tekst balončića Char"/>
    <w:basedOn w:val="Zadanifontodlomka"/>
    <w:link w:val="Tekstbalonia"/>
    <w:rsid w:val="004D0FF2"/>
    <w:rPr>
      <w:rFonts w:ascii="Tahoma" w:cs="Tahoma" w:hAnsi="Tahoma"/>
      <w:sz w:val="16"/>
      <w:szCs w:val="16"/>
    </w:rPr>
  </w:style>
  <w:style w:styleId="Tekstrezerviranogmjesta" w:type="character">
    <w:name w:val="Placeholder Text"/>
    <w:basedOn w:val="Zadanifontodlomka"/>
    <w:uiPriority w:val="99"/>
    <w:semiHidden/>
    <w:rsid w:val="00164C7C"/>
    <w:rPr>
      <w:color w:val="808080"/>
      <w:bdr w:color="auto" w:space="0" w:sz="0" w:val="none"/>
      <w:shd w:color="auto" w:fill="auto" w:val="clear"/>
    </w:rPr>
  </w:style>
  <w:style w:customStyle="1" w:styleId="eSPISCCParagraphDefaultFont" w:type="character">
    <w:name w:val="eSPIS_CC_Paragraph Default Font"/>
    <w:basedOn w:val="Zadanifontodlomka"/>
    <w:rsid w:val="00164C7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64C7C"/>
    <w:rPr>
      <w:b/>
      <w:bdr w:color="auto" w:space="0" w:sz="0" w:val="none"/>
      <w:shd w:color="auto" w:fill="FFFFCC" w:val="clear"/>
      <w:lang w:val="hr-HR"/>
    </w:rPr>
  </w:style>
  <w:style w:customStyle="1" w:styleId="PozadinaSvijetloCrvena" w:type="character">
    <w:name w:val="Pozadina_SvijetloCrvena"/>
    <w:basedOn w:val="eSPISCCParagraphDefaultFont"/>
    <w:rsid w:val="00164C7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64C7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 Hrvatska gospodarska komora; javnost Poduzetnička zona Opuzen d.o.o. " u stečaju"</izvorni_sadrzaj>
    <derivirana_varijabla naziv="DomainObject.Predmet.StrankaFormated_1">  RH,MINISTARSTVO FINANICJA,POREZNA UPRAVA,PODRUČNI URED DUBROVNIK zastupanog po punomoćniku Županijsko državno odvjetništvo u Dubrovniku; Hrvatska gospodarska komora; javnost Poduzetnička zona Opuzen d.o.o. " u stečaju"</derivirana_varijabla>
  </DomainObject.Predmet.StrankaFormated>
  <DomainObject.Predmet.StrankaFormatedOIB>
    <izvorni_sadrzaj>  RH,MINISTARSTVO FINANICJA,POREZNA UPRAVA,PODRUČNI URED DUBROVNIK zastupanog po punomoćniku Županijsko državno odvjetništvo u Dubrovniku; Hrvatska gospodarska komora; javnost Poduzetnička zona Opuzen d.o.o. " u stečaju"</izvorni_sadrzaj>
    <derivirana_varijabla naziv="DomainObject.Predmet.StrankaFormatedOIB_1">  RH,MINISTARSTVO FINANICJA,POREZNA UPRAVA,PODRUČNI URED DUBROVNIK zastupanog po punomoćniku Županijsko državno odvjetništvo u Dubrovniku; Hrvatska gospodarska komora; javnost Poduzetnička zona Opuzen d.o.o. " u stečaju"</derivirana_varijabla>
  </DomainObject.Predmet.StrankaFormatedOIB>
  <DomainObject.Predmet.StrankaFormatedWithAdress>
    <izvorni_sadrzaj> RH,MINISTARSTVO FINANICJA,POREZNA UPRAVA,PODRUČNI URED DUBROVNIK, 20000 Dubrovnik zastupanog po punomoćniku Županijsko državno odvjetništvo u Dubrovniku; Hrvatska gospodarska komora; javnost Poduzetnička zona Opuzen d.o.o. " u stečaju"</izvorni_sadrzaj>
    <derivirana_varijabla naziv="DomainObject.Predmet.StrankaFormatedWithAdress_1"> RH,MINISTARSTVO FINANICJA,POREZNA UPRAVA,PODRUČNI URED DUBROVNIK, 20000 Dubrovnik zastupanog po punomoćniku Županijsko državno odvjetništvo u Dubrovniku; Hrvatska gospodarska komora; javnost Poduzetnička zona Opuzen d.o.o. " u stečaju"</derivirana_varijabla>
  </DomainObject.Predmet.StrankaFormatedWithAdress>
  <DomainObject.Predmet.StrankaFormatedWithAdressOIB>
    <izvorni_sadrzaj> RH,MINISTARSTVO FINANICJA,POREZNA UPRAVA,PODRUČNI URED DUBROVNIK, 20000 Dubrovnik zastupanog po punomoćniku Županijsko državno odvjetništvo u Dubrovniku; Hrvatska gospodarska komora; javnost Poduzetnička zona Opuzen d.o.o. " u stečaju"</izvorni_sadrzaj>
    <derivirana_varijabla naziv="DomainObject.Predmet.StrankaFormatedWithAdressOIB_1"> RH,MINISTARSTVO FINANICJA,POREZNA UPRAVA,PODRUČNI URED DUBROVNIK, 20000 Dubrovnik zastupanog po punomoćniku Županijsko državno odvjetništvo u Dubrovniku; Hrvatska gospodarska komora; javnost Poduzetnička zona Opuzen d.o.o. " u stečaju"</derivirana_varijabla>
  </DomainObject.Predmet.StrankaFormatedWithAdressOIB>
  <DomainObject.Predmet.StrankaWithAdress>
    <izvorni_sadrzaj>RH,MINISTARSTVO FINANICJA,POREZNA UPRAVA,PODRUČNI URED DUBROVNIK 20000 Dubrovnik,Hrvatska gospodarska komora ,javnost Poduzetnička zona Opuzen d.o.o. " u stečaju" </izvorni_sadrzaj>
    <derivirana_varijabla naziv="DomainObject.Predmet.StrankaWithAdress_1">RH,MINISTARSTVO FINANICJA,POREZNA UPRAVA,PODRUČNI URED DUBROVNIK 20000 Dubrovnik,Hrvatska gospodarska komora ,javnost Poduzetnička zona Opuzen d.o.o. " u stečaju" </derivirana_varijabla>
  </DomainObject.Predmet.StrankaWithAdress>
  <DomainObject.Predmet.StrankaWithAdressOIB>
    <izvorni_sadrzaj>RH,MINISTARSTVO FINANICJA,POREZNA UPRAVA,PODRUČNI URED DUBROVNIK, 20000 Dubrovnik,Hrvatska gospodarska komora,javnost Poduzetnička zona Opuzen d.o.o. " u stečaju"</izvorni_sadrzaj>
    <derivirana_varijabla naziv="DomainObject.Predmet.StrankaWithAdressOIB_1">RH,MINISTARSTVO FINANICJA,POREZNA UPRAVA,PODRUČNI URED DUBROVNIK, 20000 Dubrovnik,Hrvatska gospodarska komora,javnost Poduzetnička zona Opuzen d.o.o. " u stečaju"</derivirana_varijabla>
  </DomainObject.Predmet.StrankaWithAdressOIB>
  <DomainObject.Predmet.StrankaNazivFormated>
    <izvorni_sadrzaj>RH,MINISTARSTVO FINANICJA,POREZNA UPRAVA,PODRUČNI URED DUBROVNIK,Hrvatska gospodarska komora,javnost Poduzetnička zona Opuzen d.o.o. " u stečaju"</izvorni_sadrzaj>
    <derivirana_varijabla naziv="DomainObject.Predmet.StrankaNazivFormated_1">RH,MINISTARSTVO FINANICJA,POREZNA UPRAVA,PODRUČNI URED DUBROVNIK,Hrvatska gospodarska komora,javnost Poduzetnička zona Opuzen d.o.o. " u stečaju"</derivirana_varijabla>
  </DomainObject.Predmet.StrankaNazivFormated>
  <DomainObject.Predmet.StrankaNazivFormatedOIB>
    <izvorni_sadrzaj>RH,MINISTARSTVO FINANICJA,POREZNA UPRAVA,PODRUČNI URED DUBROVNIK,Hrvatska gospodarska komora,javnost Poduzetnička zona Opuzen d.o.o. " u stečaju"</izvorni_sadrzaj>
    <derivirana_varijabla naziv="DomainObject.Predmet.StrankaNazivFormatedOIB_1">RH,MINISTARSTVO FINANICJA,POREZNA UPRAVA,PODRUČNI URED DUBROVNIK,Hrvatska gospodarska komora,javnost Poduzetnička zona Opuzen d.o.o. " u stečaju"</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RH,MINISTARSTVO FINANICJA,POREZNA UPRAVA,PODRUČNI URED DUBROVNIK zastupanog po punomoćniku Županijsko državno odvjetništvo u Dubrovniku</item>
      <item>Hrvatska gospodarska komora</item>
      <item>javnost Poduzetnička zona Opuzen d.o.o. " u stečaju"</item>
    </izvorni_sadrzaj>
    <derivirana_varijabla naziv="DomainObject.Predmet.StrankaListFormated_1">
      <item>RH,MINISTARSTVO FINANICJA,POREZNA UPRAVA,PODRUČNI URED DUBROVNIK zastupanog po punomoćniku Županijsko državno odvjetništvo u Dubrovniku</item>
      <item>Hrvatska gospodarska komora</item>
      <item>javnost Poduzetnička zona Opuzen d.o.o. " u stečaju"</item>
    </derivirana_varijabla>
  </DomainObject.Predmet.StrankaListFormated>
  <DomainObject.Predmet.StrankaListFormatedOIB>
    <izvorni_sadrzaj>
      <item>RH,MINISTARSTVO FINANICJA,POREZNA UPRAVA,PODRUČNI URED DUBROVNIK zastupanog po punomoćniku Županijsko državno odvjetništvo u Dubrovniku</item>
      <item>Hrvatska gospodarska komora</item>
      <item>javnost Poduzetnička zona Opuzen d.o.o. " u stečaju"</item>
    </izvorni_sadrzaj>
    <derivirana_varijabla naziv="DomainObject.Predmet.StrankaListFormatedOIB_1">
      <item>RH,MINISTARSTVO FINANICJA,POREZNA UPRAVA,PODRUČNI URED DUBROVNIK zastupanog po punomoćniku Županijsko državno odvjetništvo u Dubrovniku</item>
      <item>Hrvatska gospodarska komora</item>
      <item>javnost Poduzetnička zona Opuzen d.o.o. " u stečaju"</item>
    </derivirana_varijabla>
  </DomainObject.Predmet.StrankaListFormatedOIB>
  <DomainObject.Predmet.StrankaListFormatedWithAdress>
    <izvorni_sadrzaj>
      <item>RH,MINISTARSTVO FINANICJA,POREZNA UPRAVA,PODRUČNI URED DUBROVNIK, 20000 Dubrovnik zastupanog po punomoćniku Županijsko državno odvjetništvo u Dubrovniku</item>
      <item>Hrvatska gospodarska komora</item>
      <item>javnost Poduzetnička zona Opuzen d.o.o. " u stečaju"</item>
    </izvorni_sadrzaj>
    <derivirana_varijabla naziv="DomainObject.Predmet.StrankaListFormatedWithAdress_1">
      <item>RH,MINISTARSTVO FINANICJA,POREZNA UPRAVA,PODRUČNI URED DUBROVNIK, 20000 Dubrovnik zastupanog po punomoćniku Županijsko državno odvjetništvo u Dubrovniku</item>
      <item>Hrvatska gospodarska komora</item>
      <item>javnost Poduzetnička zona Opuzen d.o.o. " u stečaju"</item>
    </derivirana_varijabla>
  </DomainObject.Predmet.StrankaListFormatedWithAdress>
  <DomainObject.Predmet.StrankaListFormatedWithAdressOIB>
    <izvorni_sadrzaj>
      <item>RH,MINISTARSTVO FINANICJA,POREZNA UPRAVA,PODRUČNI URED DUBROVNIK, 20000 Dubrovnik zastupanog po punomoćniku Županijsko državno odvjetništvo u Dubrovniku</item>
      <item>Hrvatska gospodarska komora</item>
      <item>javnost Poduzetnička zona Opuzen d.o.o. " u stečaju"</item>
    </izvorni_sadrzaj>
    <derivirana_varijabla naziv="DomainObject.Predmet.StrankaListFormatedWithAdressOIB_1">
      <item>RH,MINISTARSTVO FINANICJA,POREZNA UPRAVA,PODRUČNI URED DUBROVNIK, 20000 Dubrovnik zastupanog po punomoćniku Županijsko državno odvjetništvo u Dubrovniku</item>
      <item>Hrvatska gospodarska komora</item>
      <item>javnost Poduzetnička zona Opuzen d.o.o. " u stečaju"</item>
    </derivirana_varijabla>
  </DomainObject.Predmet.StrankaListFormatedWithAdressOIB>
  <DomainObject.Predmet.StrankaListNazivFormated>
    <izvorni_sadrzaj>
      <item>RH,MINISTARSTVO FINANICJA,POREZNA UPRAVA,PODRUČNI URED DUBROVNIK</item>
      <item>Hrvatska gospodarska komora</item>
      <item>javnost Poduzetnička zona Opuzen d.o.o. " u stečaju"</item>
    </izvorni_sadrzaj>
    <derivirana_varijabla naziv="DomainObject.Predmet.StrankaListNazivFormated_1">
      <item>RH,MINISTARSTVO FINANICJA,POREZNA UPRAVA,PODRUČNI URED DUBROVNIK</item>
      <item>Hrvatska gospodarska komora</item>
      <item>javnost Poduzetnička zona Opuzen d.o.o. " u stečaju"</item>
    </derivirana_varijabla>
  </DomainObject.Predmet.StrankaListNazivFormated>
  <DomainObject.Predmet.StrankaListNazivFormatedOIB>
    <izvorni_sadrzaj>
      <item>RH,MINISTARSTVO FINANICJA,POREZNA UPRAVA,PODRUČNI URED DUBROVNIK</item>
      <item>Hrvatska gospodarska komora</item>
      <item>javnost Poduzetnička zona Opuzen d.o.o. " u stečaju"</item>
    </izvorni_sadrzaj>
    <derivirana_varijabla naziv="DomainObject.Predmet.StrankaListNazivFormatedOIB_1">
      <item>RH,MINISTARSTVO FINANICJA,POREZNA UPRAVA,PODRUČNI URED DUBROVNIK</item>
      <item>Hrvatska gospodarska komora</item>
      <item>javnost Poduzetnička zona Opuzen d.o.o. " u stečaju"</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 i dr.</izvorni_sadrzaj>
    <derivirana_varijabla naziv="DomainObject.Predmet.StrankaIDrugi_1">RH,MINISTARSTVO FINANICJA,POREZNA UPRAVA,PODRUČNI URED DUBROVNIK i dr.</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20000 Dubrovnik i dr.</izvorni_sadrzaj>
    <derivirana_varijabla naziv="DomainObject.Predmet.StrankaIDrugiAdressOIB_1">RH,MINISTARSTVO FINANICJA,POREZNA UPRAVA,PODRUČNI URED DUBROVNIK, 20000 Dubrovnik i dr.</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derivirana_varijabla>
  </DomainObject.Predmet.SudioniciListNaziv>
  <DomainObject.Predmet.SudioniciListAdressOIB>
    <izvorni_sadrzaj>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zvorni_sadrzaj>
    <derivirana_varijabla naziv="DomainObject.Predmet.SudioniciListAdressOIB_1">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24577971360</item>
      <item>, OIB null</item>
      <item>, OIB null</item>
      <item>, OIB null</item>
      <item>, OIB null</item>
      <item>, OIB null</item>
      <item>, OIB null</item>
      <item>, OIB null</item>
      <item>, OIB 74811324266</item>
    </izvorni_sadrzaj>
    <derivirana_varijabla naziv="DomainObject.Predmet.SudioniciListNazivOIB_1">
      <item>, OIB null</item>
      <item>, OIB null</item>
      <item>, OIB 24577971360</item>
      <item>, OIB null</item>
      <item>, OIB null</item>
      <item>, OIB null</item>
      <item>, OIB null</item>
      <item>, OIB null</item>
      <item>, OIB null</item>
      <item>, OIB null</item>
      <item>, OIB 74811324266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963</properties:Words>
  <properties:Characters>5121</properties:Characters>
  <properties:Lines>140</properties:Lines>
  <properties:Paragraphs>43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6094</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2451</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2015-09-24T05:32:00Z</dcterms:created>
  <dc:creator>Mara Marčinko</dc:creator>
  <cp:lastModifiedBy>Mara Marčinko</cp:lastModifiedBy>
  <cp:lastPrinted>2015-09-24T08:20:00Z</cp:lastPrinted>
  <dcterms:modified xmlns:xsi="http://www.w3.org/2001/XMLSchema-instance" xsi:type="dcterms:W3CDTF">2015-09-24T09:05:00Z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