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a27d" w14:paraId="a68a27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B561E">
        <w:rPr>
          <w:rFonts w:hAnsi="Times New Roman" w:ascii="Times New Roman"/>
          <w:szCs w:val="24"/>
          <w:lang w:val="hr-HR"/>
        </w:rPr>
        <w:t>7171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4D0B9E" w:rsidRPr="004D0B9E">
        <w:rPr>
          <w:rFonts w:hAnsi="Times New Roman" w:ascii="Times New Roman"/>
          <w:szCs w:val="24"/>
          <w:lang w:val="hr-HR"/>
        </w:rPr>
        <w:t>PROLEKSIS NET,UDRUGA ZA PROMICANJE I DIGITALIZACIJU ZNANJA,OBRAZOVANJA TE KULTURNE I PRIRODNE BAŠTINE</w:t>
      </w:r>
      <w:r w:rsidR="004D0B9E">
        <w:rPr>
          <w:rFonts w:hAnsi="Times New Roman" w:ascii="Times New Roman"/>
          <w:szCs w:val="24"/>
          <w:lang w:val="hr-HR"/>
        </w:rPr>
        <w:t>, Zagreb, Ilica 61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4D0B9E" w:rsidRPr="004D0B9E">
        <w:rPr>
          <w:rFonts w:hAnsi="Times New Roman" w:ascii="Times New Roman"/>
          <w:szCs w:val="24"/>
          <w:lang w:val="hr-HR"/>
        </w:rPr>
        <w:t>45730877340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4D0B9E" w:rsidRPr="004D0B9E">
        <w:rPr>
          <w:rFonts w:hAnsi="Times New Roman" w:ascii="Times New Roman"/>
          <w:szCs w:val="24"/>
          <w:lang w:val="hr-HR"/>
        </w:rPr>
        <w:t>PROLEKSIS NET,UDRUGA ZA PROMICANJE I DIGITALIZACIJU ZNANJA,OBRAZOVANJA TE KULTURNE I PRIRODNE BAŠTINE</w:t>
      </w:r>
      <w:r w:rsidR="004D0B9E">
        <w:rPr>
          <w:rFonts w:hAnsi="Times New Roman" w:ascii="Times New Roman"/>
          <w:szCs w:val="24"/>
          <w:lang w:val="hr-HR"/>
        </w:rPr>
        <w:t xml:space="preserve">, Zagreb, Ilica 61, OIB: </w:t>
      </w:r>
      <w:r w:rsidR="004D0B9E" w:rsidRPr="004D0B9E">
        <w:rPr>
          <w:rFonts w:hAnsi="Times New Roman" w:ascii="Times New Roman"/>
          <w:szCs w:val="24"/>
          <w:lang w:val="hr-HR"/>
        </w:rPr>
        <w:t>45730877340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4D0B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D0B9E" w:rsidRPr="004D0B9E">
        <w:rPr>
          <w:rFonts w:hAnsi="Times New Roman" w:ascii="Times New Roman"/>
          <w:szCs w:val="24"/>
          <w:lang w:val="hr-HR"/>
        </w:rPr>
        <w:t>PROLEKSIS NET,UDRUGA ZA PROMICANJE I DIGITALIZACIJU ZNANJA,OBRAZOVANJA TE KULTURNE I PRIRODNE BAŠTINE</w:t>
      </w:r>
      <w:r w:rsidR="004D0B9E">
        <w:rPr>
          <w:rFonts w:hAnsi="Times New Roman" w:ascii="Times New Roman"/>
          <w:szCs w:val="24"/>
          <w:lang w:val="hr-HR"/>
        </w:rPr>
        <w:t xml:space="preserve">, Zagreb, Ilica 61, OIB: </w:t>
      </w:r>
      <w:r w:rsidR="004D0B9E" w:rsidRPr="004D0B9E">
        <w:rPr>
          <w:rFonts w:hAnsi="Times New Roman" w:ascii="Times New Roman"/>
          <w:szCs w:val="24"/>
          <w:lang w:val="hr-HR"/>
        </w:rPr>
        <w:t>45730877340</w:t>
      </w:r>
      <w:r w:rsidR="004D0B9E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231C42">
        <w:rPr>
          <w:rFonts w:hAnsi="Times New Roman" w:ascii="Times New Roman"/>
          <w:szCs w:val="24"/>
          <w:lang w:val="hr-HR"/>
        </w:rPr>
        <w:t>3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9A26F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9A26FB" w:rsidP="009A0A41" w:rsidR="009A26FB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9267098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26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4D0B9E">
      <w:rPr>
        <w:rFonts w:hAnsi="Times New Roman" w:ascii="Times New Roman"/>
        <w:lang w:val="hr-HR"/>
      </w:rPr>
      <w:t>7171/15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B561E"/>
    <w:rsid w:val="004D0B9E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A26FB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6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6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6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6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6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6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6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6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7171</izvorni_sadrzaj>
    <derivirana_varijabla naziv="DomainObject.Predmet.Broj_1">7171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St-7171/2015</izvorni_sadrzaj>
    <derivirana_varijabla naziv="DomainObject.Predmet.OznakaBroj_1">St-7171/2015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PROLEKSIS NET,UDRUGA ZA PROMICANJE I DIGITALIZACIJU ZNANJA,OBRAZOVANJA TE KULTURNE I PRIRODNE BAŠTINE</izvorni_sadrzaj>
    <derivirana_varijabla naziv="DomainObject.Predmet.ProtustrankaFormated_1">  PROLEKSIS NET,UDRUGA ZA PROMICANJE I DIGITALIZACIJU ZNANJA,OBRAZOVANJA TE KULTURNE I PRIRODNE BAŠTINE</derivirana_varijabla>
  </DomainObject.Predmet.ProtustrankaFormated>
  <DomainObject.Predmet.ProtustrankaFormatedOIB>
    <izvorni_sadrzaj>  PROLEKSIS NET,UDRUGA ZA PROMICANJE I DIGITALIZACIJU ZNANJA,OBRAZOVANJA TE KULTURNE I PRIRODNE BAŠTINE, OIB 45730877340</izvorni_sadrzaj>
    <derivirana_varijabla naziv="DomainObject.Predmet.ProtustrankaFormatedOIB_1">  PROLEKSIS NET,UDRUGA ZA PROMICANJE I DIGITALIZACIJU ZNANJA,OBRAZOVANJA TE KULTURNE I PRIRODNE BAŠTINE, OIB 45730877340</derivirana_varijabla>
  </DomainObject.Predmet.ProtustrankaFormatedOIB>
  <DomainObject.Predmet.ProtustrankaFormatedWithAdress>
    <izvorni_sadrzaj> PROLEKSIS NET,UDRUGA ZA PROMICANJE I DIGITALIZACIJU ZNANJA,OBRAZOVANJA TE KULTURNE I PRIRODNE BAŠTINE, Ilica 61, 10000 Zagreb</izvorni_sadrzaj>
    <derivirana_varijabla naziv="DomainObject.Predmet.ProtustrankaFormatedWithAdress_1"> PROLEKSIS NET,UDRUGA ZA PROMICANJE I DIGITALIZACIJU ZNANJA,OBRAZOVANJA TE KULTURNE I PRIRODNE BAŠTINE, Ilica 61, 10000 Zagreb</derivirana_varijabla>
  </DomainObject.Predmet.ProtustrankaFormatedWithAdress>
  <DomainObject.Predmet.ProtustrankaFormatedWithAdressOIB>
    <izvorni_sadrzaj> PROLEKSIS NET,UDRUGA ZA PROMICANJE I DIGITALIZACIJU ZNANJA,OBRAZOVANJA TE KULTURNE I PRIRODNE BAŠTINE, OIB 45730877340, Ilica 61, 10000 Zagreb</izvorni_sadrzaj>
    <derivirana_varijabla naziv="DomainObject.Predmet.ProtustrankaFormatedWithAdressOIB_1"> PROLEKSIS NET,UDRUGA ZA PROMICANJE I DIGITALIZACIJU ZNANJA,OBRAZOVANJA TE KULTURNE I PRIRODNE BAŠTINE, OIB 45730877340, Ilica 61, 10000 Zagreb</derivirana_varijabla>
  </DomainObject.Predmet.ProtustrankaFormatedWithAdressOIB>
  <DomainObject.Predmet.ProtustrankaWithAdress>
    <izvorni_sadrzaj>PROLEKSIS NET,UDRUGA ZA PROMICANJE I DIGITALIZACIJU ZNANJA,OBRAZOVANJA TE KULTURNE I PRIRODNE BAŠTINE Ilica 61, 10000 Zagreb</izvorni_sadrzaj>
    <derivirana_varijabla naziv="DomainObject.Predmet.ProtustrankaWithAdress_1">PROLEKSIS NET,UDRUGA ZA PROMICANJE I DIGITALIZACIJU ZNANJA,OBRAZOVANJA TE KULTURNE I PRIRODNE BAŠTINE Ilica 61, 10000 Zagreb</derivirana_varijabla>
  </DomainObject.Predmet.ProtustrankaWithAdress>
  <DomainObject.Predmet.ProtustrankaWithAdressOIB>
    <izvorni_sadrzaj>PROLEKSIS NET,UDRUGA ZA PROMICANJE I DIGITALIZACIJU ZNANJA,OBRAZOVANJA TE KULTURNE I PRIRODNE BAŠTINE, OIB 45730877340, Ilica 61, 10000 Zagreb</izvorni_sadrzaj>
    <derivirana_varijabla naziv="DomainObject.Predmet.ProtustrankaWithAdressOIB_1">PROLEKSIS NET,UDRUGA ZA PROMICANJE I DIGITALIZACIJU ZNANJA,OBRAZOVANJA TE KULTURNE I PRIRODNE BAŠTINE, OIB 45730877340, Ilica 61, 10000 Zagreb</derivirana_varijabla>
  </DomainObject.Predmet.ProtustrankaWithAdressOIB>
  <DomainObject.Predmet.ProtustrankaNazivFormated>
    <izvorni_sadrzaj>PROLEKSIS NET,UDRUGA ZA PROMICANJE I DIGITALIZACIJU ZNANJA,OBRAZOVANJA TE KULTURNE I PRIRODNE BAŠTINE</izvorni_sadrzaj>
    <derivirana_varijabla naziv="DomainObject.Predmet.ProtustrankaNazivFormated_1">PROLEKSIS NET,UDRUGA ZA PROMICANJE I DIGITALIZACIJU ZNANJA,OBRAZOVANJA TE KULTURNE I PRIRODNE BAŠTINE</derivirana_varijabla>
  </DomainObject.Predmet.ProtustrankaNazivFormated>
  <DomainObject.Predmet.ProtustrankaNazivFormatedOIB>
    <izvorni_sadrzaj>PROLEKSIS NET,UDRUGA ZA PROMICANJE I DIGITALIZACIJU ZNANJA,OBRAZOVANJA TE KULTURNE I PRIRODNE BAŠTINE, OIB 45730877340</izvorni_sadrzaj>
    <derivirana_varijabla naziv="DomainObject.Predmet.ProtustrankaNazivFormatedOIB_1">PROLEKSIS NET,UDRUGA ZA PROMICANJE I DIGITALIZACIJU ZNANJA,OBRAZOVANJA TE KULTURNE I PRIRODNE BAŠTINE, OIB 45730877340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PROLEKSIS NET,UDRUGA ZA PROMICANJE I DIGITALIZACIJU ZNANJA,OBRAZOVANJA TE KULTURNE I PRIRODNE BAŠTINE</item>
    </izvorni_sadrzaj>
    <derivirana_varijabla naziv="DomainObject.Predmet.ProtuStrankaListFormated_1">
      <item>PROLEKSIS NET,UDRUGA ZA PROMICANJE I DIGITALIZACIJU ZNANJA,OBRAZOVANJA TE KULTURNE I PRIRODNE BAŠTINE</item>
    </derivirana_varijabla>
  </DomainObject.Predmet.ProtuStrankaListFormated>
  <DomainObject.Predmet.ProtuStrankaListFormatedOIB>
    <izvorni_sadrzaj>
      <item>PROLEKSIS NET,UDRUGA ZA PROMICANJE I DIGITALIZACIJU ZNANJA,OBRAZOVANJA TE KULTURNE I PRIRODNE BAŠTINE, OIB 45730877340</item>
    </izvorni_sadrzaj>
    <derivirana_varijabla naziv="DomainObject.Predmet.ProtuStrankaListFormatedOIB_1">
      <item>PROLEKSIS NET,UDRUGA ZA PROMICANJE I DIGITALIZACIJU ZNANJA,OBRAZOVANJA TE KULTURNE I PRIRODNE BAŠTINE, OIB 45730877340</item>
    </derivirana_varijabla>
  </DomainObject.Predmet.ProtuStrankaListFormatedOIB>
  <DomainObject.Predmet.ProtuStrankaListFormatedWithAdress>
    <izvorni_sadrzaj>
      <item>PROLEKSIS NET,UDRUGA ZA PROMICANJE I DIGITALIZACIJU ZNANJA,OBRAZOVANJA TE KULTURNE I PRIRODNE BAŠTINE, Ilica 61, 10000 Zagreb</item>
    </izvorni_sadrzaj>
    <derivirana_varijabla naziv="DomainObject.Predmet.ProtuStrankaListFormatedWithAdress_1">
      <item>PROLEKSIS NET,UDRUGA ZA PROMICANJE I DIGITALIZACIJU ZNANJA,OBRAZOVANJA TE KULTURNE I PRIRODNE BAŠTINE, Ilica 61, 10000 Zagreb</item>
    </derivirana_varijabla>
  </DomainObject.Predmet.ProtuStrankaListFormatedWithAdress>
  <DomainObject.Predmet.ProtuStrankaListFormatedWithAdressOIB>
    <izvorni_sadrzaj>
      <item>PROLEKSIS NET,UDRUGA ZA PROMICANJE I DIGITALIZACIJU ZNANJA,OBRAZOVANJA TE KULTURNE I PRIRODNE BAŠTINE, OIB 45730877340, Ilica 61, 10000 Zagreb</item>
    </izvorni_sadrzaj>
    <derivirana_varijabla naziv="DomainObject.Predmet.ProtuStrankaListFormatedWithAdressOIB_1">
      <item>PROLEKSIS NET,UDRUGA ZA PROMICANJE I DIGITALIZACIJU ZNANJA,OBRAZOVANJA TE KULTURNE I PRIRODNE BAŠTINE, OIB 45730877340, Ilica 61, 10000 Zagreb</item>
    </derivirana_varijabla>
  </DomainObject.Predmet.ProtuStrankaListFormatedWithAdressOIB>
  <DomainObject.Predmet.ProtuStrankaListNazivFormated>
    <izvorni_sadrzaj>
      <item>PROLEKSIS NET,UDRUGA ZA PROMICANJE I DIGITALIZACIJU ZNANJA,OBRAZOVANJA TE KULTURNE I PRIRODNE BAŠTINE</item>
    </izvorni_sadrzaj>
    <derivirana_varijabla naziv="DomainObject.Predmet.ProtuStrankaListNazivFormated_1">
      <item>PROLEKSIS NET,UDRUGA ZA PROMICANJE I DIGITALIZACIJU ZNANJA,OBRAZOVANJA TE KULTURNE I PRIRODNE BAŠTINE</item>
    </derivirana_varijabla>
  </DomainObject.Predmet.ProtuStrankaListNazivFormated>
  <DomainObject.Predmet.ProtuStrankaListNazivFormatedOIB>
    <izvorni_sadrzaj>
      <item>PROLEKSIS NET,UDRUGA ZA PROMICANJE I DIGITALIZACIJU ZNANJA,OBRAZOVANJA TE KULTURNE I PRIRODNE BAŠTINE, OIB 45730877340</item>
    </izvorni_sadrzaj>
    <derivirana_varijabla naziv="DomainObject.Predmet.ProtuStrankaListNazivFormatedOIB_1">
      <item>PROLEKSIS NET,UDRUGA ZA PROMICANJE I DIGITALIZACIJU ZNANJA,OBRAZOVANJA TE KULTURNE I PRIRODNE BAŠTINE, OIB 45730877340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PROLEKSIS NET,UDRUGA ZA PROMICANJE I DIGITALIZACIJU ZNANJA,OBRAZOVANJA TE KULTURNE I PRIRODNE BAŠTINE</izvorni_sadrzaj>
    <derivirana_varijabla naziv="DomainObject.Predmet.ProtustrankaIDrugi_1">PROLEKSIS NET,UDRUGA ZA PROMICANJE I DIGITALIZACIJU ZNANJA,OBRAZOVANJA TE KULTURNE I PRIRODNE BAŠTINE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PROLEKSIS NET,UDRUGA ZA PROMICANJE I DIGITALIZACIJU ZNANJA,OBRAZOVANJA TE KULTURNE I PRIRODNE BAŠTINE, OIB 45730877340, Ilica 61, 10000 Zagreb</izvorni_sadrzaj>
    <derivirana_varijabla naziv="DomainObject.Predmet.ProtustrankaIDrugiAdressOIB_1">PROLEKSIS NET,UDRUGA ZA PROMICANJE I DIGITALIZACIJU ZNANJA,OBRAZOVANJA TE KULTURNE I PRIRODNE BAŠTINE, OIB 45730877340,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PROLEKSIS NET,UDRUGA ZA PROMICANJE I DIGITALIZACIJU ZNANJA,OBRAZOVANJA TE KULTURNE I PRIRODNE BAŠTINE</item>
      <item>FINA Regionalni centar Zagreb</item>
    </izvorni_sadrzaj>
    <derivirana_varijabla naziv="DomainObject.Predmet.SudioniciListNaziv_1">
      <item>PROLEKSIS NET,UDRUGA ZA PROMICANJE I DIGITALIZACIJU ZNANJA,OBRAZOVANJA TE KULTURNE I PRIRODNE BAŠTINE</item>
      <item>FINA Regionalni centar Zagreb</item>
    </derivirana_varijabla>
  </DomainObject.Predmet.SudioniciListNaziv>
  <DomainObject.Predmet.SudioniciListAdressOIB>
    <izvorni_sadrzaj>
      <item>PROLEKSIS NET,UDRUGA ZA PROMICANJE I DIGITALIZACIJU ZNANJA,OBRAZOVANJA TE KULTURNE I PRIRODNE BAŠTINE, OIB 45730877340, Ilica 61,10000 Zagreb</item>
      <item>FINA Regionalni centar Zagreb, OIB 85821130368, Trg svibanjskih žrtava 1995. 1,10000 Zagreb</item>
    </izvorni_sadrzaj>
    <derivirana_varijabla naziv="DomainObject.Predmet.SudioniciListAdressOIB_1">
      <item>PROLEKSIS NET,UDRUGA ZA PROMICANJE I DIGITALIZACIJU ZNANJA,OBRAZOVANJA TE KULTURNE I PRIRODNE BAŠTINE, OIB 45730877340, Ilica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45730877340</item>
      <item>, OIB 85821130368</item>
    </izvorni_sadrzaj>
    <derivirana_varijabla naziv="DomainObject.Predmet.SudioniciListNazivOIB_1">
      <item>, OIB 45730877340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2D08E-0578-4984-B58C-071AF91A9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1902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2015-12-23T09:00:00Z</dcterms:created>
  <dc:creator>Sudsko vijeæe</dc:creator>
  <cp:lastModifiedBy>Katarina Babić</cp:lastModifiedBy>
  <cp:lastPrinted>2015-12-23T09:02:00Z</cp:lastPrinted>
  <dcterms:modified xmlns:xsi="http://www.w3.org/2001/XMLSchema-instance" xsi:type="dcterms:W3CDTF">2015-12-23T09:03:00Z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