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f6f30" w14:paraId="b9f6f30" w:rsidRDefault="0041090F"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1914525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41090F" w:rsidP="0041090F" w:rsidR="00AE649C">
      <w:pPr>
        <w:pStyle w:val="NormaleSPIS"/>
        <w:spacing w:after="0"/>
      </w:pPr>
      <w:r>
        <w:t xml:space="preserve">          Republika Hrvatska</w:t>
      </w:r>
    </w:p>
    <w:p w:rsidRDefault="0041090F" w:rsidP="0041090F" w:rsidR="0041090F">
      <w:pPr>
        <w:pStyle w:val="NormaleSPIS"/>
        <w:spacing w:after="0"/>
      </w:pPr>
      <w:r>
        <w:t xml:space="preserve">     Trgovački sud u Bjelovaru</w:t>
      </w:r>
    </w:p>
    <w:p w:rsidRDefault="0041090F" w:rsidP="0041090F" w:rsidR="0041090F">
      <w:pPr>
        <w:pStyle w:val="NormaleSPIS"/>
        <w:spacing w:after="0"/>
      </w:pPr>
      <w:r>
        <w:t>Bjelovar, Šetalište dr.I.Lebovića 42.</w:t>
      </w:r>
    </w:p>
    <w:p w:rsidRDefault="0041090F" w:rsidP="0041090F" w:rsidR="0041090F">
      <w:pPr>
        <w:pStyle w:val="NormaleSPIS"/>
        <w:jc w:val="right"/>
        <w:rPr>
          <w:b/>
        </w:rPr>
      </w:pPr>
      <w:r>
        <w:t>Poslovni broj:7 St-296/2017-102</w:t>
      </w:r>
    </w:p>
    <w:p w:rsidRDefault="0041090F" w:rsidP="0041090F" w:rsidR="0041090F">
      <w:pPr>
        <w:jc w:val="center"/>
      </w:pPr>
      <w:r>
        <w:t>R E P U B L I K A  H R V A T S K A</w:t>
      </w:r>
    </w:p>
    <w:p w:rsidRDefault="0041090F" w:rsidP="0041090F" w:rsidR="0041090F">
      <w:pPr>
        <w:jc w:val="center"/>
        <w:rPr>
          <w:b/>
        </w:rPr>
      </w:pPr>
      <w:r>
        <w:t>R J E Š E N J E</w:t>
      </w:r>
    </w:p>
    <w:p w:rsidRDefault="0041090F" w:rsidP="0041090F" w:rsidR="0041090F">
      <w:pPr>
        <w:ind w:firstLine="720"/>
        <w:jc w:val="both"/>
      </w:pPr>
      <w:r>
        <w:t xml:space="preserve">Trgovački sud u Bjelovaru, po sucu Tomislavu Mrazović, u stečajnom postupku nad stečajnim dužnikom RIBA d.d. za proizvodnju i uzgoj ribe i riblje mlađi u stečaju iz </w:t>
      </w:r>
      <w:proofErr w:type="spellStart"/>
      <w:r>
        <w:t>Kaniške</w:t>
      </w:r>
      <w:proofErr w:type="spellEnd"/>
      <w:r>
        <w:t xml:space="preserve"> Ive </w:t>
      </w:r>
      <w:proofErr w:type="spellStart"/>
      <w:r>
        <w:t>bb</w:t>
      </w:r>
      <w:proofErr w:type="spellEnd"/>
      <w:r>
        <w:t>, MBS 010001405</w:t>
      </w:r>
      <w:r>
        <w:rPr>
          <w:b/>
        </w:rPr>
        <w:t xml:space="preserve">, </w:t>
      </w:r>
      <w:r>
        <w:t xml:space="preserve">OIB 52199410731, 7. ožujka 2018. </w:t>
      </w:r>
    </w:p>
    <w:p w:rsidRDefault="0041090F" w:rsidP="0041090F" w:rsidR="0041090F">
      <w:pPr>
        <w:jc w:val="center"/>
      </w:pPr>
      <w:r>
        <w:t>r i j e š i o   j e</w:t>
      </w:r>
      <w:r>
        <w:tab/>
      </w:r>
    </w:p>
    <w:p w:rsidRDefault="0041090F" w:rsidP="0041090F" w:rsidR="0041090F">
      <w:pPr>
        <w:spacing w:after="0"/>
        <w:jc w:val="both"/>
      </w:pPr>
      <w:r>
        <w:tab/>
        <w:t xml:space="preserve">1.Zaključuje se stečajni postupak nad dužnikom RIBA d.d. za proizvodnju i uzgoj ribe i riblje mlađi u stečaju iz </w:t>
      </w:r>
      <w:proofErr w:type="spellStart"/>
      <w:r>
        <w:t>Kaniške</w:t>
      </w:r>
      <w:proofErr w:type="spellEnd"/>
      <w:r>
        <w:t xml:space="preserve"> Ive </w:t>
      </w:r>
      <w:proofErr w:type="spellStart"/>
      <w:r>
        <w:t>bb</w:t>
      </w:r>
      <w:proofErr w:type="spellEnd"/>
      <w:r>
        <w:t>, MBS 010001405</w:t>
      </w:r>
      <w:r>
        <w:rPr>
          <w:b/>
        </w:rPr>
        <w:t xml:space="preserve">, </w:t>
      </w:r>
      <w:r>
        <w:t xml:space="preserve">OIB 52199410731. </w:t>
      </w:r>
    </w:p>
    <w:p w:rsidRDefault="0041090F" w:rsidP="0041090F" w:rsidR="0041090F">
      <w:pPr>
        <w:spacing w:after="0"/>
        <w:jc w:val="both"/>
      </w:pPr>
      <w:r>
        <w:tab/>
        <w:t>2.Ovo rješenje objavit će se na e-oglasnoj ploči ovog suda.</w:t>
      </w:r>
    </w:p>
    <w:p w:rsidRDefault="0041090F" w:rsidP="0041090F" w:rsidR="0041090F">
      <w:pPr>
        <w:jc w:val="both"/>
      </w:pPr>
      <w:r>
        <w:tab/>
        <w:t>3.Nakon pravomoćnosti ovog rješenja dužnik će se brisati iz sudskog registra.</w:t>
      </w:r>
    </w:p>
    <w:p w:rsidRDefault="0041090F" w:rsidP="0041090F" w:rsidR="0041090F">
      <w:pPr>
        <w:jc w:val="center"/>
      </w:pPr>
      <w:r>
        <w:t>Obrazloženje</w:t>
      </w:r>
      <w:r>
        <w:tab/>
      </w:r>
    </w:p>
    <w:p w:rsidRDefault="0041090F" w:rsidP="0041090F" w:rsidR="0041090F">
      <w:pPr>
        <w:jc w:val="both"/>
      </w:pPr>
      <w:r>
        <w:tab/>
        <w:t xml:space="preserve">Rješenjem ovog suda pod poslovnim brojem 7 St-29672017-16 od 20. srpnja 2017. godine otvoren je stečajni postupak nad dužnikom RIBA d.d. iz </w:t>
      </w:r>
      <w:proofErr w:type="spellStart"/>
      <w:r>
        <w:t>Kaniške</w:t>
      </w:r>
      <w:proofErr w:type="spellEnd"/>
      <w:r>
        <w:t xml:space="preserve"> Ive </w:t>
      </w:r>
      <w:proofErr w:type="spellStart"/>
      <w:r>
        <w:t>bb</w:t>
      </w:r>
      <w:proofErr w:type="spellEnd"/>
      <w:r>
        <w:t xml:space="preserve">, te je tijekom stečajnog postupka unovčena cjelokupna imovina stečajnog dužnika. Na završnom ročištu vjerovnika dana je suglasnost za završnu diobu, obzirom da je unovčena sva stečajna masa. Prema završnom računu stečajnog upravitelja, sveukupna unovčena stečajna masa koja se sastojala od nekretnina, pokretnina i naplate potraživanja iznosila je 3.017.280,69 kuna. Iz tog novčanog iznosa namiren je prvi viši isplatni red sa 35,63% utvrđenih tražbina u iznosu od 416.742,70 kuna, namiren je samo djelomično </w:t>
      </w:r>
      <w:proofErr w:type="spellStart"/>
      <w:r>
        <w:t>razlučni</w:t>
      </w:r>
      <w:proofErr w:type="spellEnd"/>
      <w:r>
        <w:t xml:space="preserve"> vjerovnik ERSTE &amp; STEIERMARKISCHE BANK d.d. Rijeka, sa 20,07% utvrđene tražbine osigurane </w:t>
      </w:r>
      <w:proofErr w:type="spellStart"/>
      <w:r>
        <w:t>razlučnim</w:t>
      </w:r>
      <w:proofErr w:type="spellEnd"/>
      <w:r>
        <w:t xml:space="preserve"> pravom u iznosu od 1.389.918,42 kuna, a namireni su i u cijelosti troškovi stečajnog postupka i ostale obveze stečajne mase, dok drugi viši isplatni red nije namiren zbog nedostatnosti stečajne mase. Obzirom da nema druge imovine niti prava koji bi činili stečajnu masu to je sud slijedom navedenog temeljem članka 286.st.1. i st.3.Stečajnog zakona (NN broj 71/15 i 104/17, dalje SZ-a) zaključio ovaj stečajni postupak i riješio kao u izreci ovog rješenja.</w:t>
      </w:r>
    </w:p>
    <w:p w:rsidRDefault="0041090F" w:rsidP="0041090F" w:rsidR="0041090F">
      <w:pPr>
        <w:spacing w:after="0"/>
        <w:jc w:val="center"/>
      </w:pPr>
      <w:r>
        <w:t>Bjelovaru 7. ožujka 2018.</w:t>
      </w:r>
    </w:p>
    <w:p w:rsidRDefault="0041090F" w:rsidP="0041090F" w:rsidR="0041090F">
      <w:pPr>
        <w:spacing w:after="0"/>
        <w:ind w:firstLine="720"/>
        <w:jc w:val="both"/>
      </w:pPr>
      <w:r>
        <w:tab/>
      </w:r>
      <w:r>
        <w:tab/>
      </w:r>
      <w:r>
        <w:tab/>
      </w:r>
      <w:r>
        <w:tab/>
      </w:r>
      <w:r>
        <w:tab/>
      </w:r>
      <w:r>
        <w:tab/>
      </w:r>
      <w:r>
        <w:tab/>
        <w:t xml:space="preserve">                 Sudac</w:t>
      </w:r>
    </w:p>
    <w:p w:rsidRDefault="0041090F" w:rsidP="0041090F" w:rsidR="0041090F">
      <w:pPr>
        <w:spacing w:after="0"/>
        <w:ind w:firstLine="720"/>
        <w:jc w:val="both"/>
      </w:pPr>
      <w:r>
        <w:tab/>
      </w:r>
      <w:r>
        <w:tab/>
      </w:r>
      <w:r>
        <w:tab/>
      </w:r>
      <w:r>
        <w:tab/>
      </w:r>
      <w:r>
        <w:tab/>
      </w:r>
      <w:r>
        <w:tab/>
      </w:r>
      <w:r>
        <w:tab/>
        <w:t xml:space="preserve">        Tomislav Mrazović</w:t>
      </w:r>
      <w:r>
        <w:t>,v.r.</w:t>
      </w:r>
    </w:p>
    <w:p w:rsidRDefault="0041090F" w:rsidP="0041090F" w:rsidR="0041090F">
      <w:pPr>
        <w:spacing w:after="0"/>
        <w:ind w:firstLine="720"/>
        <w:jc w:val="both"/>
      </w:pPr>
      <w:r>
        <w:t xml:space="preserve">                                                                           Za točnost </w:t>
      </w:r>
      <w:proofErr w:type="spellStart"/>
      <w:r>
        <w:t>otpravka</w:t>
      </w:r>
      <w:proofErr w:type="spellEnd"/>
      <w:r>
        <w:t>-ovlašteni službenik</w:t>
      </w:r>
    </w:p>
    <w:p w:rsidRDefault="0041090F" w:rsidP="0041090F" w:rsidR="0041090F">
      <w:pPr>
        <w:ind w:firstLine="720"/>
        <w:jc w:val="both"/>
      </w:pPr>
      <w:r>
        <w:t xml:space="preserve">                                                                                             Jasmina </w:t>
      </w:r>
      <w:proofErr w:type="spellStart"/>
      <w:r>
        <w:t>Tubić</w:t>
      </w:r>
      <w:proofErr w:type="spellEnd"/>
    </w:p>
    <w:p w:rsidRDefault="0041090F" w:rsidP="0041090F" w:rsidR="0041090F">
      <w:pPr>
        <w:spacing w:after="0"/>
        <w:ind w:hanging="738" w:left="738"/>
        <w:jc w:val="both"/>
        <w:rPr>
          <w:szCs w:val="20"/>
        </w:rPr>
      </w:pPr>
      <w:r>
        <w:t>PRAVNA POUKA: Protiv ovog rješenja dopuštena je žalba u roku od 8 dana, od dana objave</w:t>
      </w:r>
    </w:p>
    <w:p w:rsidRDefault="0041090F" w:rsidP="0041090F" w:rsidR="00AE649C" w:rsidRPr="00B76F3C">
      <w:pPr>
        <w:jc w:val="both"/>
      </w:pPr>
      <w:r>
        <w:t>ovog rješenja na e-oglasnoj ploči Trgovačkog suda u Bjelovaru. Dostava se smatra obavljenom istekom 8 dana, od dana objave ovog rješenja na e-oglasnoj ploči suda (čl.12.st.1.SZ-a).</w:t>
      </w:r>
      <w:r>
        <w:rPr>
          <w:rFonts w:hAnsi="Arial" w:ascii="Arial"/>
        </w:rPr>
        <w:t xml:space="preserve"> </w:t>
      </w:r>
      <w:r>
        <w:t>Žalba se</w:t>
      </w:r>
      <w:r>
        <w:t xml:space="preserve"> </w:t>
      </w:r>
      <w:r>
        <w:t>podnosi Visokom trgovačkom sudu Republike Hrvatske, a putem ovog suda u 3 primjerka.</w:t>
      </w: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090F"/>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5932713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ožujka 2019.</izvorni_sadrzaj>
    <derivirana_varijabla naziv="DomainObject.DatumDonosenjaOdluke_1">14.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St-296/2017-102</izvorni_sadrzaj>
    <derivirana_varijabla naziv="DomainObject.Oznaka_1">St-296/2017-102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296</izvorni_sadrzaj>
    <derivirana_varijabla naziv="DomainObject.Predmet.Broj_1">296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2017.</izvorni_sadrzaj>
    <derivirana_varijabla naziv="DomainObject.Predmet.DatumOsnivanja_1">9.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St-296/2017</izvorni_sadrzaj>
    <derivirana_varijabla naziv="DomainObject.Predmet.OznakaBroj_1">St-296/2017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RIBA dioničko društvo za proizvodnju i uzgoj ribe i riblje mlađi zastupanog po punomoćniku Goran Borčić</izvorni_sadrzaj>
    <derivirana_varijabla naziv="DomainObject.Predmet.ProtustrankaFormated_1">  RIBA dioničko društvo za proizvodnju i uzgoj ribe i riblje mlađi zastupanog po punomoćniku Goran Borčić</derivirana_varijabla>
  </DomainObject.Predmet.ProtustrankaFormated>
  <DomainObject.Predmet.ProtustrankaFormatedOIB>
    <izvorni_sadrzaj>  RIBA dioničko društvo za proizvodnju i uzgoj ribe i riblje mlađi, OIB 52199410731 zastupanog po punomoćniku Goran Borčić</izvorni_sadrzaj>
    <derivirana_varijabla naziv="DomainObject.Predmet.ProtustrankaFormatedOIB_1">  RIBA dioničko društvo za proizvodnju i uzgoj ribe i riblje mlađi, OIB 52199410731 zastupanog po punomoćniku Goran Borčić</derivirana_varijabla>
  </DomainObject.Predmet.ProtustrankaFormatedOIB>
  <DomainObject.Predmet.ProtustrankaFormatedWithAdress>
    <izvorni_sadrzaj> RIBA dioničko društvo za proizvodnju i uzgoj ribe i riblje mlađi, Kaniška Iva/bb, 43280 Kaniška Iva zastupanog po punomoćniku Goran Borčić</izvorni_sadrzaj>
    <derivirana_varijabla naziv="DomainObject.Predmet.ProtustrankaFormatedWithAdress_1"> RIBA dioničko društvo za proizvodnju i uzgoj ribe i riblje mlađi, Kaniška Iva/bb, 43280 Kaniška Iva zastupanog po punomoćniku Goran Borčić</derivirana_varijabla>
  </DomainObject.Predmet.ProtustrankaFormatedWithAdress>
  <DomainObject.Predmet.ProtustrankaFormatedWithAdressOIB>
    <izvorni_sadrzaj> RIBA dioničko društvo za proizvodnju i uzgoj ribe i riblje mlađi, OIB 52199410731, Kaniška Iva/bb, 43280 Kaniška Iva zastupanog po punomoćniku Goran Borčić</izvorni_sadrzaj>
    <derivirana_varijabla naziv="DomainObject.Predmet.ProtustrankaFormatedWithAdressOIB_1"> RIBA dioničko društvo za proizvodnju i uzgoj ribe i riblje mlađi, OIB 52199410731, Kaniška Iva/bb, 43280 Kaniška Iva zastupanog po punomoćniku Goran Borčić</derivirana_varijabla>
  </DomainObject.Predmet.ProtustrankaFormatedWithAdressOIB>
  <DomainObject.Predmet.ProtustrankaWithAdress>
    <izvorni_sadrzaj>RIBA dioničko društvo za proizvodnju i uzgoj ribe i riblje mlađi Kaniška Iva/bb, 43280 Kaniška Iva</izvorni_sadrzaj>
    <derivirana_varijabla naziv="DomainObject.Predmet.ProtustrankaWithAdress_1">RIBA dioničko društvo za proizvodnju i uzgoj ribe i riblje mlađi Kaniška Iva/bb, 43280 Kaniška Iva</derivirana_varijabla>
  </DomainObject.Predmet.ProtustrankaWithAdress>
  <DomainObject.Predmet.ProtustrankaWithAdressOIB>
    <izvorni_sadrzaj>RIBA dioničko društvo za proizvodnju i uzgoj ribe i riblje mlađi, OIB 52199410731, Kaniška Iva/bb, 43280 Kaniška Iva</izvorni_sadrzaj>
    <derivirana_varijabla naziv="DomainObject.Predmet.ProtustrankaWithAdressOIB_1">RIBA dioničko društvo za proizvodnju i uzgoj ribe i riblje mlađi, OIB 52199410731, Kaniška Iva/bb, 43280 Kaniška Iva</derivirana_varijabla>
  </DomainObject.Predmet.ProtustrankaWithAdressOIB>
  <DomainObject.Predmet.ProtustrankaNazivFormated>
    <izvorni_sadrzaj>RIBA dioničko društvo za proizvodnju i uzgoj ribe i riblje mlađi</izvorni_sadrzaj>
    <derivirana_varijabla naziv="DomainObject.Predmet.ProtustrankaNazivFormated_1">RIBA dioničko društvo za proizvodnju i uzgoj ribe i riblje mlađi</derivirana_varijabla>
  </DomainObject.Predmet.ProtustrankaNazivFormated>
  <DomainObject.Predmet.ProtustrankaNazivFormatedOIB>
    <izvorni_sadrzaj>RIBA dioničko društvo za proizvodnju i uzgoj ribe i riblje mlađi, OIB 52199410731</izvorni_sadrzaj>
    <derivirana_varijabla naziv="DomainObject.Predmet.ProtustrankaNazivFormatedOIB_1">RIBA dioničko društvo za proizvodnju i uzgoj ribe i riblje mlađi, OIB 52199410731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TIHOMIR MIROSLAVIĆ zastupanog po punomoćniku DAVOR VRBEK, Sindikat zaposlenih u poljoprivredi...; ZORAN FILIPOVIĆ zastupanog po punomoćniku DAVOR VRBEK, Sindikat zaposlenih u poljoprivredi...; IVAN MIROSLAVIĆ zastupanog po punomoćniku DAVOR VRBEK, Sindikat zaposlenih u poljoprivredi...; ŽELJKO NAGLIĆ zastupanog po punomoćniku DAVOR VRBEK, Sindikat zaposlenih u poljoprivredi...; IVAN TURKOVIĆ zastupanog po punomoćniku DAVOR VRBEK, Sindikat zaposlenih u poljoprivredi...; STEVO LOBOR zastupanog po punomoćniku DAVOR VRBEK, Sindikat zaposlenih u poljoprivredi...; DRAŽEN GAŠLJEVIĆ zastupanog po punomoćniku DAVOR VRBEK, Sindikat zaposlenih u poljoprivredi...; JOSIP ROGULJA zastupanog po punomoćniku DAVOR VRBEK, Sindikat zaposlenih u poljoprivredi...; IVAN PIZENT zastupanog po punomoćniku DAVOR VRBEK, Sindikat zaposlenih u poljoprivredi...; FINANCIJSKA AGENCIJA, RC ZAGREB, Podružnica Bjelovar</izvorni_sadrzaj>
    <derivirana_varijabla naziv="DomainObject.Predmet.StrankaFormated_1">  TIHOMIR MIROSLAVIĆ zastupanog po punomoćniku DAVOR VRBEK, Sindikat zaposlenih u poljoprivredi...; ZORAN FILIPOVIĆ zastupanog po punomoćniku DAVOR VRBEK, Sindikat zaposlenih u poljoprivredi...; IVAN MIROSLAVIĆ zastupanog po punomoćniku DAVOR VRBEK, Sindikat zaposlenih u poljoprivredi...; ŽELJKO NAGLIĆ zastupanog po punomoćniku DAVOR VRBEK, Sindikat zaposlenih u poljoprivredi...; IVAN TURKOVIĆ zastupanog po punomoćniku DAVOR VRBEK, Sindikat zaposlenih u poljoprivredi...; STEVO LOBOR zastupanog po punomoćniku DAVOR VRBEK, Sindikat zaposlenih u poljoprivredi...; DRAŽEN GAŠLJEVIĆ zastupanog po punomoćniku DAVOR VRBEK, Sindikat zaposlenih u poljoprivredi...; JOSIP ROGULJA zastupanog po punomoćniku DAVOR VRBEK, Sindikat zaposlenih u poljoprivredi...; IVAN PIZENT zastupanog po punomoćniku DAVOR VRBEK, Sindikat zaposlenih u poljoprivredi...; FINANCIJSKA AGENCIJA, RC ZAGREB, Podružnica Bjelovar</derivirana_varijabla>
  </DomainObject.Predmet.StrankaFormated>
  <DomainObject.Predmet.StrankaFormatedOIB>
    <izvorni_sadrzaj>  TIHOMIR MIROSLAVIĆ, OIB 10200321425 zastupanog po punomoćniku DAVOR VRBEK, Sindikat zaposlenih u poljoprivredi...; ZORAN FILIPOVIĆ, OIB 09688478260 zastupanog po punomoćniku DAVOR VRBEK, Sindikat zaposlenih u poljoprivredi...; IVAN MIROSLAVIĆ, OIB 91666776052 zastupanog po punomoćniku DAVOR VRBEK, Sindikat zaposlenih u poljoprivredi...; ŽELJKO NAGLIĆ, OIB 64969882699 zastupanog po punomoćniku DAVOR VRBEK, Sindikat zaposlenih u poljoprivredi...; IVAN TURKOVIĆ, OIB 90836196276 zastupanog po punomoćniku DAVOR VRBEK, Sindikat zaposlenih u poljoprivredi...; STEVO LOBOR, OIB 16342392788 zastupanog po punomoćniku DAVOR VRBEK, Sindikat zaposlenih u poljoprivredi...; DRAŽEN GAŠLJEVIĆ, OIB 11162300528 zastupanog po punomoćniku DAVOR VRBEK, Sindikat zaposlenih u poljoprivredi...; JOSIP ROGULJA, OIB 20553429352 zastupanog po punomoćniku DAVOR VRBEK, Sindikat zaposlenih u poljoprivredi...; IVAN PIZENT, OIB 78885585078 zastupanog po punomoćniku DAVOR VRBEK, Sindikat zaposlenih u poljoprivredi...; FINANCIJSKA AGENCIJA, RC ZAGREB, Podružnica Bjelovar, OIB 85821130368</izvorni_sadrzaj>
    <derivirana_varijabla naziv="DomainObject.Predmet.StrankaFormatedOIB_1">  TIHOMIR MIROSLAVIĆ, OIB 10200321425 zastupanog po punomoćniku DAVOR VRBEK, Sindikat zaposlenih u poljoprivredi...; ZORAN FILIPOVIĆ, OIB 09688478260 zastupanog po punomoćniku DAVOR VRBEK, Sindikat zaposlenih u poljoprivredi...; IVAN MIROSLAVIĆ, OIB 91666776052 zastupanog po punomoćniku DAVOR VRBEK, Sindikat zaposlenih u poljoprivredi...; ŽELJKO NAGLIĆ, OIB 64969882699 zastupanog po punomoćniku DAVOR VRBEK, Sindikat zaposlenih u poljoprivredi...; IVAN TURKOVIĆ, OIB 90836196276 zastupanog po punomoćniku DAVOR VRBEK, Sindikat zaposlenih u poljoprivredi...; STEVO LOBOR, OIB 16342392788 zastupanog po punomoćniku DAVOR VRBEK, Sindikat zaposlenih u poljoprivredi...; DRAŽEN GAŠLJEVIĆ, OIB 11162300528 zastupanog po punomoćniku DAVOR VRBEK, Sindikat zaposlenih u poljoprivredi...; JOSIP ROGULJA, OIB 20553429352 zastupanog po punomoćniku DAVOR VRBEK, Sindikat zaposlenih u poljoprivredi...; IVAN PIZENT, OIB 78885585078 zastupanog po punomoćniku DAVOR VRBEK, Sindikat zaposlenih u poljoprivredi...; FINANCIJSKA AGENCIJA, RC ZAGREB, Podružnica Bjelovar, OIB 85821130368</derivirana_varijabla>
  </DomainObject.Predmet.StrankaFormatedOIB>
  <DomainObject.Predmet.StrankaFormatedWithAdress>
    <izvorni_sadrzaj> TIHOMIR MIROSLAVIĆ, Veliko Vukovje 70, 43280 Veliko Vukovje zastupanog po punomoćniku DAVOR VRBEK, Sindikat zaposlenih u poljoprivredi...; ZORAN FILIPOVIĆ, Rogoža 27A, 43280 Rogoža zastupanog po punomoćniku DAVOR VRBEK, Sindikat zaposlenih u poljoprivredi...; IVAN MIROSLAVIĆ, Malo Vukovje 28, 43280 Malo Vukovje zastupanog po punomoćniku DAVOR VRBEK, Sindikat zaposlenih u poljoprivredi...; ŽELJKO NAGLIĆ, Matije Gupca 70, 43280 Garešnica zastupanog po punomoćniku DAVOR VRBEK, Sindikat zaposlenih u poljoprivredi...; IVAN TURKOVIĆ, Kaniška Iva 79, 43280 Kaniška Iva zastupanog po punomoćniku DAVOR VRBEK, Sindikat zaposlenih u poljoprivredi...; STEVO LOBOR, Ciglenica 81, 43280 Ciglenica zastupanog po punomoćniku DAVOR VRBEK, Sindikat zaposlenih u poljoprivredi...; DRAŽEN GAŠLJEVIĆ, Kaniška Iva 98, 43280 Kaniška Iva zastupanog po punomoćniku DAVOR VRBEK, Sindikat zaposlenih u poljoprivredi...; JOSIP ROGULJA, Kaniška Iva 112, 43280 Kaniška Iva zastupanog po punomoćniku DAVOR VRBEK, Sindikat zaposlenih u poljoprivredi...; IVAN PIZENT, Ciglenica 6, 43280 Ciglenica zastupanog po punomoćniku DAVOR VRBEK, Sindikat zaposlenih u poljoprivredi...; FINANCIJSKA AGENCIJA, RC ZAGREB, Podružnica Bjelovar, F. Supila 4, 43000 Bjelovar</izvorni_sadrzaj>
    <derivirana_varijabla naziv="DomainObject.Predmet.StrankaFormatedWithAdress_1"> TIHOMIR MIROSLAVIĆ, Veliko Vukovje 70, 43280 Veliko Vukovje zastupanog po punomoćniku DAVOR VRBEK, Sindikat zaposlenih u poljoprivredi...; ZORAN FILIPOVIĆ, Rogoža 27A, 43280 Rogoža zastupanog po punomoćniku DAVOR VRBEK, Sindikat zaposlenih u poljoprivredi...; IVAN MIROSLAVIĆ, Malo Vukovje 28, 43280 Malo Vukovje zastupanog po punomoćniku DAVOR VRBEK, Sindikat zaposlenih u poljoprivredi...; ŽELJKO NAGLIĆ, Matije Gupca 70, 43280 Garešnica zastupanog po punomoćniku DAVOR VRBEK, Sindikat zaposlenih u poljoprivredi...; IVAN TURKOVIĆ, Kaniška Iva 79, 43280 Kaniška Iva zastupanog po punomoćniku DAVOR VRBEK, Sindikat zaposlenih u poljoprivredi...; STEVO LOBOR, Ciglenica 81, 43280 Ciglenica zastupanog po punomoćniku DAVOR VRBEK, Sindikat zaposlenih u poljoprivredi...; DRAŽEN GAŠLJEVIĆ, Kaniška Iva 98, 43280 Kaniška Iva zastupanog po punomoćniku DAVOR VRBEK, Sindikat zaposlenih u poljoprivredi...; JOSIP ROGULJA, Kaniška Iva 112, 43280 Kaniška Iva zastupanog po punomoćniku DAVOR VRBEK, Sindikat zaposlenih u poljoprivredi...; IVAN PIZENT, Ciglenica 6, 43280 Ciglenica zastupanog po punomoćniku DAVOR VRBEK, Sindikat zaposlenih u poljoprivredi...; FINANCIJSKA AGENCIJA, RC ZAGREB, Podružnica Bjelovar, F. Supila 4, 43000 Bjelovar</derivirana_varijabla>
  </DomainObject.Predmet.StrankaFormatedWithAdress>
  <DomainObject.Predmet.StrankaFormatedWithAdressOIB>
    <izvorni_sadrzaj> TIHOMIR MIROSLAVIĆ, OIB 10200321425, Veliko Vukovje 70, 43280 Veliko Vukovje zastupanog po punomoćniku DAVOR VRBEK, Sindikat zaposlenih u poljoprivredi...; ZORAN FILIPOVIĆ, OIB 09688478260, Rogoža 27A, 43280 Rogoža zastupanog po punomoćniku DAVOR VRBEK, Sindikat zaposlenih u poljoprivredi...; IVAN MIROSLAVIĆ, OIB 91666776052, Malo Vukovje 28, 43280 Malo Vukovje zastupanog po punomoćniku DAVOR VRBEK, Sindikat zaposlenih u poljoprivredi...; ŽELJKO NAGLIĆ, OIB 64969882699, Matije Gupca 70, 43280 Garešnica zastupanog po punomoćniku DAVOR VRBEK, Sindikat zaposlenih u poljoprivredi...; IVAN TURKOVIĆ, OIB 90836196276, Kaniška Iva 79, 43280 Kaniška Iva zastupanog po punomoćniku DAVOR VRBEK, Sindikat zaposlenih u poljoprivredi...; STEVO LOBOR, OIB 16342392788, Ciglenica 81, 43280 Ciglenica zastupanog po punomoćniku DAVOR VRBEK, Sindikat zaposlenih u poljoprivredi...; DRAŽEN GAŠLJEVIĆ, OIB 11162300528, Kaniška Iva 98, 43280 Kaniška Iva zastupanog po punomoćniku DAVOR VRBEK, Sindikat zaposlenih u poljoprivredi...; JOSIP ROGULJA, OIB 20553429352, Kaniška Iva 112, 43280 Kaniška Iva zastupanog po punomoćniku DAVOR VRBEK, Sindikat zaposlenih u poljoprivredi...; IVAN PIZENT, OIB 78885585078, Ciglenica 6, 43280 Ciglenica zastupanog po punomoćniku DAVOR VRBEK, Sindikat zaposlenih u poljoprivredi...; FINANCIJSKA AGENCIJA, RC ZAGREB, Podružnica Bjelovar, OIB 85821130368, F. Supila 4, 43000 Bjelovar</izvorni_sadrzaj>
    <derivirana_varijabla naziv="DomainObject.Predmet.StrankaFormatedWithAdressOIB_1"> TIHOMIR MIROSLAVIĆ, OIB 10200321425, Veliko Vukovje 70, 43280 Veliko Vukovje zastupanog po punomoćniku DAVOR VRBEK, Sindikat zaposlenih u poljoprivredi...; ZORAN FILIPOVIĆ, OIB 09688478260, Rogoža 27A, 43280 Rogoža zastupanog po punomoćniku DAVOR VRBEK, Sindikat zaposlenih u poljoprivredi...; IVAN MIROSLAVIĆ, OIB 91666776052, Malo Vukovje 28, 43280 Malo Vukovje zastupanog po punomoćniku DAVOR VRBEK, Sindikat zaposlenih u poljoprivredi...; ŽELJKO NAGLIĆ, OIB 64969882699, Matije Gupca 70, 43280 Garešnica zastupanog po punomoćniku DAVOR VRBEK, Sindikat zaposlenih u poljoprivredi...; IVAN TURKOVIĆ, OIB 90836196276, Kaniška Iva 79, 43280 Kaniška Iva zastupanog po punomoćniku DAVOR VRBEK, Sindikat zaposlenih u poljoprivredi...; STEVO LOBOR, OIB 16342392788, Ciglenica 81, 43280 Ciglenica zastupanog po punomoćniku DAVOR VRBEK, Sindikat zaposlenih u poljoprivredi...; DRAŽEN GAŠLJEVIĆ, OIB 11162300528, Kaniška Iva 98, 43280 Kaniška Iva zastupanog po punomoćniku DAVOR VRBEK, Sindikat zaposlenih u poljoprivredi...; JOSIP ROGULJA, OIB 20553429352, Kaniška Iva 112, 43280 Kaniška Iva zastupanog po punomoćniku DAVOR VRBEK, Sindikat zaposlenih u poljoprivredi...; IVAN PIZENT, OIB 78885585078, Ciglenica 6, 43280 Ciglenica zastupanog po punomoćniku DAVOR VRBEK, Sindikat zaposlenih u poljoprivredi...; FINANCIJSKA AGENCIJA, RC ZAGREB, Podružnica Bjelovar, OIB 85821130368, F. Supila 4, 43000 Bjelovar</derivirana_varijabla>
  </DomainObject.Predmet.StrankaFormatedWithAdressOIB>
  <DomainObject.Predmet.StrankaWithAdress>
    <izvorni_sadrzaj>TIHOMIR MIROSLAVIĆ Veliko Vukovje 70,43280 Veliko Vukovje,ZORAN FILIPOVIĆ Rogoža 27A,43280 Rogoža,IVAN MIROSLAVIĆ Malo Vukovje 28,43280 Malo Vukovje,ŽELJKO NAGLIĆ Matije Gupca 70,43280 Garešnica,IVAN TURKOVIĆ Kaniška Iva 79,43280 Kaniška Iva,STEVO LOBOR Ciglenica 81,43280 Ciglenica,DRAŽEN GAŠLJEVIĆ Kaniška Iva 98,43280 Kaniška Iva,JOSIP ROGULJA Kaniška Iva 112,43280 Kaniška Iva,IVAN PIZENT Ciglenica 6,43280 Ciglenica,FINANCIJSKA AGENCIJA, RC ZAGREB, Podružnica Bjelovar F. Supila 4,43000 Bjelovar</izvorni_sadrzaj>
    <derivirana_varijabla naziv="DomainObject.Predmet.StrankaWithAdress_1">TIHOMIR MIROSLAVIĆ Veliko Vukovje 70,43280 Veliko Vukovje,ZORAN FILIPOVIĆ Rogoža 27A,43280 Rogoža,IVAN MIROSLAVIĆ Malo Vukovje 28,43280 Malo Vukovje,ŽELJKO NAGLIĆ Matije Gupca 70,43280 Garešnica,IVAN TURKOVIĆ Kaniška Iva 79,43280 Kaniška Iva,STEVO LOBOR Ciglenica 81,43280 Ciglenica,DRAŽEN GAŠLJEVIĆ Kaniška Iva 98,43280 Kaniška Iva,JOSIP ROGULJA Kaniška Iva 112,43280 Kaniška Iva,IVAN PIZENT Ciglenica 6,43280 Ciglenica,FINANCIJSKA AGENCIJA, RC ZAGREB, Podružnica Bjelovar F. Supila 4,43000 Bjelovar</derivirana_varijabla>
  </DomainObject.Predmet.StrankaWithAdress>
  <DomainObject.Predmet.StrankaWithAdressOIB>
    <izvorni_sadrzaj>TIHOMIR MIROSLAVIĆ, OIB 10200321425, Veliko Vukovje 70,43280 Veliko Vukovje,ZORAN FILIPOVIĆ, OIB 09688478260, Rogoža 27A,43280 Rogoža,IVAN MIROSLAVIĆ, OIB 91666776052, Malo Vukovje 28,43280 Malo Vukovje,ŽELJKO NAGLIĆ, OIB 64969882699, Matije Gupca 70,43280 Garešnica,IVAN TURKOVIĆ, OIB 90836196276, Kaniška Iva 79,43280 Kaniška Iva,STEVO LOBOR, OIB 16342392788, Ciglenica 81,43280 Ciglenica,DRAŽEN GAŠLJEVIĆ, OIB 11162300528, Kaniška Iva 98,43280 Kaniška Iva,JOSIP ROGULJA, OIB 20553429352, Kaniška Iva 112,43280 Kaniška Iva,IVAN PIZENT, OIB 78885585078, Ciglenica 6,43280 Ciglenica,FINANCIJSKA AGENCIJA, RC ZAGREB, Podružnica Bjelovar, OIB 85821130368, F. Supila 4,43000 Bjelovar</izvorni_sadrzaj>
    <derivirana_varijabla naziv="DomainObject.Predmet.StrankaWithAdressOIB_1">TIHOMIR MIROSLAVIĆ, OIB 10200321425, Veliko Vukovje 70,43280 Veliko Vukovje,ZORAN FILIPOVIĆ, OIB 09688478260, Rogoža 27A,43280 Rogoža,IVAN MIROSLAVIĆ, OIB 91666776052, Malo Vukovje 28,43280 Malo Vukovje,ŽELJKO NAGLIĆ, OIB 64969882699, Matije Gupca 70,43280 Garešnica,IVAN TURKOVIĆ, OIB 90836196276, Kaniška Iva 79,43280 Kaniška Iva,STEVO LOBOR, OIB 16342392788, Ciglenica 81,43280 Ciglenica,DRAŽEN GAŠLJEVIĆ, OIB 11162300528, Kaniška Iva 98,43280 Kaniška Iva,JOSIP ROGULJA, OIB 20553429352, Kaniška Iva 112,43280 Kaniška Iva,IVAN PIZENT, OIB 78885585078, Ciglenica 6,43280 Ciglenica,FINANCIJSKA AGENCIJA, RC ZAGREB, Podružnica Bjelovar, OIB 85821130368, F. Supila 4,43000 Bjelovar</derivirana_varijabla>
  </DomainObject.Predmet.StrankaWithAdressOIB>
  <DomainObject.Predmet.StrankaNazivFormated>
    <izvorni_sadrzaj>TIHOMIR MIROSLAVIĆ,ZORAN FILIPOVIĆ,IVAN MIROSLAVIĆ,ŽELJKO NAGLIĆ,IVAN TURKOVIĆ,STEVO LOBOR,DRAŽEN GAŠLJEVIĆ,JOSIP ROGULJA,IVAN PIZENT,FINANCIJSKA AGENCIJA, RC ZAGREB, Podružnica Bjelovar</izvorni_sadrzaj>
    <derivirana_varijabla naziv="DomainObject.Predmet.StrankaNazivFormated_1">TIHOMIR MIROSLAVIĆ,ZORAN FILIPOVIĆ,IVAN MIROSLAVIĆ,ŽELJKO NAGLIĆ,IVAN TURKOVIĆ,STEVO LOBOR,DRAŽEN GAŠLJEVIĆ,JOSIP ROGULJA,IVAN PIZENT,FINANCIJSKA AGENCIJA, RC ZAGREB, Podružnica Bjelovar</derivirana_varijabla>
  </DomainObject.Predmet.StrankaNazivFormated>
  <DomainObject.Predmet.StrankaNazivFormatedOIB>
    <izvorni_sadrzaj>TIHOMIR MIROSLAVIĆ, OIB 10200321425,ZORAN FILIPOVIĆ, OIB 09688478260,IVAN MIROSLAVIĆ, OIB 91666776052,ŽELJKO NAGLIĆ, OIB 64969882699,IVAN TURKOVIĆ, OIB 90836196276,STEVO LOBOR, OIB 16342392788,DRAŽEN GAŠLJEVIĆ, OIB 11162300528,JOSIP ROGULJA, OIB 20553429352,IVAN PIZENT, OIB 78885585078,FINANCIJSKA AGENCIJA, RC ZAGREB, Podružnica Bjelovar, OIB 85821130368</izvorni_sadrzaj>
    <derivirana_varijabla naziv="DomainObject.Predmet.StrankaNazivFormatedOIB_1">TIHOMIR MIROSLAVIĆ, OIB 10200321425,ZORAN FILIPOVIĆ, OIB 09688478260,IVAN MIROSLAVIĆ, OIB 91666776052,ŽELJKO NAGLIĆ, OIB 64969882699,IVAN TURKOVIĆ, OIB 90836196276,STEVO LOBOR, OIB 16342392788,DRAŽEN GAŠLJEVIĆ, OIB 11162300528,JOSIP ROGULJA, OIB 20553429352,IVAN PIZENT, OIB 78885585078,FINANCIJSKA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TIHOMIR MIROSLAVIĆ zastupanog po punomoćniku DAVOR VRBEK, Sindikat zaposlenih u poljoprivredi...</item>
      <item>ZORAN FILIPOVIĆ zastupanog po punomoćniku DAVOR VRBEK, Sindikat zaposlenih u poljoprivredi...</item>
      <item>IVAN MIROSLAVIĆ zastupanog po punomoćniku DAVOR VRBEK, Sindikat zaposlenih u poljoprivredi...</item>
      <item>ŽELJKO NAGLIĆ zastupanog po punomoćniku DAVOR VRBEK, Sindikat zaposlenih u poljoprivredi...</item>
      <item>IVAN TURKOVIĆ zastupanog po punomoćniku DAVOR VRBEK, Sindikat zaposlenih u poljoprivredi...</item>
      <item>STEVO LOBOR zastupanog po punomoćniku DAVOR VRBEK, Sindikat zaposlenih u poljoprivredi...</item>
      <item>DRAŽEN GAŠLJEVIĆ zastupanog po punomoćniku DAVOR VRBEK, Sindikat zaposlenih u poljoprivredi...</item>
      <item>JOSIP ROGULJA zastupanog po punomoćniku DAVOR VRBEK, Sindikat zaposlenih u poljoprivredi...</item>
      <item>IVAN PIZENT zastupanog po punomoćniku DAVOR VRBEK, Sindikat zaposlenih u poljoprivredi...</item>
      <item>FINANCIJSKA AGENCIJA, RC ZAGREB, Podružnica Bjelovar</item>
    </izvorni_sadrzaj>
    <derivirana_varijabla naziv="DomainObject.Predmet.StrankaListFormated_1">
      <item>TIHOMIR MIROSLAVIĆ zastupanog po punomoćniku DAVOR VRBEK, Sindikat zaposlenih u poljoprivredi...</item>
      <item>ZORAN FILIPOVIĆ zastupanog po punomoćniku DAVOR VRBEK, Sindikat zaposlenih u poljoprivredi...</item>
      <item>IVAN MIROSLAVIĆ zastupanog po punomoćniku DAVOR VRBEK, Sindikat zaposlenih u poljoprivredi...</item>
      <item>ŽELJKO NAGLIĆ zastupanog po punomoćniku DAVOR VRBEK, Sindikat zaposlenih u poljoprivredi...</item>
      <item>IVAN TURKOVIĆ zastupanog po punomoćniku DAVOR VRBEK, Sindikat zaposlenih u poljoprivredi...</item>
      <item>STEVO LOBOR zastupanog po punomoćniku DAVOR VRBEK, Sindikat zaposlenih u poljoprivredi...</item>
      <item>DRAŽEN GAŠLJEVIĆ zastupanog po punomoćniku DAVOR VRBEK, Sindikat zaposlenih u poljoprivredi...</item>
      <item>JOSIP ROGULJA zastupanog po punomoćniku DAVOR VRBEK, Sindikat zaposlenih u poljoprivredi...</item>
      <item>IVAN PIZENT zastupanog po punomoćniku DAVOR VRBEK, Sindikat zaposlenih u poljoprivredi...</item>
      <item>FINANCIJSKA AGENCIJA, RC ZAGREB, Podružnica Bjelovar</item>
    </derivirana_varijabla>
  </DomainObject.Predmet.StrankaListFormated>
  <DomainObject.Predmet.StrankaListFormatedOIB>
    <izvorni_sadrzaj>
      <item>TIHOMIR MIROSLAVIĆ, OIB 10200321425 zastupanog po punomoćniku DAVOR VRBEK, Sindikat zaposlenih u poljoprivredi...</item>
      <item>ZORAN FILIPOVIĆ, OIB 09688478260 zastupanog po punomoćniku DAVOR VRBEK, Sindikat zaposlenih u poljoprivredi...</item>
      <item>IVAN MIROSLAVIĆ, OIB 91666776052 zastupanog po punomoćniku DAVOR VRBEK, Sindikat zaposlenih u poljoprivredi...</item>
      <item>ŽELJKO NAGLIĆ, OIB 64969882699 zastupanog po punomoćniku DAVOR VRBEK, Sindikat zaposlenih u poljoprivredi...</item>
      <item>IVAN TURKOVIĆ, OIB 90836196276 zastupanog po punomoćniku DAVOR VRBEK, Sindikat zaposlenih u poljoprivredi...</item>
      <item>STEVO LOBOR, OIB 16342392788 zastupanog po punomoćniku DAVOR VRBEK, Sindikat zaposlenih u poljoprivredi...</item>
      <item>DRAŽEN GAŠLJEVIĆ, OIB 11162300528 zastupanog po punomoćniku DAVOR VRBEK, Sindikat zaposlenih u poljoprivredi...</item>
      <item>JOSIP ROGULJA, OIB 20553429352 zastupanog po punomoćniku DAVOR VRBEK, Sindikat zaposlenih u poljoprivredi...</item>
      <item>IVAN PIZENT, OIB 78885585078 zastupanog po punomoćniku DAVOR VRBEK, Sindikat zaposlenih u poljoprivredi...</item>
      <item>FINANCIJSKA AGENCIJA, RC ZAGREB, Podružnica Bjelovar, OIB 85821130368</item>
    </izvorni_sadrzaj>
    <derivirana_varijabla naziv="DomainObject.Predmet.StrankaListFormatedOIB_1">
      <item>TIHOMIR MIROSLAVIĆ, OIB 10200321425 zastupanog po punomoćniku DAVOR VRBEK, Sindikat zaposlenih u poljoprivredi...</item>
      <item>ZORAN FILIPOVIĆ, OIB 09688478260 zastupanog po punomoćniku DAVOR VRBEK, Sindikat zaposlenih u poljoprivredi...</item>
      <item>IVAN MIROSLAVIĆ, OIB 91666776052 zastupanog po punomoćniku DAVOR VRBEK, Sindikat zaposlenih u poljoprivredi...</item>
      <item>ŽELJKO NAGLIĆ, OIB 64969882699 zastupanog po punomoćniku DAVOR VRBEK, Sindikat zaposlenih u poljoprivredi...</item>
      <item>IVAN TURKOVIĆ, OIB 90836196276 zastupanog po punomoćniku DAVOR VRBEK, Sindikat zaposlenih u poljoprivredi...</item>
      <item>STEVO LOBOR, OIB 16342392788 zastupanog po punomoćniku DAVOR VRBEK, Sindikat zaposlenih u poljoprivredi...</item>
      <item>DRAŽEN GAŠLJEVIĆ, OIB 11162300528 zastupanog po punomoćniku DAVOR VRBEK, Sindikat zaposlenih u poljoprivredi...</item>
      <item>JOSIP ROGULJA, OIB 20553429352 zastupanog po punomoćniku DAVOR VRBEK, Sindikat zaposlenih u poljoprivredi...</item>
      <item>IVAN PIZENT, OIB 78885585078 zastupanog po punomoćniku DAVOR VRBEK, Sindikat zaposlenih u poljoprivredi...</item>
      <item>FINANCIJSKA AGENCIJA, RC ZAGREB, Podružnica Bjelovar, OIB 85821130368</item>
    </derivirana_varijabla>
  </DomainObject.Predmet.StrankaListFormatedOIB>
  <DomainObject.Predmet.StrankaListFormatedWithAdress>
    <izvorni_sadrzaj>
      <item>TIHOMIR MIROSLAVIĆ, Veliko Vukovje 70, 43280 Veliko Vukovje zastupanog po punomoćniku DAVOR VRBEK, Sindikat zaposlenih u poljoprivredi...</item>
      <item>ZORAN FILIPOVIĆ, Rogoža 27A, 43280 Rogoža zastupanog po punomoćniku DAVOR VRBEK, Sindikat zaposlenih u poljoprivredi...</item>
      <item>IVAN MIROSLAVIĆ, Malo Vukovje 28, 43280 Malo Vukovje zastupanog po punomoćniku DAVOR VRBEK, Sindikat zaposlenih u poljoprivredi...</item>
      <item>ŽELJKO NAGLIĆ, Matije Gupca 70, 43280 Garešnica zastupanog po punomoćniku DAVOR VRBEK, Sindikat zaposlenih u poljoprivredi...</item>
      <item>IVAN TURKOVIĆ, Kaniška Iva 79, 43280 Kaniška Iva zastupanog po punomoćniku DAVOR VRBEK, Sindikat zaposlenih u poljoprivredi...</item>
      <item>STEVO LOBOR, Ciglenica 81, 43280 Ciglenica zastupanog po punomoćniku DAVOR VRBEK, Sindikat zaposlenih u poljoprivredi...</item>
      <item>DRAŽEN GAŠLJEVIĆ, Kaniška Iva 98, 43280 Kaniška Iva zastupanog po punomoćniku DAVOR VRBEK, Sindikat zaposlenih u poljoprivredi...</item>
      <item>JOSIP ROGULJA, Kaniška Iva 112, 43280 Kaniška Iva zastupanog po punomoćniku DAVOR VRBEK, Sindikat zaposlenih u poljoprivredi...</item>
      <item>IVAN PIZENT, Ciglenica 6, 43280 Ciglenica zastupanog po punomoćniku DAVOR VRBEK, Sindikat zaposlenih u poljoprivredi...</item>
      <item>FINANCIJSKA AGENCIJA, RC ZAGREB, Podružnica Bjelovar, F. Supila 4, 43000 Bjelovar</item>
    </izvorni_sadrzaj>
    <derivirana_varijabla naziv="DomainObject.Predmet.StrankaListFormatedWithAdress_1">
      <item>TIHOMIR MIROSLAVIĆ, Veliko Vukovje 70, 43280 Veliko Vukovje zastupanog po punomoćniku DAVOR VRBEK, Sindikat zaposlenih u poljoprivredi...</item>
      <item>ZORAN FILIPOVIĆ, Rogoža 27A, 43280 Rogoža zastupanog po punomoćniku DAVOR VRBEK, Sindikat zaposlenih u poljoprivredi...</item>
      <item>IVAN MIROSLAVIĆ, Malo Vukovje 28, 43280 Malo Vukovje zastupanog po punomoćniku DAVOR VRBEK, Sindikat zaposlenih u poljoprivredi...</item>
      <item>ŽELJKO NAGLIĆ, Matije Gupca 70, 43280 Garešnica zastupanog po punomoćniku DAVOR VRBEK, Sindikat zaposlenih u poljoprivredi...</item>
      <item>IVAN TURKOVIĆ, Kaniška Iva 79, 43280 Kaniška Iva zastupanog po punomoćniku DAVOR VRBEK, Sindikat zaposlenih u poljoprivredi...</item>
      <item>STEVO LOBOR, Ciglenica 81, 43280 Ciglenica zastupanog po punomoćniku DAVOR VRBEK, Sindikat zaposlenih u poljoprivredi...</item>
      <item>DRAŽEN GAŠLJEVIĆ, Kaniška Iva 98, 43280 Kaniška Iva zastupanog po punomoćniku DAVOR VRBEK, Sindikat zaposlenih u poljoprivredi...</item>
      <item>JOSIP ROGULJA, Kaniška Iva 112, 43280 Kaniška Iva zastupanog po punomoćniku DAVOR VRBEK, Sindikat zaposlenih u poljoprivredi...</item>
      <item>IVAN PIZENT, Ciglenica 6, 43280 Ciglenica zastupanog po punomoćniku DAVOR VRBEK, Sindikat zaposlenih u poljoprivredi...</item>
      <item>FINANCIJSKA AGENCIJA, RC ZAGREB, Podružnica Bjelovar, F. Supila 4, 43000 Bjelovar</item>
    </derivirana_varijabla>
  </DomainObject.Predmet.StrankaListFormatedWithAdress>
  <DomainObject.Predmet.StrankaListFormatedWithAdressOIB>
    <izvorni_sadrzaj>
      <item>TIHOMIR MIROSLAVIĆ, OIB 10200321425, Veliko Vukovje 70, 43280 Veliko Vukovje zastupanog po punomoćniku DAVOR VRBEK, Sindikat zaposlenih u poljoprivredi...</item>
      <item>ZORAN FILIPOVIĆ, OIB 09688478260, Rogoža 27A, 43280 Rogoža zastupanog po punomoćniku DAVOR VRBEK, Sindikat zaposlenih u poljoprivredi...</item>
      <item>IVAN MIROSLAVIĆ, OIB 91666776052, Malo Vukovje 28, 43280 Malo Vukovje zastupanog po punomoćniku DAVOR VRBEK, Sindikat zaposlenih u poljoprivredi...</item>
      <item>ŽELJKO NAGLIĆ, OIB 64969882699, Matije Gupca 70, 43280 Garešnica zastupanog po punomoćniku DAVOR VRBEK, Sindikat zaposlenih u poljoprivredi...</item>
      <item>IVAN TURKOVIĆ, OIB 90836196276, Kaniška Iva 79, 43280 Kaniška Iva zastupanog po punomoćniku DAVOR VRBEK, Sindikat zaposlenih u poljoprivredi...</item>
      <item>STEVO LOBOR, OIB 16342392788, Ciglenica 81, 43280 Ciglenica zastupanog po punomoćniku DAVOR VRBEK, Sindikat zaposlenih u poljoprivredi...</item>
      <item>DRAŽEN GAŠLJEVIĆ, OIB 11162300528, Kaniška Iva 98, 43280 Kaniška Iva zastupanog po punomoćniku DAVOR VRBEK, Sindikat zaposlenih u poljoprivredi...</item>
      <item>JOSIP ROGULJA, OIB 20553429352, Kaniška Iva 112, 43280 Kaniška Iva zastupanog po punomoćniku DAVOR VRBEK, Sindikat zaposlenih u poljoprivredi...</item>
      <item>IVAN PIZENT, OIB 78885585078, Ciglenica 6, 43280 Ciglenica zastupanog po punomoćniku DAVOR VRBEK, Sindikat zaposlenih u poljoprivredi...</item>
      <item>FINANCIJSKA AGENCIJA, RC ZAGREB, Podružnica Bjelovar, OIB 85821130368, F. Supila 4, 43000 Bjelovar</item>
    </izvorni_sadrzaj>
    <derivirana_varijabla naziv="DomainObject.Predmet.StrankaListFormatedWithAdressOIB_1">
      <item>TIHOMIR MIROSLAVIĆ, OIB 10200321425, Veliko Vukovje 70, 43280 Veliko Vukovje zastupanog po punomoćniku DAVOR VRBEK, Sindikat zaposlenih u poljoprivredi...</item>
      <item>ZORAN FILIPOVIĆ, OIB 09688478260, Rogoža 27A, 43280 Rogoža zastupanog po punomoćniku DAVOR VRBEK, Sindikat zaposlenih u poljoprivredi...</item>
      <item>IVAN MIROSLAVIĆ, OIB 91666776052, Malo Vukovje 28, 43280 Malo Vukovje zastupanog po punomoćniku DAVOR VRBEK, Sindikat zaposlenih u poljoprivredi...</item>
      <item>ŽELJKO NAGLIĆ, OIB 64969882699, Matije Gupca 70, 43280 Garešnica zastupanog po punomoćniku DAVOR VRBEK, Sindikat zaposlenih u poljoprivredi...</item>
      <item>IVAN TURKOVIĆ, OIB 90836196276, Kaniška Iva 79, 43280 Kaniška Iva zastupanog po punomoćniku DAVOR VRBEK, Sindikat zaposlenih u poljoprivredi...</item>
      <item>STEVO LOBOR, OIB 16342392788, Ciglenica 81, 43280 Ciglenica zastupanog po punomoćniku DAVOR VRBEK, Sindikat zaposlenih u poljoprivredi...</item>
      <item>DRAŽEN GAŠLJEVIĆ, OIB 11162300528, Kaniška Iva 98, 43280 Kaniška Iva zastupanog po punomoćniku DAVOR VRBEK, Sindikat zaposlenih u poljoprivredi...</item>
      <item>JOSIP ROGULJA, OIB 20553429352, Kaniška Iva 112, 43280 Kaniška Iva zastupanog po punomoćniku DAVOR VRBEK, Sindikat zaposlenih u poljoprivredi...</item>
      <item>IVAN PIZENT, OIB 78885585078, Ciglenica 6, 43280 Ciglenica zastupanog po punomoćniku DAVOR VRBEK, Sindikat zaposlenih u poljoprivredi...</item>
      <item>FINANCIJSKA AGENCIJA, RC ZAGREB, Podružnica Bjelovar, OIB 85821130368, F. Supila 4, 43000 Bjelovar</item>
    </derivirana_varijabla>
  </DomainObject.Predmet.StrankaListFormatedWithAdressOIB>
  <DomainObject.Predmet.StrankaListNazivFormated>
    <izvorni_sadrzaj>
      <item>TIHOMIR MIROSLAVIĆ</item>
      <item>ZORAN FILIPOVIĆ</item>
      <item>IVAN MIROSLAVIĆ</item>
      <item>ŽELJKO NAGLIĆ</item>
      <item>IVAN TURKOVIĆ</item>
      <item>STEVO LOBOR</item>
      <item>DRAŽEN GAŠLJEVIĆ</item>
      <item>JOSIP ROGULJA</item>
      <item>IVAN PIZENT</item>
      <item>FINANCIJSKA AGENCIJA, RC ZAGREB, Podružnica Bjelovar</item>
    </izvorni_sadrzaj>
    <derivirana_varijabla naziv="DomainObject.Predmet.StrankaListNazivFormated_1">
      <item>TIHOMIR MIROSLAVIĆ</item>
      <item>ZORAN FILIPOVIĆ</item>
      <item>IVAN MIROSLAVIĆ</item>
      <item>ŽELJKO NAGLIĆ</item>
      <item>IVAN TURKOVIĆ</item>
      <item>STEVO LOBOR</item>
      <item>DRAŽEN GAŠLJEVIĆ</item>
      <item>JOSIP ROGULJA</item>
      <item>IVAN PIZENT</item>
      <item>FINANCIJSKA AGENCIJA, RC ZAGREB, Podružnica Bjelovar</item>
    </derivirana_varijabla>
  </DomainObject.Predmet.StrankaListNazivFormated>
  <DomainObject.Predmet.StrankaListNazivFormatedOIB>
    <izvorni_sadrzaj>
      <item>TIHOMIR MIROSLAVIĆ, OIB 10200321425</item>
      <item>ZORAN FILIPOVIĆ, OIB 09688478260</item>
      <item>IVAN MIROSLAVIĆ, OIB 91666776052</item>
      <item>ŽELJKO NAGLIĆ, OIB 64969882699</item>
      <item>IVAN TURKOVIĆ, OIB 90836196276</item>
      <item>STEVO LOBOR, OIB 16342392788</item>
      <item>DRAŽEN GAŠLJEVIĆ, OIB 11162300528</item>
      <item>JOSIP ROGULJA, OIB 20553429352</item>
      <item>IVAN PIZENT, OIB 78885585078</item>
      <item>FINANCIJSKA AGENCIJA, RC ZAGREB, Podružnica Bjelovar, OIB 85821130368</item>
    </izvorni_sadrzaj>
    <derivirana_varijabla naziv="DomainObject.Predmet.StrankaListNazivFormatedOIB_1">
      <item>TIHOMIR MIROSLAVIĆ, OIB 10200321425</item>
      <item>ZORAN FILIPOVIĆ, OIB 09688478260</item>
      <item>IVAN MIROSLAVIĆ, OIB 91666776052</item>
      <item>ŽELJKO NAGLIĆ, OIB 64969882699</item>
      <item>IVAN TURKOVIĆ, OIB 90836196276</item>
      <item>STEVO LOBOR, OIB 16342392788</item>
      <item>DRAŽEN GAŠLJEVIĆ, OIB 11162300528</item>
      <item>JOSIP ROGULJA, OIB 20553429352</item>
      <item>IVAN PIZENT, OIB 78885585078</item>
      <item>FINANCIJSKA AGENCIJA, RC ZAGREB, Podružnica Bjelovar, OIB 85821130368</item>
    </derivirana_varijabla>
  </DomainObject.Predmet.StrankaListNazivFormatedOIB>
  <DomainObject.Predmet.ProtuStrankaListFormated>
    <izvorni_sadrzaj>
      <item>RIBA dioničko društvo za proizvodnju i uzgoj ribe i riblje mlađi zastupanog po punomoćniku Goran Borčić</item>
    </izvorni_sadrzaj>
    <derivirana_varijabla naziv="DomainObject.Predmet.ProtuStrankaListFormated_1">
      <item>RIBA dioničko društvo za proizvodnju i uzgoj ribe i riblje mlađi zastupanog po punomoćniku Goran Borčić</item>
    </derivirana_varijabla>
  </DomainObject.Predmet.ProtuStrankaListFormated>
  <DomainObject.Predmet.ProtuStrankaListFormatedOIB>
    <izvorni_sadrzaj>
      <item>RIBA dioničko društvo za proizvodnju i uzgoj ribe i riblje mlađi, OIB 52199410731 zastupanog po punomoćniku Goran Borčić</item>
    </izvorni_sadrzaj>
    <derivirana_varijabla naziv="DomainObject.Predmet.ProtuStrankaListFormatedOIB_1">
      <item>RIBA dioničko društvo za proizvodnju i uzgoj ribe i riblje mlađi, OIB 52199410731 zastupanog po punomoćniku Goran Borčić</item>
    </derivirana_varijabla>
  </DomainObject.Predmet.ProtuStrankaListFormatedOIB>
  <DomainObject.Predmet.ProtuStrankaListFormatedWithAdress>
    <izvorni_sadrzaj>
      <item>RIBA dioničko društvo za proizvodnju i uzgoj ribe i riblje mlađi, Kaniška Iva/bb, 43280 Kaniška Iva zastupanog po punomoćniku Goran Borčić</item>
    </izvorni_sadrzaj>
    <derivirana_varijabla naziv="DomainObject.Predmet.ProtuStrankaListFormatedWithAdress_1">
      <item>RIBA dioničko društvo za proizvodnju i uzgoj ribe i riblje mlađi, Kaniška Iva/bb, 43280 Kaniška Iva zastupanog po punomoćniku Goran Borčić</item>
    </derivirana_varijabla>
  </DomainObject.Predmet.ProtuStrankaListFormatedWithAdress>
  <DomainObject.Predmet.ProtuStrankaListFormatedWithAdressOIB>
    <izvorni_sadrzaj>
      <item>RIBA dioničko društvo za proizvodnju i uzgoj ribe i riblje mlađi, OIB 52199410731, Kaniška Iva/bb, 43280 Kaniška Iva zastupanog po punomoćniku Goran Borčić</item>
    </izvorni_sadrzaj>
    <derivirana_varijabla naziv="DomainObject.Predmet.ProtuStrankaListFormatedWithAdressOIB_1">
      <item>RIBA dioničko društvo za proizvodnju i uzgoj ribe i riblje mlađi, OIB 52199410731, Kaniška Iva/bb, 43280 Kaniška Iva zastupanog po punomoćniku Goran Borčić</item>
    </derivirana_varijabla>
  </DomainObject.Predmet.ProtuStrankaListFormatedWithAdressOIB>
  <DomainObject.Predmet.ProtuStrankaListNazivFormated>
    <izvorni_sadrzaj>
      <item>RIBA dioničko društvo za proizvodnju i uzgoj ribe i riblje mlađi</item>
    </izvorni_sadrzaj>
    <derivirana_varijabla naziv="DomainObject.Predmet.ProtuStrankaListNazivFormated_1">
      <item>RIBA dioničko društvo za proizvodnju i uzgoj ribe i riblje mlađi</item>
    </derivirana_varijabla>
  </DomainObject.Predmet.ProtuStrankaListNazivFormated>
  <DomainObject.Predmet.ProtuStrankaListNazivFormatedOIB>
    <izvorni_sadrzaj>
      <item>RIBA dioničko društvo za proizvodnju i uzgoj ribe i riblje mlađi, OIB 52199410731</item>
    </izvorni_sadrzaj>
    <derivirana_varijabla naziv="DomainObject.Predmet.ProtuStrankaListNazivFormatedOIB_1">
      <item>RIBA dioničko društvo za proizvodnju i uzgoj ribe i riblje mlađi, OIB 52199410731</item>
    </derivirana_varijabla>
  </DomainObject.Predmet.ProtuStrankaListNazivFormatedOIB>
  <DomainObject.Predmet.OstaliListFormated>
    <izvorni_sadrzaj>
      <item>DAVOR VRBEK, Sindikat zaposlenih u poljoprivredi... punomoćnik sudionika u postupku IVAN TURKOVIĆ; IVAN MIROSLAVIĆ; JOSIP ROGULJA; STEVO LOBOR; DRAŽEN GAŠLJEVIĆ; ŽELJKO NAGLIĆ; IVAN PIZENT; TIHOMIR MIROSLAVIĆ; ZORAN FILIPOVIĆ</item>
      <item>Goran Borčić punomoćnik sudionika u postupku RIBA dioničko društvo za proizvodnju i uzgoj ribe i riblje mlađi</item>
      <item>ERSTE&amp;STEIERMÄRKISCHE BANKA dioničko društvo</item>
      <item>Gugić &amp; Kovačić - odvjetničko društvo društvo s ograničenom odgovornošću</item>
    </izvorni_sadrzaj>
    <derivirana_varijabla naziv="DomainObject.Predmet.OstaliListFormated_1">
      <item>DAVOR VRBEK, Sindikat zaposlenih u poljoprivredi... punomoćnik sudionika u postupku IVAN TURKOVIĆ; IVAN MIROSLAVIĆ; JOSIP ROGULJA; STEVO LOBOR; DRAŽEN GAŠLJEVIĆ; ŽELJKO NAGLIĆ; IVAN PIZENT; TIHOMIR MIROSLAVIĆ; ZORAN FILIPOVIĆ</item>
      <item>Goran Borčić punomoćnik sudionika u postupku RIBA dioničko društvo za proizvodnju i uzgoj ribe i riblje mlađi</item>
      <item>ERSTE&amp;STEIERMÄRKISCHE BANKA dioničko društvo</item>
      <item>Gugić &amp; Kovačić - odvjetničko društvo društvo s ograničenom odgovornošću</item>
    </derivirana_varijabla>
  </DomainObject.Predmet.OstaliListFormated>
  <DomainObject.Predmet.OstaliListFormatedOIB>
    <izvorni_sadrzaj>
      <item>DAVOR VRBEK, Sindikat zaposlenih u poljoprivredi..., OIB 94354295539 punomoćnik sudionika u postupku IVAN TURKOVIĆ; IVAN MIROSLAVIĆ; JOSIP ROGULJA; STEVO LOBOR; DRAŽEN GAŠLJEVIĆ; ŽELJKO NAGLIĆ; IVAN PIZENT; TIHOMIR MIROSLAVIĆ; ZORAN FILIPOVIĆ</item>
      <item>Goran Borčić, OIB 85590002526 punomoćnik sudionika u postupku RIBA dioničko društvo za proizvodnju i uzgoj ribe i riblje mlađi</item>
      <item>ERSTE&amp;STEIERMÄRKISCHE BANKA dioničko društvo, OIB 23057039320</item>
      <item>Gugić &amp; Kovačić - odvjetničko društvo društvo s ograničenom odgovornošću, OIB 13484501240</item>
    </izvorni_sadrzaj>
    <derivirana_varijabla naziv="DomainObject.Predmet.OstaliListFormatedOIB_1">
      <item>DAVOR VRBEK, Sindikat zaposlenih u poljoprivredi..., OIB 94354295539 punomoćnik sudionika u postupku IVAN TURKOVIĆ; IVAN MIROSLAVIĆ; JOSIP ROGULJA; STEVO LOBOR; DRAŽEN GAŠLJEVIĆ; ŽELJKO NAGLIĆ; IVAN PIZENT; TIHOMIR MIROSLAVIĆ; ZORAN FILIPOVIĆ</item>
      <item>Goran Borčić, OIB 85590002526 punomoćnik sudionika u postupku RIBA dioničko društvo za proizvodnju i uzgoj ribe i riblje mlađi</item>
      <item>ERSTE&amp;STEIERMÄRKISCHE BANKA dioničko društvo, OIB 23057039320</item>
      <item>Gugić &amp; Kovačić - odvjetničko društvo društvo s ograničenom odgovornošću, OIB 13484501240</item>
    </derivirana_varijabla>
  </DomainObject.Predmet.OstaliListFormatedOIB>
  <DomainObject.Predmet.OstaliListFormatedWithAdress>
    <izvorni_sadrzaj>
      <item>DAVOR VRBEK, Sindikat zaposlenih u poljoprivredi..., Ljudevita Posavskog 5, 10000 Zagreb punomoćnik sudionika u postupku IVAN TURKOVIĆ; IVAN MIROSLAVIĆ; JOSIP ROGULJA; STEVO LOBOR; DRAŽEN GAŠLJEVIĆ; ŽELJKO NAGLIĆ; IVAN PIZENT; TIHOMIR MIROSLAVIĆ; ZORAN FILIPOVIĆ</item>
      <item>Goran Borčić, Ulica kralja Tomislava 18., 48260 Križevci punomoćnik sudionika u postupku RIBA dioničko društvo za proizvodnju i uzgoj ribe i riblje mlađi</item>
      <item>ERSTE&amp;STEIERMÄRKISCHE BANKA dioničko društvo, Jadranski Trg 3/a, 51000 Rijeka</item>
      <item>Gugić &amp; Kovačić - odvjetničko društvo društvo s ograničenom odgovornošću, Radnička cesta 52, 10000 Zagreb</item>
    </izvorni_sadrzaj>
    <derivirana_varijabla naziv="DomainObject.Predmet.OstaliListFormatedWithAdress_1">
      <item>DAVOR VRBEK, Sindikat zaposlenih u poljoprivredi..., Ljudevita Posavskog 5, 10000 Zagreb punomoćnik sudionika u postupku IVAN TURKOVIĆ; IVAN MIROSLAVIĆ; JOSIP ROGULJA; STEVO LOBOR; DRAŽEN GAŠLJEVIĆ; ŽELJKO NAGLIĆ; IVAN PIZENT; TIHOMIR MIROSLAVIĆ; ZORAN FILIPOVIĆ</item>
      <item>Goran Borčić, Ulica kralja Tomislava 18., 48260 Križevci punomoćnik sudionika u postupku RIBA dioničko društvo za proizvodnju i uzgoj ribe i riblje mlađi</item>
      <item>ERSTE&amp;STEIERMÄRKISCHE BANKA dioničko društvo, Jadranski Trg 3/a, 51000 Rijeka</item>
      <item>Gugić &amp; Kovačić - odvjetničko društvo društvo s ograničenom odgovornošću, Radnička cesta 52, 10000 Zagreb</item>
    </derivirana_varijabla>
  </DomainObject.Predmet.OstaliListFormatedWithAdress>
  <DomainObject.Predmet.OstaliListFormatedWithAdressOIB>
    <izvorni_sadrzaj>
      <item>DAVOR VRBEK, Sindikat zaposlenih u poljoprivredi..., OIB 94354295539, Ljudevita Posavskog 5, 10000 Zagreb punomoćnik sudionika u postupku IVAN TURKOVIĆ; IVAN MIROSLAVIĆ; JOSIP ROGULJA; STEVO LOBOR; DRAŽEN GAŠLJEVIĆ; ŽELJKO NAGLIĆ; IVAN PIZENT; TIHOMIR MIROSLAVIĆ; ZORAN FILIPOVIĆ</item>
      <item>Goran Borčić, OIB 85590002526, Ulica kralja Tomislava 18., 48260 Križevci punomoćnik sudionika u postupku RIBA dioničko društvo za proizvodnju i uzgoj ribe i riblje mlađi</item>
      <item>ERSTE&amp;STEIERMÄRKISCHE BANKA dioničko društvo, OIB 23057039320, Jadranski Trg 3/a, 51000 Rijeka</item>
      <item>Gugić &amp; Kovačić - odvjetničko društvo društvo s ograničenom odgovornošću, OIB 13484501240, Radnička cesta 52, 10000 Zagreb</item>
    </izvorni_sadrzaj>
    <derivirana_varijabla naziv="DomainObject.Predmet.OstaliListFormatedWithAdressOIB_1">
      <item>DAVOR VRBEK, Sindikat zaposlenih u poljoprivredi..., OIB 94354295539, Ljudevita Posavskog 5, 10000 Zagreb punomoćnik sudionika u postupku IVAN TURKOVIĆ; IVAN MIROSLAVIĆ; JOSIP ROGULJA; STEVO LOBOR; DRAŽEN GAŠLJEVIĆ; ŽELJKO NAGLIĆ; IVAN PIZENT; TIHOMIR MIROSLAVIĆ; ZORAN FILIPOVIĆ</item>
      <item>Goran Borčić, OIB 85590002526, Ulica kralja Tomislava 18., 48260 Križevci punomoćnik sudionika u postupku RIBA dioničko društvo za proizvodnju i uzgoj ribe i riblje mlađi</item>
      <item>ERSTE&amp;STEIERMÄRKISCHE BANKA dioničko društvo, OIB 23057039320, Jadranski Trg 3/a, 51000 Rijeka</item>
      <item>Gugić &amp; Kovačić - odvjetničko društvo društvo s ograničenom odgovornošću, OIB 13484501240, Radnička cesta 52, 10000 Zagreb</item>
    </derivirana_varijabla>
  </DomainObject.Predmet.OstaliListFormatedWithAdressOIB>
  <DomainObject.Predmet.OstaliListNazivFormated>
    <izvorni_sadrzaj>
      <item>DAVOR VRBEK, Sindikat zaposlenih u poljoprivredi...</item>
      <item>Goran Borčić</item>
      <item>ERSTE&amp;STEIERMÄRKISCHE BANKA dioničko društvo</item>
      <item>Gugić &amp; Kovačić - odvjetničko društvo društvo s ograničenom odgovornošću</item>
    </izvorni_sadrzaj>
    <derivirana_varijabla naziv="DomainObject.Predmet.OstaliListNazivFormated_1">
      <item>DAVOR VRBEK, Sindikat zaposlenih u poljoprivredi...</item>
      <item>Goran Borčić</item>
      <item>ERSTE&amp;STEIERMÄRKISCHE BANKA dioničko društvo</item>
      <item>Gugić &amp; Kovačić - odvjetničko društvo društvo s ograničenom odgovornošću</item>
    </derivirana_varijabla>
  </DomainObject.Predmet.OstaliListNazivFormated>
  <DomainObject.Predmet.OstaliListNazivFormatedOIB>
    <izvorni_sadrzaj>
      <item>DAVOR VRBEK, Sindikat zaposlenih u poljoprivredi..., OIB 94354295539</item>
      <item>Goran Borčić, OIB 85590002526</item>
      <item>ERSTE&amp;STEIERMÄRKISCHE BANKA dioničko društvo, OIB 23057039320</item>
      <item>Gugić &amp; Kovačić - odvjetničko društvo društvo s ograničenom odgovornošću, OIB 13484501240</item>
    </izvorni_sadrzaj>
    <derivirana_varijabla naziv="DomainObject.Predmet.OstaliListNazivFormatedOIB_1">
      <item>DAVOR VRBEK, Sindikat zaposlenih u poljoprivredi..., OIB 94354295539</item>
      <item>Goran Borčić, OIB 85590002526</item>
      <item>ERSTE&amp;STEIERMÄRKISCHE BANKA dioničko društvo, OIB 23057039320</item>
      <item>Gugić &amp; Kovačić - odvjetničko društvo društvo s ograničenom odgovornošću, OIB 13484501240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2019.</izvorni_sadrzaj>
    <derivirana_varijabla naziv="DomainObject.Datum_1">14. ožujka 2019.</derivirana_varijabla>
  </DomainObject.Datum>
  <DomainObject.PoslovniBrojDokumenta>
    <izvorni_sadrzaj>St-296/2017-102</izvorni_sadrzaj>
    <derivirana_varijabla naziv="DomainObject.PoslovniBrojDokumenta_1">St-296/2017-102</derivirana_varijabla>
  </DomainObject.PoslovniBrojDokumenta>
  <DomainObject.Predmet.StrankaIDrugi>
    <izvorni_sadrzaj>TIHOMIR MIROSLAVIĆ i dr.</izvorni_sadrzaj>
    <derivirana_varijabla naziv="DomainObject.Predmet.StrankaIDrugi_1">TIHOMIR MIROSLAVIĆ i dr.</derivirana_varijabla>
  </DomainObject.Predmet.StrankaIDrugi>
  <DomainObject.Predmet.ProtustrankaIDrugi>
    <izvorni_sadrzaj>RIBA dioničko društvo za proizvodnju i uzgoj ribe i riblje mlađi</izvorni_sadrzaj>
    <derivirana_varijabla naziv="DomainObject.Predmet.ProtustrankaIDrugi_1">RIBA dioničko društvo za proizvodnju i uzgoj ribe i riblje mlađi</derivirana_varijabla>
  </DomainObject.Predmet.ProtustrankaIDrugi>
  <DomainObject.Predmet.StrankaIDrugiAdressOIB>
    <izvorni_sadrzaj>TIHOMIR MIROSLAVIĆ, OIB 10200321425, Veliko Vukovje 70, 43280 Veliko Vukovje i dr.</izvorni_sadrzaj>
    <derivirana_varijabla naziv="DomainObject.Predmet.StrankaIDrugiAdressOIB_1">TIHOMIR MIROSLAVIĆ, OIB 10200321425, Veliko Vukovje 70, 43280 Veliko Vukovje i dr.</derivirana_varijabla>
  </DomainObject.Predmet.StrankaIDrugiAdressOIB>
  <DomainObject.Predmet.ProtustrankaIDrugiAdressOIB>
    <izvorni_sadrzaj>RIBA dioničko društvo za proizvodnju i uzgoj ribe i riblje mlađi, OIB 52199410731, Kaniška Iva/bb, 43280 Kaniška Iva</izvorni_sadrzaj>
    <derivirana_varijabla naziv="DomainObject.Predmet.ProtustrankaIDrugiAdressOIB_1">RIBA dioničko društvo za proizvodnju i uzgoj ribe i riblje mlađi, OIB 52199410731, Kaniška Iva/bb, 43280 Kaniška Iva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TIHOMIR MIROSLAVIĆ</item>
      <item>RIBA dioničko društvo za proizvodnju i uzgoj ribe i riblje mlađi</item>
      <item>ZORAN FILIPOVIĆ</item>
      <item>IVAN MIROSLAVIĆ</item>
      <item>ŽELJKO NAGLIĆ</item>
      <item>IVAN TURKOVIĆ</item>
      <item>STEVO LOBOR</item>
      <item>DRAŽEN GAŠLJEVIĆ</item>
      <item>JOSIP ROGULJA</item>
      <item>IVAN PIZENT</item>
      <item>DAVOR VRBEK, Sindikat zaposlenih u poljoprivredi...</item>
      <item>Goran Borčić</item>
      <item>FINANCIJSKA AGENCIJA, RC ZAGREB, Podružnica Bjelovar</item>
      <item>ERSTE&amp;STEIERMÄRKISCHE BANKA dioničko društvo</item>
      <item>Gugić &amp; Kovačić - odvjetničko društvo društvo s ograničenom odgovornošću</item>
    </izvorni_sadrzaj>
    <derivirana_varijabla naziv="DomainObject.Predmet.SudioniciListNaziv_1">
      <item>TIHOMIR MIROSLAVIĆ</item>
      <item>RIBA dioničko društvo za proizvodnju i uzgoj ribe i riblje mlađi</item>
      <item>ZORAN FILIPOVIĆ</item>
      <item>IVAN MIROSLAVIĆ</item>
      <item>ŽELJKO NAGLIĆ</item>
      <item>IVAN TURKOVIĆ</item>
      <item>STEVO LOBOR</item>
      <item>DRAŽEN GAŠLJEVIĆ</item>
      <item>JOSIP ROGULJA</item>
      <item>IVAN PIZENT</item>
      <item>DAVOR VRBEK, Sindikat zaposlenih u poljoprivredi...</item>
      <item>Goran Borčić</item>
      <item>FINANCIJSKA AGENCIJA, RC ZAGREB, Podružnica Bjelovar</item>
      <item>ERSTE&amp;STEIERMÄRKISCHE BANKA dioničko društvo</item>
      <item>Gugić &amp; Kovačić - odvjetničko društvo društvo s ograničenom odgovornošću</item>
    </derivirana_varijabla>
  </DomainObject.Predmet.SudioniciListNaziv>
  <DomainObject.Predmet.SudioniciListAdressOIB>
    <izvorni_sadrzaj>
      <item>TIHOMIR MIROSLAVIĆ, OIB 10200321425, Veliko Vukovje 70,43280 Veliko Vukovje</item>
      <item>RIBA dioničko društvo za proizvodnju i uzgoj ribe i riblje mlađi, OIB 52199410731, Kaniška Iva/bb,43280 Kaniška Iva</item>
      <item>ZORAN FILIPOVIĆ, OIB 09688478260, Rogoža 27A,43280 Rogoža</item>
      <item>IVAN MIROSLAVIĆ, OIB 91666776052, Malo Vukovje 28,43280 Malo Vukovje</item>
      <item>ŽELJKO NAGLIĆ, OIB 64969882699, Matije Gupca 70,43280 Garešnica</item>
      <item>IVAN TURKOVIĆ, OIB 90836196276, Kaniška Iva 79,43280 Kaniška Iva</item>
      <item>STEVO LOBOR, OIB 16342392788, Ciglenica 81,43280 Ciglenica</item>
      <item>DRAŽEN GAŠLJEVIĆ, OIB 11162300528, Kaniška Iva 98,43280 Kaniška Iva</item>
      <item>JOSIP ROGULJA, OIB 20553429352, Kaniška Iva 112,43280 Kaniška Iva</item>
      <item>IVAN PIZENT, OIB 78885585078, Ciglenica 6,43280 Ciglenica</item>
      <item>DAVOR VRBEK, Sindikat zaposlenih u poljoprivredi..., OIB 94354295539, Ljudevita Posavskog 5,10000 Zagreb</item>
      <item>Goran Borčić, OIB 85590002526, Ulica kralja Tomislava 18.,48260 Križevci</item>
      <item>FINANCIJSKA AGENCIJA, RC ZAGREB, Podružnica Bjelovar, OIB 85821130368, F. Supila 4,43000 Bjelovar</item>
      <item>ERSTE&amp;STEIERMÄRKISCHE BANKA dioničko društvo, OIB 23057039320, Jadranski Trg 3/a,51000 Rijeka</item>
      <item>Gugić &amp; Kovačić - odvjetničko društvo društvo s ograničenom odgovornošću, OIB 13484501240, Radnička cesta 52,10000 Zagreb</item>
    </izvorni_sadrzaj>
    <derivirana_varijabla naziv="DomainObject.Predmet.SudioniciListAdressOIB_1">
      <item>TIHOMIR MIROSLAVIĆ, OIB 10200321425, Veliko Vukovje 70,43280 Veliko Vukovje</item>
      <item>RIBA dioničko društvo za proizvodnju i uzgoj ribe i riblje mlađi, OIB 52199410731, Kaniška Iva/bb,43280 Kaniška Iva</item>
      <item>ZORAN FILIPOVIĆ, OIB 09688478260, Rogoža 27A,43280 Rogoža</item>
      <item>IVAN MIROSLAVIĆ, OIB 91666776052, Malo Vukovje 28,43280 Malo Vukovje</item>
      <item>ŽELJKO NAGLIĆ, OIB 64969882699, Matije Gupca 70,43280 Garešnica</item>
      <item>IVAN TURKOVIĆ, OIB 90836196276, Kaniška Iva 79,43280 Kaniška Iva</item>
      <item>STEVO LOBOR, OIB 16342392788, Ciglenica 81,43280 Ciglenica</item>
      <item>DRAŽEN GAŠLJEVIĆ, OIB 11162300528, Kaniška Iva 98,43280 Kaniška Iva</item>
      <item>JOSIP ROGULJA, OIB 20553429352, Kaniška Iva 112,43280 Kaniška Iva</item>
      <item>IVAN PIZENT, OIB 78885585078, Ciglenica 6,43280 Ciglenica</item>
      <item>DAVOR VRBEK, Sindikat zaposlenih u poljoprivredi..., OIB 94354295539, Ljudevita Posavskog 5,10000 Zagreb</item>
      <item>Goran Borčić, OIB 85590002526, Ulica kralja Tomislava 18.,48260 Križevci</item>
      <item>FINANCIJSKA AGENCIJA, RC ZAGREB, Podružnica Bjelovar, OIB 85821130368, F. Supila 4,43000 Bjelovar</item>
      <item>ERSTE&amp;STEIERMÄRKISCHE BANKA dioničko društvo, OIB 23057039320, Jadranski Trg 3/a,51000 Rijeka</item>
      <item>Gugić &amp; Kovačić - odvjetničko društvo društvo s ograničenom odgovornošću, OIB 13484501240, Radnička cesta 52,10000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1D1CDC-838D-4AF5-A7F5-D9C13880BE9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385</properties:Words>
  <properties:Characters>2040</properties:Characters>
  <properties:Lines>40</properties:Lines>
  <properties:Paragraphs>20</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2638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2019-03-14T13:46:00Z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St-296/2017-102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