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615C18" w:rsidP="00615C18" w:rsidR="00072BB2" w:rsidRPr="00CE341B">
      <w:pPr>
        <w:jc w:val="right"/>
      </w:pPr>
      <w:bookmarkStart w:name="_GoBack" w:id="0"/>
      <w:bookmarkEnd w:id="0"/>
      <w:r w:rsidRPr="000A6078">
        <w:t>1 St-</w:t>
      </w:r>
      <w:r w:rsidR="00CB1EB1">
        <w:t>348/13-115</w:t>
      </w:r>
    </w:p>
    <w:p w:rsidRDefault="00072BB2" w:rsidP="00072BB2" w:rsidR="00072BB2" w:rsidRPr="00CE341B"/>
    <w:p w:rsidRDefault="00072BB2" w:rsidP="00072BB2" w:rsidR="00072BB2" w:rsidRPr="00CE341B"/>
    <w:p w:rsidRDefault="00072BB2" w:rsidP="00072BB2" w:rsidR="00072BB2" w:rsidRPr="00D226A9">
      <w:pPr>
        <w:rPr>
          <w:b/>
        </w:rPr>
      </w:pPr>
    </w:p>
    <w:p w:rsidRDefault="00072BB2" w:rsidP="00072BB2" w:rsidR="00072BB2" w:rsidRPr="000A6078">
      <w:r w:rsidRPr="000A6078">
        <w:t>REPUBLIKA HRVATSKA</w:t>
      </w:r>
    </w:p>
    <w:p w:rsidRDefault="00072BB2" w:rsidP="00072BB2" w:rsidR="003F3C17">
      <w:r w:rsidRPr="000A6078">
        <w:t>TRGOVAČKI SUD U</w:t>
      </w:r>
      <w:r w:rsidR="00E11C54" w:rsidRPr="000A6078">
        <w:t xml:space="preserve"> ZADRU</w:t>
      </w:r>
      <w:r w:rsidR="00E11C54" w:rsidRPr="000A6078">
        <w:tab/>
      </w:r>
      <w:r w:rsidR="00E11C54" w:rsidRPr="000A6078">
        <w:tab/>
      </w:r>
      <w:r w:rsidR="00E11C54" w:rsidRPr="000A6078">
        <w:tab/>
      </w:r>
      <w:r w:rsidR="000225FC" w:rsidRPr="000A6078">
        <w:t xml:space="preserve">           </w:t>
      </w:r>
      <w:r w:rsidR="00E11C54" w:rsidRPr="000A6078">
        <w:tab/>
        <w:t xml:space="preserve">   </w:t>
      </w:r>
      <w:r w:rsidR="000A6078">
        <w:t xml:space="preserve">                     </w:t>
      </w:r>
      <w:r w:rsidR="00E11C54" w:rsidRPr="000A6078">
        <w:t xml:space="preserve">      </w:t>
      </w:r>
    </w:p>
    <w:p w:rsidRDefault="00615C18" w:rsidP="00072BB2" w:rsidR="00615C18" w:rsidRPr="000A6078"/>
    <w:p w:rsidRDefault="00072BB2" w:rsidP="00072BB2" w:rsidR="00072BB2" w:rsidRPr="000A6078">
      <w:pPr>
        <w:jc w:val="center"/>
        <w:rPr>
          <w:sz w:val="28"/>
          <w:szCs w:val="28"/>
        </w:rPr>
      </w:pPr>
      <w:r w:rsidRPr="000A6078">
        <w:rPr>
          <w:sz w:val="28"/>
          <w:szCs w:val="28"/>
        </w:rPr>
        <w:t>R J E Š E N J E</w:t>
      </w:r>
    </w:p>
    <w:p w:rsidRDefault="00072BB2" w:rsidP="00072BB2" w:rsidR="00072BB2" w:rsidRPr="000A6078"/>
    <w:p w:rsidRDefault="00072BB2" w:rsidP="00072BB2" w:rsidR="00072BB2" w:rsidRPr="000A6078">
      <w:pPr>
        <w:jc w:val="both"/>
      </w:pPr>
      <w:r w:rsidRPr="000A6078">
        <w:tab/>
        <w:t xml:space="preserve">Trgovački </w:t>
      </w:r>
      <w:smartTag w:element="PersonName" w:uri="urn:schemas-microsoft-com:office:smarttags">
        <w:smartTagPr>
          <w:attr w:val="sud u" w:name="ProductID"/>
        </w:smartTagPr>
        <w:r w:rsidRPr="000A6078">
          <w:t xml:space="preserve">sud </w:t>
        </w:r>
        <w:smartTag w:element="PersonName" w:uri="urn:schemas-microsoft-com:office:smarttags">
          <w:smartTagPr>
            <w:attr w:val="U Zadru" w:name="ProductID"/>
          </w:smartTagPr>
          <w:r w:rsidRPr="000A6078">
            <w:t>u</w:t>
          </w:r>
        </w:smartTag>
      </w:smartTag>
      <w:r w:rsidRPr="000A6078">
        <w:t xml:space="preserve"> Zadru </w:t>
      </w:r>
      <w:r w:rsidR="00FF6F83" w:rsidRPr="000A6078">
        <w:t xml:space="preserve">(OIB:39670464653) </w:t>
      </w:r>
      <w:r w:rsidRPr="000A6078">
        <w:t xml:space="preserve">po sucu </w:t>
      </w:r>
      <w:r w:rsidR="00835B91" w:rsidRPr="000A6078">
        <w:t>ovog</w:t>
      </w:r>
      <w:r w:rsidRPr="000A6078">
        <w:t xml:space="preserve"> suda Ardeni Bajlo u stečajnom postupku nad stečajnim dužnikom </w:t>
      </w:r>
      <w:r w:rsidR="00CB1EB1">
        <w:t xml:space="preserve">DOLORISA BARIČEVIĆA vlasnika obrta BARIČEVIĆ, </w:t>
      </w:r>
      <w:r w:rsidR="00CB1EB1" w:rsidRPr="00ED7F6E">
        <w:t xml:space="preserve"> Zadar u stečaju</w:t>
      </w:r>
      <w:r w:rsidR="00CB1EB1">
        <w:t>, OIB: 42535066016</w:t>
      </w:r>
      <w:r w:rsidR="008362E0" w:rsidRPr="000A6078">
        <w:t xml:space="preserve">, </w:t>
      </w:r>
      <w:r w:rsidRPr="000A6078">
        <w:t xml:space="preserve">dana </w:t>
      </w:r>
      <w:r w:rsidR="0003601C">
        <w:t>21. travnja 2015</w:t>
      </w:r>
      <w:r w:rsidRPr="000A6078">
        <w:t>. godine</w:t>
      </w:r>
    </w:p>
    <w:p w:rsidRDefault="00072BB2" w:rsidP="00072BB2" w:rsidR="00072BB2" w:rsidRPr="000A6078">
      <w:pPr>
        <w:jc w:val="both"/>
      </w:pPr>
    </w:p>
    <w:p w:rsidRDefault="00072BB2" w:rsidP="00072BB2" w:rsidR="00072BB2" w:rsidRPr="000A6078">
      <w:pPr>
        <w:jc w:val="center"/>
      </w:pPr>
      <w:r w:rsidRPr="000A6078">
        <w:t>r i j e š i o  j e</w:t>
      </w:r>
    </w:p>
    <w:p w:rsidRDefault="00523C33" w:rsidP="00523C33" w:rsidR="00523C33" w:rsidRPr="000A6078">
      <w:pPr>
        <w:jc w:val="both"/>
      </w:pPr>
    </w:p>
    <w:p w:rsidRDefault="00BD2717" w:rsidP="00BD2717" w:rsidR="00BD2717" w:rsidRPr="000A6078">
      <w:pPr>
        <w:numPr>
          <w:ilvl w:val="0"/>
          <w:numId w:val="2"/>
        </w:numPr>
        <w:jc w:val="both"/>
      </w:pPr>
      <w:r w:rsidRPr="000A6078">
        <w:t xml:space="preserve">Obustavlja se i zaključuje stečajni postupak nad stečajnim dužnikom </w:t>
      </w:r>
      <w:r w:rsidR="00374DDD">
        <w:t xml:space="preserve">DOLORISA BARIČEVIĆA vlasnika obrta BARIČEVIĆ, </w:t>
      </w:r>
      <w:r w:rsidR="00374DDD" w:rsidRPr="00ED7F6E">
        <w:t xml:space="preserve"> Zadar u stečaju</w:t>
      </w:r>
      <w:r w:rsidR="00374DDD" w:rsidRPr="000A6078">
        <w:t xml:space="preserve"> </w:t>
      </w:r>
      <w:r w:rsidRPr="000A6078">
        <w:t>zbog nedostatnosti mase za pokriće troškova stečajnog postupka.</w:t>
      </w:r>
    </w:p>
    <w:p w:rsidRDefault="00BD2717" w:rsidP="00BD2717" w:rsidR="00BD2717" w:rsidRPr="000A6078">
      <w:pPr>
        <w:jc w:val="both"/>
      </w:pPr>
    </w:p>
    <w:p w:rsidRDefault="00D226A9" w:rsidP="00D226A9" w:rsidR="00D226A9" w:rsidRPr="000A6078">
      <w:pPr>
        <w:numPr>
          <w:ilvl w:val="0"/>
          <w:numId w:val="2"/>
        </w:numPr>
      </w:pPr>
      <w:r w:rsidRPr="000A6078">
        <w:t xml:space="preserve">Nakon zaključenja stečajnog postupka stečajni upravitelj </w:t>
      </w:r>
      <w:r w:rsidR="001C34F3">
        <w:t>Milan Ljubičić</w:t>
      </w:r>
      <w:r w:rsidRPr="000A6078">
        <w:t xml:space="preserve"> zastupat će stečajnu masu sukladno Stečajnom zakonu.</w:t>
      </w:r>
    </w:p>
    <w:p w:rsidRDefault="00D226A9" w:rsidP="00D226A9" w:rsidR="00D226A9" w:rsidRPr="000A6078">
      <w:pPr>
        <w:pStyle w:val="Odlomakpopisa"/>
      </w:pPr>
    </w:p>
    <w:p w:rsidRDefault="000A6078" w:rsidP="000A6078" w:rsidR="00BD2717">
      <w:pPr>
        <w:numPr>
          <w:ilvl w:val="0"/>
          <w:numId w:val="2"/>
        </w:numPr>
        <w:jc w:val="both"/>
      </w:pPr>
      <w:r w:rsidRPr="000A6078">
        <w:t>Točke I. i II. ovog rješenja po pravomoćnosti će se provesti u sudskom registru, te će se stečajni dužnik brisati iz registra</w:t>
      </w:r>
      <w:r w:rsidR="001C34F3">
        <w:t>.</w:t>
      </w:r>
    </w:p>
    <w:p w:rsidRDefault="001C34F3" w:rsidP="001C34F3" w:rsidR="001C34F3" w:rsidRPr="000A6078">
      <w:pPr>
        <w:jc w:val="both"/>
      </w:pPr>
    </w:p>
    <w:p w:rsidRDefault="00BD2717" w:rsidP="00BD2717" w:rsidR="00BD2717" w:rsidRPr="000A6078">
      <w:pPr>
        <w:numPr>
          <w:ilvl w:val="0"/>
          <w:numId w:val="2"/>
        </w:numPr>
        <w:jc w:val="both"/>
      </w:pPr>
      <w:r w:rsidRPr="000A6078">
        <w:t>Ovo rješe</w:t>
      </w:r>
      <w:r w:rsidR="0003601C">
        <w:t>nje</w:t>
      </w:r>
      <w:r w:rsidR="00E51741" w:rsidRPr="000A6078">
        <w:t xml:space="preserve"> će se javno </w:t>
      </w:r>
      <w:r w:rsidRPr="000A6078">
        <w:t>objavit</w:t>
      </w:r>
      <w:r w:rsidR="00E51741" w:rsidRPr="000A6078">
        <w:t>i</w:t>
      </w:r>
      <w:r w:rsidRPr="000A6078">
        <w:t xml:space="preserve">.  </w:t>
      </w:r>
    </w:p>
    <w:p w:rsidRDefault="00BD2717" w:rsidP="00BD2717" w:rsidR="00BD2717" w:rsidRPr="000A6078">
      <w:pPr>
        <w:ind w:left="1425"/>
        <w:jc w:val="both"/>
      </w:pPr>
    </w:p>
    <w:p w:rsidRDefault="00BD2717" w:rsidP="00BD2717" w:rsidR="00BD2717" w:rsidRPr="000A6078">
      <w:pPr>
        <w:ind w:left="1425"/>
        <w:jc w:val="both"/>
      </w:pPr>
    </w:p>
    <w:p w:rsidRDefault="00BD2717" w:rsidP="00BD2717" w:rsidR="00BD2717" w:rsidRPr="000A6078">
      <w:pPr>
        <w:jc w:val="center"/>
      </w:pPr>
      <w:r w:rsidRPr="000A6078">
        <w:t>Obrazloženje</w:t>
      </w:r>
    </w:p>
    <w:p w:rsidRDefault="00BD2717" w:rsidP="00BD2717" w:rsidR="00BD2717" w:rsidRPr="000A6078">
      <w:r w:rsidRPr="000A6078">
        <w:t xml:space="preserve"> </w:t>
      </w:r>
    </w:p>
    <w:p w:rsidRDefault="00BD2717" w:rsidP="00BD2717" w:rsidR="00BD2717" w:rsidRPr="000A6078"/>
    <w:p w:rsidRDefault="00BD2717" w:rsidP="00BD2717" w:rsidR="00374DDD">
      <w:pPr>
        <w:jc w:val="both"/>
      </w:pPr>
      <w:r w:rsidRPr="000A6078">
        <w:t xml:space="preserve">           Rješenjem ovog suda broj 1</w:t>
      </w:r>
      <w:r w:rsidR="0003601C">
        <w:t xml:space="preserve"> </w:t>
      </w:r>
      <w:r w:rsidRPr="000A6078">
        <w:t>St-</w:t>
      </w:r>
      <w:r w:rsidR="00374DDD">
        <w:t>348/13</w:t>
      </w:r>
      <w:r w:rsidRPr="000A6078">
        <w:t xml:space="preserve"> od </w:t>
      </w:r>
      <w:r w:rsidR="00374DDD">
        <w:t>10. listopada 2013</w:t>
      </w:r>
      <w:r w:rsidRPr="000A6078">
        <w:t xml:space="preserve">. godine otvoren je stečajni postupak nad </w:t>
      </w:r>
      <w:r w:rsidR="00374DDD">
        <w:t xml:space="preserve">DOLORISA BARIČEVIĆA vlasnika obrta BARIČEVIĆ, </w:t>
      </w:r>
      <w:r w:rsidR="00374DDD" w:rsidRPr="00ED7F6E">
        <w:t xml:space="preserve"> Zadar u stečaju</w:t>
      </w:r>
      <w:r w:rsidRPr="000A6078">
        <w:t xml:space="preserve">. </w:t>
      </w:r>
      <w:r w:rsidR="0003601C">
        <w:t xml:space="preserve">Stečajni upravitelj izvijestio je sud </w:t>
      </w:r>
      <w:r w:rsidRPr="000A6078">
        <w:t xml:space="preserve">da stečajni dužnik nema imovine čijim bi se unovčenjem mogli podmiriti troškovi postupka ili barem djelomično namiriti vjerovnici te je stoga predložio da sud postupajući po članku 203. stavak 1. Stečajnog zakona  (Narodne novine broj 44/96, 29/99, 129/00, 123/03, 82/06, 116/10, 25/12 i 133/12) obustavi i zaključi stečajni postupak. Posebno je naveo da </w:t>
      </w:r>
      <w:r w:rsidR="00374DDD">
        <w:t xml:space="preserve">stečajni dužnik uopće nema stečajne mase koja bi se unovčila u stečajnom postupku jer je unovčenje pokretnina i nekretnina započeto u ovršnim postupcima koji se vode pred Općinskim sudom prije otvaranja ovog postupka. </w:t>
      </w:r>
    </w:p>
    <w:p w:rsidRDefault="0003601C" w:rsidP="00374DDD" w:rsidR="0003601C">
      <w:pPr>
        <w:ind w:firstLine="708"/>
        <w:jc w:val="both"/>
      </w:pPr>
      <w:r>
        <w:t>Posebno je naglasiti da stečajni dužnik doduše ima nekretnin</w:t>
      </w:r>
      <w:r w:rsidR="00374DDD">
        <w:t>e</w:t>
      </w:r>
      <w:r>
        <w:t xml:space="preserve">, međutim da </w:t>
      </w:r>
      <w:r w:rsidR="00374DDD">
        <w:t>su</w:t>
      </w:r>
      <w:r>
        <w:t xml:space="preserve"> ist</w:t>
      </w:r>
      <w:r w:rsidR="00374DDD">
        <w:t>e</w:t>
      </w:r>
      <w:r>
        <w:t xml:space="preserve"> opterećen</w:t>
      </w:r>
      <w:r w:rsidR="00374DDD">
        <w:t>e</w:t>
      </w:r>
      <w:r>
        <w:t xml:space="preserve"> razlučnim prav</w:t>
      </w:r>
      <w:r w:rsidR="00374DDD">
        <w:t>om</w:t>
      </w:r>
      <w:r>
        <w:t xml:space="preserve"> </w:t>
      </w:r>
      <w:r w:rsidR="00374DDD">
        <w:t>vjerovnika</w:t>
      </w:r>
      <w:r>
        <w:t xml:space="preserve"> </w:t>
      </w:r>
      <w:r w:rsidR="00374DDD">
        <w:t xml:space="preserve">koji je </w:t>
      </w:r>
      <w:r>
        <w:t>prije otvaranja stečajnog postupka pokrenuo unovčenje nekretnin</w:t>
      </w:r>
      <w:r w:rsidR="00374DDD">
        <w:t>a</w:t>
      </w:r>
      <w:r>
        <w:t>, koji postup</w:t>
      </w:r>
      <w:r w:rsidR="00374DDD">
        <w:t>ci su</w:t>
      </w:r>
      <w:r>
        <w:t xml:space="preserve"> u tijeku pred Općinskim sudom u Zadru. </w:t>
      </w:r>
      <w:r w:rsidR="00615C18">
        <w:t>Ukoliko bi okončanje ovog stečajnog postupka bilo uvjetovano prodajom naveden</w:t>
      </w:r>
      <w:r w:rsidR="00374DDD">
        <w:t>ih</w:t>
      </w:r>
      <w:r w:rsidR="00615C18">
        <w:t xml:space="preserve"> nekretnin</w:t>
      </w:r>
      <w:r w:rsidR="00374DDD">
        <w:t>a</w:t>
      </w:r>
      <w:r w:rsidR="00615C18">
        <w:t>, stečajni postupak bi trajao još narednih nekoliko godina, a pri tome bi troškovi koji bi nastali znatno premašili iznos koji bi se u stečajnu masu dobio nakon što Općinski sud proda nekretnin</w:t>
      </w:r>
      <w:r w:rsidR="00374DDD">
        <w:t>e</w:t>
      </w:r>
      <w:r w:rsidR="00615C18">
        <w:t xml:space="preserve">, podmiri svoje troškove i dostavi preostali iznos novaca radi donošenja rješenja o dosudi, pa je i stoga svrsishodno ovaj postupak obustaviti. </w:t>
      </w:r>
    </w:p>
    <w:p w:rsidRDefault="00BD2717" w:rsidP="00BD2717" w:rsidR="00BD2717" w:rsidRPr="000A6078">
      <w:pPr>
        <w:jc w:val="both"/>
      </w:pPr>
      <w:r w:rsidRPr="000A6078">
        <w:t xml:space="preserve">        </w:t>
      </w:r>
      <w:r w:rsidR="00952C2F">
        <w:t xml:space="preserve"> </w:t>
      </w:r>
      <w:r w:rsidRPr="000A6078">
        <w:t xml:space="preserve"> Prethodno je sudac utvrdio da nema vjerovnika stečajne mase čije bi mišljenje bilo potrebno pribaviti, te je sazvana skupština vjerovnika radi pribavljanja mišljenja o prijedlogu </w:t>
      </w:r>
      <w:r w:rsidRPr="000A6078">
        <w:lastRenderedPageBreak/>
        <w:t xml:space="preserve">stečajnog upravitelja za obustavu i zaključenje stečajnog postupka zbog nedostatnosti mase za pokriće troškova postupka. </w:t>
      </w:r>
    </w:p>
    <w:p w:rsidRDefault="00860CB0" w:rsidP="00BD2717" w:rsidR="00DA65B0" w:rsidRPr="000A6078">
      <w:pPr>
        <w:jc w:val="both"/>
      </w:pPr>
      <w:r w:rsidRPr="000A6078">
        <w:t xml:space="preserve">          Skupština vjerovnika održana je dana </w:t>
      </w:r>
      <w:r w:rsidR="00615C18">
        <w:t>21. travnja 2015</w:t>
      </w:r>
      <w:r w:rsidRPr="000A6078">
        <w:t>. godine i na istu je postupi</w:t>
      </w:r>
      <w:r w:rsidR="00E51741" w:rsidRPr="000A6078">
        <w:t>la</w:t>
      </w:r>
      <w:r w:rsidRPr="000A6078">
        <w:t xml:space="preserve"> </w:t>
      </w:r>
      <w:r w:rsidR="00E51741" w:rsidRPr="000A6078">
        <w:t xml:space="preserve">zastupnica po zakonu </w:t>
      </w:r>
      <w:r w:rsidRPr="000A6078">
        <w:t>vjerovnik</w:t>
      </w:r>
      <w:r w:rsidR="00E51741" w:rsidRPr="000A6078">
        <w:t>a</w:t>
      </w:r>
      <w:r w:rsidRPr="000A6078">
        <w:t xml:space="preserve"> </w:t>
      </w:r>
      <w:r w:rsidR="00E51741" w:rsidRPr="000A6078">
        <w:t>Republike Hrvatske</w:t>
      </w:r>
      <w:r w:rsidR="00374DDD">
        <w:t xml:space="preserve"> </w:t>
      </w:r>
      <w:r w:rsidR="00E51741" w:rsidRPr="000A6078">
        <w:t>k</w:t>
      </w:r>
      <w:r w:rsidRPr="000A6078">
        <w:t>oj</w:t>
      </w:r>
      <w:r w:rsidR="00374DDD">
        <w:t xml:space="preserve">a </w:t>
      </w:r>
      <w:r w:rsidR="00615C18">
        <w:t>se</w:t>
      </w:r>
      <w:r w:rsidRPr="000A6078">
        <w:t xml:space="preserve"> suglasi</w:t>
      </w:r>
      <w:r w:rsidR="00E51741" w:rsidRPr="000A6078">
        <w:t>l</w:t>
      </w:r>
      <w:r w:rsidR="00374DDD">
        <w:t>a</w:t>
      </w:r>
      <w:r w:rsidRPr="000A6078">
        <w:t xml:space="preserve"> s prijedlogom stečajnog uprav</w:t>
      </w:r>
      <w:r w:rsidR="00615C18">
        <w:t xml:space="preserve">itelja. </w:t>
      </w:r>
      <w:r w:rsidR="00DA65B0" w:rsidRPr="000A6078">
        <w:t xml:space="preserve">              </w:t>
      </w:r>
    </w:p>
    <w:p w:rsidRDefault="00860CB0" w:rsidP="00BD2717" w:rsidR="00860CB0" w:rsidRPr="000A6078">
      <w:pPr>
        <w:jc w:val="both"/>
      </w:pPr>
      <w:r w:rsidRPr="000A6078">
        <w:t xml:space="preserve">          </w:t>
      </w:r>
      <w:r w:rsidR="00BD2717" w:rsidRPr="000A6078">
        <w:t>Kako</w:t>
      </w:r>
      <w:r w:rsidR="00615C18">
        <w:t xml:space="preserve"> se</w:t>
      </w:r>
      <w:r w:rsidR="00BD2717" w:rsidRPr="000A6078">
        <w:t xml:space="preserve"> dakle</w:t>
      </w:r>
      <w:r w:rsidR="00374DDD">
        <w:t xml:space="preserve"> </w:t>
      </w:r>
      <w:r w:rsidR="00BD2717" w:rsidRPr="000A6078">
        <w:t xml:space="preserve"> </w:t>
      </w:r>
      <w:r w:rsidR="00D226A9" w:rsidRPr="000A6078">
        <w:t>vjerovni</w:t>
      </w:r>
      <w:r w:rsidR="00374DDD">
        <w:t>k</w:t>
      </w:r>
      <w:r w:rsidR="00615C18">
        <w:t xml:space="preserve"> koji </w:t>
      </w:r>
      <w:r w:rsidR="00374DDD">
        <w:t>je</w:t>
      </w:r>
      <w:r w:rsidR="00615C18">
        <w:t xml:space="preserve"> bi</w:t>
      </w:r>
      <w:r w:rsidR="00374DDD">
        <w:t>o</w:t>
      </w:r>
      <w:r w:rsidR="00615C18">
        <w:t xml:space="preserve"> nazoč</w:t>
      </w:r>
      <w:r w:rsidR="00374DDD">
        <w:t>an</w:t>
      </w:r>
      <w:r w:rsidR="00615C18">
        <w:t xml:space="preserve"> na skupštini suglasi</w:t>
      </w:r>
      <w:r w:rsidR="00374DDD">
        <w:t>o</w:t>
      </w:r>
      <w:r w:rsidR="00615C18">
        <w:t xml:space="preserve"> sa prijedlogom stečajnog upravitelja</w:t>
      </w:r>
      <w:r w:rsidR="00D226A9" w:rsidRPr="000A6078">
        <w:t>, sud utvrđuje da su se stekli uvjeti iz članka 203. stavak 1. Stečajnog zakona, slijedo</w:t>
      </w:r>
      <w:r w:rsidR="00615C18">
        <w:t>m čega je odlučeno kao u izreci</w:t>
      </w:r>
      <w:r w:rsidR="00E51741" w:rsidRPr="000A6078">
        <w:t>.</w:t>
      </w:r>
      <w:r w:rsidR="00D226A9" w:rsidRPr="000A6078">
        <w:t xml:space="preserve"> Pored toga, za napomenuti je da stečajni dužnik kao tužitelj vodi nekoliko sudskih postupaka radi</w:t>
      </w:r>
      <w:r w:rsidR="00615C18">
        <w:t xml:space="preserve"> naplate potraživanja, zbog čega </w:t>
      </w:r>
      <w:r w:rsidR="00D226A9" w:rsidRPr="000A6078">
        <w:t xml:space="preserve">je stečajnom upravitelju valjalo dati ovlast da nastavi zastupati stečajnu masu ovog stečajnog dužnika. </w:t>
      </w:r>
    </w:p>
    <w:p w:rsidRDefault="00860CB0" w:rsidP="00BD2717" w:rsidR="00860CB0" w:rsidRPr="000A6078">
      <w:pPr>
        <w:jc w:val="both"/>
      </w:pPr>
      <w:r w:rsidRPr="000A6078">
        <w:t xml:space="preserve">          Stoga je odlučeno kao u izreci. </w:t>
      </w:r>
    </w:p>
    <w:p w:rsidRDefault="00860CB0" w:rsidP="00BD2717" w:rsidR="00860CB0" w:rsidRPr="000A6078">
      <w:pPr>
        <w:jc w:val="both"/>
      </w:pPr>
    </w:p>
    <w:p w:rsidRDefault="00BD2717" w:rsidP="008F6DD4" w:rsidR="00BD2717" w:rsidRPr="000A6078">
      <w:pPr>
        <w:jc w:val="center"/>
      </w:pPr>
      <w:r w:rsidRPr="000A6078">
        <w:t xml:space="preserve">U Zadru, dana </w:t>
      </w:r>
      <w:r w:rsidR="00615C18">
        <w:t>21. travnja 2015</w:t>
      </w:r>
      <w:r w:rsidR="008F6DD4">
        <w:t>. godine.</w:t>
      </w:r>
    </w:p>
    <w:p w:rsidRDefault="00BD2717" w:rsidP="00BD2717" w:rsidR="00BD2717" w:rsidRPr="000A6078"/>
    <w:p w:rsidRDefault="00DD6CC0" w:rsidP="00615C18" w:rsidR="00BD2717" w:rsidRPr="000A6078">
      <w:pPr>
        <w:jc w:val="right"/>
      </w:pPr>
      <w:r>
        <w:tab/>
      </w:r>
      <w:r>
        <w:tab/>
      </w:r>
      <w:r>
        <w:tab/>
      </w:r>
      <w:r>
        <w:tab/>
      </w:r>
      <w:r>
        <w:tab/>
      </w:r>
      <w:r w:rsidR="00BD2717" w:rsidRPr="000A6078">
        <w:t>Stečajni sudac</w:t>
      </w:r>
    </w:p>
    <w:p w:rsidRDefault="00DD6CC0" w:rsidP="00615C18" w:rsidR="004C135A" w:rsidRPr="000A6078">
      <w:pPr>
        <w:jc w:val="right"/>
      </w:pPr>
      <w:r>
        <w:tab/>
      </w:r>
      <w:r>
        <w:tab/>
      </w:r>
      <w:r>
        <w:tab/>
      </w:r>
      <w:r>
        <w:tab/>
      </w:r>
      <w:r>
        <w:tab/>
      </w:r>
      <w:r>
        <w:tab/>
      </w:r>
      <w:r>
        <w:tab/>
      </w:r>
      <w:r>
        <w:tab/>
      </w:r>
      <w:r w:rsidR="00BD2717" w:rsidRPr="000A6078">
        <w:t>Ardena Bajlo</w:t>
      </w:r>
    </w:p>
    <w:p w:rsidRDefault="00BD2717" w:rsidP="00BD2717" w:rsidR="00BD2717" w:rsidRPr="000A6078">
      <w:pPr>
        <w:jc w:val="both"/>
      </w:pPr>
    </w:p>
    <w:p w:rsidRDefault="00BD2717" w:rsidP="00BD2717" w:rsidR="00BD2717" w:rsidRPr="000A6078">
      <w:pPr>
        <w:jc w:val="both"/>
      </w:pPr>
    </w:p>
    <w:p w:rsidRDefault="00BD2717" w:rsidP="00BD2717" w:rsidR="00BD2717" w:rsidRPr="000A6078">
      <w:pPr>
        <w:jc w:val="both"/>
      </w:pPr>
      <w:r w:rsidRPr="000A6078">
        <w:t xml:space="preserve">POUKA O PRAVNOM LIJEKU: </w:t>
      </w:r>
    </w:p>
    <w:p w:rsidRDefault="00BD2717" w:rsidP="00BD2717" w:rsidR="00BD2717" w:rsidRPr="000A6078">
      <w:r w:rsidRPr="000A6078">
        <w:t>Protiv ovog rješenja svaki stečajni vjerovnik imaju pravo podnijeti žalbu. Rok za žalbu iznosi 8 dana, a počinje teći istekom osmog dana od dana prijema ovog rješenja. Žalba se podnosi ovom sudu u dva primjerka.</w:t>
      </w:r>
    </w:p>
    <w:p w:rsidRDefault="000510D9" w:rsidP="000510D9" w:rsidR="000510D9" w:rsidRPr="000A6078"/>
    <w:p w:rsidRDefault="00A01C39" w:rsidP="00A01C39" w:rsidR="00A01C39" w:rsidRPr="000A6078">
      <w:r w:rsidRPr="000A6078">
        <w:t xml:space="preserve">Dostaviti: </w:t>
      </w:r>
    </w:p>
    <w:p w:rsidRDefault="00A01C39" w:rsidP="00A01C39" w:rsidR="00A01C39" w:rsidRPr="000A6078">
      <w:pPr>
        <w:numPr>
          <w:ilvl w:val="0"/>
          <w:numId w:val="1"/>
        </w:numPr>
      </w:pPr>
      <w:r w:rsidRPr="000A6078">
        <w:t>Stečajnom upravitelju</w:t>
      </w:r>
    </w:p>
    <w:p w:rsidRDefault="00A01C39" w:rsidP="00A01C39" w:rsidR="00A01C39" w:rsidRPr="000A6078">
      <w:pPr>
        <w:numPr>
          <w:ilvl w:val="0"/>
          <w:numId w:val="1"/>
        </w:numPr>
      </w:pPr>
      <w:r w:rsidRPr="000A6078">
        <w:t xml:space="preserve">Fina </w:t>
      </w:r>
    </w:p>
    <w:p w:rsidRDefault="00A01C39" w:rsidP="00A01C39" w:rsidR="00A01C39" w:rsidRPr="000A6078">
      <w:pPr>
        <w:numPr>
          <w:ilvl w:val="0"/>
          <w:numId w:val="1"/>
        </w:numPr>
      </w:pPr>
      <w:r w:rsidRPr="000A6078">
        <w:t>ŽDO- Zadar</w:t>
      </w:r>
    </w:p>
    <w:p w:rsidRDefault="00615C18" w:rsidP="00A01C39" w:rsidR="00A01C39" w:rsidRPr="000A6078">
      <w:pPr>
        <w:numPr>
          <w:ilvl w:val="0"/>
          <w:numId w:val="1"/>
        </w:numPr>
      </w:pPr>
      <w:r>
        <w:t>e-</w:t>
      </w:r>
      <w:r w:rsidR="00A01C39" w:rsidRPr="000A6078">
        <w:t>oglasna ploča</w:t>
      </w:r>
    </w:p>
    <w:p w:rsidRDefault="00A01C39" w:rsidP="00A01C39" w:rsidR="00A01C39" w:rsidRPr="000A6078">
      <w:pPr>
        <w:numPr>
          <w:ilvl w:val="0"/>
          <w:numId w:val="1"/>
        </w:numPr>
      </w:pPr>
      <w:r w:rsidRPr="000A6078">
        <w:t>Sudski registar po pravomoćnosti</w:t>
      </w:r>
    </w:p>
    <w:p w:rsidRDefault="00615C18" w:rsidP="00A01C39" w:rsidR="00A01C39" w:rsidRPr="000A6078">
      <w:pPr>
        <w:numPr>
          <w:ilvl w:val="0"/>
          <w:numId w:val="1"/>
        </w:numPr>
      </w:pPr>
      <w:r>
        <w:t xml:space="preserve">Javna objava </w:t>
      </w:r>
    </w:p>
    <w:p w:rsidRDefault="00A01C39" w:rsidP="00A01C39" w:rsidR="00A01C39" w:rsidRPr="000A6078">
      <w:pPr>
        <w:numPr>
          <w:ilvl w:val="0"/>
          <w:numId w:val="1"/>
        </w:numPr>
      </w:pPr>
      <w:r w:rsidRPr="000A6078">
        <w:t>U spis</w:t>
      </w:r>
    </w:p>
    <w:p w:rsidRDefault="00A01C39" w:rsidP="00A01C39" w:rsidR="00A01C39" w:rsidRPr="000A6078"/>
    <w:p w:rsidRDefault="003B1C5F" w:rsidP="008F6783" w:rsidR="003B1C5F" w:rsidRPr="000A6078"/>
    <w:p w:rsidRDefault="008F6783" w:rsidP="008F6783" w:rsidR="008F6783" w:rsidRPr="000A6078"/>
    <w:p w:rsidRDefault="008F6783" w:rsidP="008F6783" w:rsidR="008F6783" w:rsidRPr="000A6078">
      <w:pPr>
        <w:jc w:val="both"/>
      </w:pPr>
    </w:p>
    <w:p w:rsidRDefault="008F6783" w:rsidP="008F6783" w:rsidR="008F6783" w:rsidRPr="000A6078"/>
    <w:p w:rsidRDefault="00E51741" w:rsidP="00E725C8" w:rsidR="00E51741" w:rsidRPr="000A6078"/>
    <w:sectPr w:rsidSect="00615C18" w:rsidR="00E51741" w:rsidRPr="000A607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CB1EB1" w:rsidP="00615C18" w:rsidR="00CB1EB1">
      <w:r>
        <w:separator/>
      </w:r>
    </w:p>
  </w:endnote>
  <w:endnote w:id="0" w:type="continuationSeparator">
    <w:p w:rsidRDefault="00CB1EB1" w:rsidP="00615C18" w:rsidR="00CB1EB1">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CB1EB1" w:rsidP="00615C18" w:rsidR="00CB1EB1">
      <w:r>
        <w:separator/>
      </w:r>
    </w:p>
  </w:footnote>
  <w:footnote w:id="0" w:type="continuationSeparator">
    <w:p w:rsidRDefault="00CB1EB1" w:rsidP="00615C18" w:rsidR="00CB1EB1">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549463595"/>
      <w:docPartObj>
        <w:docPartGallery w:val="Page Numbers (Top of Page)"/>
        <w:docPartUnique/>
      </w:docPartObj>
    </w:sdtPr>
    <w:sdtEndPr/>
    <w:sdtContent>
      <w:p w:rsidRDefault="00CB1EB1" w:rsidP="00615C18" w:rsidR="00CB1EB1">
        <w:pPr>
          <w:pStyle w:val="Zaglavlje"/>
          <w:jc w:val="right"/>
        </w:pPr>
        <w:r>
          <w:fldChar w:fldCharType="begin"/>
        </w:r>
        <w:r>
          <w:instrText>PAGE   \* MERGEFORMAT</w:instrText>
        </w:r>
        <w:r>
          <w:fldChar w:fldCharType="separate"/>
        </w:r>
        <w:r w:rsidR="00DF55F7">
          <w:rPr>
            <w:noProof/>
          </w:rPr>
          <w:t>2</w:t>
        </w:r>
        <w:r>
          <w:fldChar w:fldCharType="end"/>
        </w:r>
        <w:r>
          <w:tab/>
        </w:r>
        <w:r w:rsidRPr="000A6078">
          <w:t>1 St-</w:t>
        </w:r>
        <w:r w:rsidR="00374DDD">
          <w:t>348/13-115</w:t>
        </w:r>
      </w:p>
    </w:sdtContent>
  </w:sdt>
  <w:p w:rsidRDefault="00CB1EB1" w:rsidR="00CB1EB1">
    <w:pPr>
      <w:pStyle w:val="Zaglavlje"/>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8482B44"/>
    <w:multiLevelType w:val="hybridMultilevel"/>
    <w:tmpl w:val="6B306EAC"/>
    <w:lvl w:tplc="1E9A64DA"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B2"/>
    <w:rsid w:val="00007A39"/>
    <w:rsid w:val="000225FC"/>
    <w:rsid w:val="00025354"/>
    <w:rsid w:val="000271C4"/>
    <w:rsid w:val="0003601C"/>
    <w:rsid w:val="000510D9"/>
    <w:rsid w:val="00062D4D"/>
    <w:rsid w:val="000633AB"/>
    <w:rsid w:val="00072BB2"/>
    <w:rsid w:val="00072C91"/>
    <w:rsid w:val="00080468"/>
    <w:rsid w:val="000A6078"/>
    <w:rsid w:val="000C6E79"/>
    <w:rsid w:val="000E5FDE"/>
    <w:rsid w:val="00131D84"/>
    <w:rsid w:val="001B7950"/>
    <w:rsid w:val="001C34F3"/>
    <w:rsid w:val="001C68DE"/>
    <w:rsid w:val="001D15DE"/>
    <w:rsid w:val="002076E7"/>
    <w:rsid w:val="002177AF"/>
    <w:rsid w:val="00242A75"/>
    <w:rsid w:val="0026379F"/>
    <w:rsid w:val="002A1944"/>
    <w:rsid w:val="002A1B08"/>
    <w:rsid w:val="002F345F"/>
    <w:rsid w:val="00330DC1"/>
    <w:rsid w:val="00333DB0"/>
    <w:rsid w:val="00337B7A"/>
    <w:rsid w:val="00374DDD"/>
    <w:rsid w:val="003816EF"/>
    <w:rsid w:val="00394FCB"/>
    <w:rsid w:val="003B1C5F"/>
    <w:rsid w:val="003D6168"/>
    <w:rsid w:val="003F1E9C"/>
    <w:rsid w:val="003F3C17"/>
    <w:rsid w:val="003F6DE6"/>
    <w:rsid w:val="004033B0"/>
    <w:rsid w:val="00416A82"/>
    <w:rsid w:val="004332B2"/>
    <w:rsid w:val="00433D8F"/>
    <w:rsid w:val="00436310"/>
    <w:rsid w:val="00460DDA"/>
    <w:rsid w:val="0048570A"/>
    <w:rsid w:val="00492917"/>
    <w:rsid w:val="004A4D46"/>
    <w:rsid w:val="004B72B0"/>
    <w:rsid w:val="004C079E"/>
    <w:rsid w:val="004C135A"/>
    <w:rsid w:val="004D21EF"/>
    <w:rsid w:val="004D79B4"/>
    <w:rsid w:val="004F08FD"/>
    <w:rsid w:val="00523700"/>
    <w:rsid w:val="00523C33"/>
    <w:rsid w:val="00524203"/>
    <w:rsid w:val="00541BDC"/>
    <w:rsid w:val="005440F1"/>
    <w:rsid w:val="00545659"/>
    <w:rsid w:val="00574257"/>
    <w:rsid w:val="0059373B"/>
    <w:rsid w:val="005B3F2B"/>
    <w:rsid w:val="00615C18"/>
    <w:rsid w:val="00616191"/>
    <w:rsid w:val="006212E6"/>
    <w:rsid w:val="00641095"/>
    <w:rsid w:val="00667341"/>
    <w:rsid w:val="0068324E"/>
    <w:rsid w:val="00683B52"/>
    <w:rsid w:val="00685EA1"/>
    <w:rsid w:val="00694CC5"/>
    <w:rsid w:val="006B0E97"/>
    <w:rsid w:val="006C5FBF"/>
    <w:rsid w:val="006D5987"/>
    <w:rsid w:val="007113D7"/>
    <w:rsid w:val="00751AF6"/>
    <w:rsid w:val="0075455E"/>
    <w:rsid w:val="00760B06"/>
    <w:rsid w:val="00762671"/>
    <w:rsid w:val="00776ECF"/>
    <w:rsid w:val="00780971"/>
    <w:rsid w:val="007A7CBB"/>
    <w:rsid w:val="007B6357"/>
    <w:rsid w:val="007C2E57"/>
    <w:rsid w:val="007E4DCA"/>
    <w:rsid w:val="00835B91"/>
    <w:rsid w:val="008362E0"/>
    <w:rsid w:val="00860CB0"/>
    <w:rsid w:val="0088158C"/>
    <w:rsid w:val="00882E8E"/>
    <w:rsid w:val="00894A26"/>
    <w:rsid w:val="008A43C2"/>
    <w:rsid w:val="008C1B6D"/>
    <w:rsid w:val="008E1367"/>
    <w:rsid w:val="008E5AD5"/>
    <w:rsid w:val="008F6783"/>
    <w:rsid w:val="008F6DD4"/>
    <w:rsid w:val="008F77D4"/>
    <w:rsid w:val="008F7D4D"/>
    <w:rsid w:val="009378C3"/>
    <w:rsid w:val="00952C2F"/>
    <w:rsid w:val="00954D9F"/>
    <w:rsid w:val="00954F33"/>
    <w:rsid w:val="00963573"/>
    <w:rsid w:val="00967B1B"/>
    <w:rsid w:val="00982CC9"/>
    <w:rsid w:val="00985DFF"/>
    <w:rsid w:val="00A01C39"/>
    <w:rsid w:val="00A150F7"/>
    <w:rsid w:val="00A42068"/>
    <w:rsid w:val="00A57D34"/>
    <w:rsid w:val="00A60E69"/>
    <w:rsid w:val="00A719D8"/>
    <w:rsid w:val="00A72715"/>
    <w:rsid w:val="00A72FB7"/>
    <w:rsid w:val="00A91FFA"/>
    <w:rsid w:val="00A94666"/>
    <w:rsid w:val="00AC1AB3"/>
    <w:rsid w:val="00AC67A7"/>
    <w:rsid w:val="00AE750C"/>
    <w:rsid w:val="00AF69C7"/>
    <w:rsid w:val="00B17060"/>
    <w:rsid w:val="00B87DDA"/>
    <w:rsid w:val="00B95ABB"/>
    <w:rsid w:val="00BA1FAB"/>
    <w:rsid w:val="00BC2B4F"/>
    <w:rsid w:val="00BD2717"/>
    <w:rsid w:val="00BE5F91"/>
    <w:rsid w:val="00BE686C"/>
    <w:rsid w:val="00BE6C59"/>
    <w:rsid w:val="00BF4C1F"/>
    <w:rsid w:val="00C0011C"/>
    <w:rsid w:val="00C02A95"/>
    <w:rsid w:val="00C13EE9"/>
    <w:rsid w:val="00C14BF4"/>
    <w:rsid w:val="00C558F4"/>
    <w:rsid w:val="00C57856"/>
    <w:rsid w:val="00C66BB4"/>
    <w:rsid w:val="00C91801"/>
    <w:rsid w:val="00C97432"/>
    <w:rsid w:val="00C97A93"/>
    <w:rsid w:val="00CB1EB1"/>
    <w:rsid w:val="00CB2513"/>
    <w:rsid w:val="00CB26F7"/>
    <w:rsid w:val="00CD68EB"/>
    <w:rsid w:val="00CF6C31"/>
    <w:rsid w:val="00CF7470"/>
    <w:rsid w:val="00D0352F"/>
    <w:rsid w:val="00D038B1"/>
    <w:rsid w:val="00D04BB9"/>
    <w:rsid w:val="00D12EFB"/>
    <w:rsid w:val="00D226A9"/>
    <w:rsid w:val="00D42B67"/>
    <w:rsid w:val="00D50751"/>
    <w:rsid w:val="00D629CF"/>
    <w:rsid w:val="00D75D62"/>
    <w:rsid w:val="00D81649"/>
    <w:rsid w:val="00DA65B0"/>
    <w:rsid w:val="00DB1DE8"/>
    <w:rsid w:val="00DD6CC0"/>
    <w:rsid w:val="00DD6F3C"/>
    <w:rsid w:val="00DF55F7"/>
    <w:rsid w:val="00E11C54"/>
    <w:rsid w:val="00E3381A"/>
    <w:rsid w:val="00E45438"/>
    <w:rsid w:val="00E51741"/>
    <w:rsid w:val="00E53329"/>
    <w:rsid w:val="00E725C8"/>
    <w:rsid w:val="00EE1F8A"/>
    <w:rsid w:val="00F859BE"/>
    <w:rsid w:val="00FC2201"/>
    <w:rsid w:val="00FC39EA"/>
    <w:rsid w:val="00FE2E82"/>
    <w:rsid w:val="00FF6F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B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75D62"/>
    <w:rPr>
      <w:rFonts w:cs="Tahoma" w:hAnsi="Tahoma" w:asci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true"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true"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DF55F7"/>
    <w:rPr>
      <w:color w:val="808080"/>
      <w:bdr w:space="0" w:sz="0" w:color="auto" w:val="none"/>
      <w:shd w:fill="auto" w:color="auto" w:val="clear"/>
    </w:rPr>
  </w:style>
  <w:style w:customStyle="true" w:styleId="eSPISCCParagraphDefaultFont" w:type="character">
    <w:name w:val="eSPIS_CC_Paragraph Default Font"/>
    <w:basedOn w:val="Zadanifontodlomka"/>
    <w:rsid w:val="00DF55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55F7"/>
    <w:rPr>
      <w:bdr w:space="0" w:sz="0" w:color="auto" w:val="none"/>
      <w:shd w:fill="FFFFCC" w:color="auto" w:val="clear"/>
      <w:lang w:val="hr-HR"/>
    </w:rPr>
  </w:style>
  <w:style w:customStyle="true" w:styleId="PozadinaSvijetloCrvena" w:type="character">
    <w:name w:val="Pozadina_SvijetloCrvena"/>
    <w:basedOn w:val="eSPISCCParagraphDefaultFont"/>
    <w:rsid w:val="00DF55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55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2BB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D75D62"/>
    <w:rPr>
      <w:rFonts w:ascii="Tahoma" w:hAnsi="Tahoma" w:cs="Tahoma"/>
      <w:sz w:val="16"/>
      <w:szCs w:val="16"/>
    </w:rPr>
  </w:style>
  <w:style w:type="paragraph" w:styleId="Odlomakpopisa">
    <w:name w:val="List Paragraph"/>
    <w:basedOn w:val="Normal"/>
    <w:uiPriority w:val="34"/>
    <w:qFormat/>
    <w:rsid w:val="00523C33"/>
    <w:pPr>
      <w:ind w:left="708"/>
    </w:pPr>
  </w:style>
  <w:style w:type="paragraph" w:styleId="Zaglavlje">
    <w:name w:val="header"/>
    <w:basedOn w:val="Normal"/>
    <w:link w:val="ZaglavljeChar"/>
    <w:uiPriority w:val="99"/>
    <w:rsid w:val="00615C18"/>
    <w:pPr>
      <w:tabs>
        <w:tab w:val="center" w:pos="4536"/>
        <w:tab w:val="right" w:pos="9072"/>
      </w:tabs>
    </w:pPr>
  </w:style>
  <w:style w:type="character" w:customStyle="1" w:styleId="ZaglavljeChar">
    <w:name w:val="Zaglavlje Char"/>
    <w:basedOn w:val="Zadanifontodlomka"/>
    <w:link w:val="Zaglavlje"/>
    <w:uiPriority w:val="99"/>
    <w:rsid w:val="00615C18"/>
    <w:rPr>
      <w:sz w:val="24"/>
      <w:szCs w:val="24"/>
    </w:rPr>
  </w:style>
  <w:style w:type="paragraph" w:styleId="Podnoje">
    <w:name w:val="footer"/>
    <w:basedOn w:val="Normal"/>
    <w:link w:val="PodnojeChar"/>
    <w:rsid w:val="00615C18"/>
    <w:pPr>
      <w:tabs>
        <w:tab w:val="center" w:pos="4536"/>
        <w:tab w:val="right" w:pos="9072"/>
      </w:tabs>
    </w:pPr>
  </w:style>
  <w:style w:type="character" w:customStyle="1" w:styleId="PodnojeChar">
    <w:name w:val="Podnožje Char"/>
    <w:basedOn w:val="Zadanifontodlomka"/>
    <w:link w:val="Podnoje"/>
    <w:rsid w:val="00615C18"/>
    <w:rPr>
      <w:sz w:val="24"/>
      <w:szCs w:val="24"/>
    </w:rPr>
  </w:style>
  <w:style w:type="character" w:styleId="Tekstrezerviranogmjesta">
    <w:name w:val="Placeholder Text"/>
    <w:basedOn w:val="Zadanifontodlomka"/>
    <w:uiPriority w:val="99"/>
    <w:semiHidden/>
    <w:rsid w:val="00DF55F7"/>
    <w:rPr>
      <w:color w:val="808080"/>
      <w:bdr w:val="none" w:sz="0" w:space="0" w:color="auto"/>
      <w:shd w:val="clear" w:color="auto" w:fill="auto"/>
    </w:rPr>
  </w:style>
  <w:style w:type="character" w:customStyle="1" w:styleId="eSPISCCParagraphDefaultFont">
    <w:name w:val="eSPIS_CC_Paragraph Default Font"/>
    <w:basedOn w:val="Zadanifontodlomka"/>
    <w:rsid w:val="00DF55F7"/>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DF55F7"/>
    <w:rPr>
      <w:bdr w:val="none" w:sz="0" w:space="0" w:color="auto"/>
      <w:shd w:val="clear" w:color="auto" w:fill="FFFFCC"/>
      <w:lang w:val="hr-HR"/>
    </w:rPr>
  </w:style>
  <w:style w:type="character" w:customStyle="1" w:styleId="PozadinaSvijetloCrvena">
    <w:name w:val="Pozadina_SvijetloCrvena"/>
    <w:basedOn w:val="eSPISCCParagraphDefaultFont"/>
    <w:rsid w:val="00DF55F7"/>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DF55F7"/>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theme" Target="theme/theme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fontTable" Target="fontTable.xml"></Relationship><Relationship Id="rId5" Type="http://schemas.microsoft.com/office/2007/relationships/stylesWithEffects" Target="stylesWithEffects.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21. travnja 2015.</izvorni_sadrzaj>
    <derivirana_varijabla naziv="DomainObject.DatumDonosenjaOdluke_1">21.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2013.</izvorni_sadrzaj>
    <derivirana_varijabla naziv="DomainObject.Predmet.DatumOsnivanja_1">15.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St-348/2013</izvorni_sadrzaj>
    <derivirana_varijabla naziv="DomainObject.Predmet.OznakaBroj_1">St-348/2013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na VTS-u 19.05.14.</izvorni_sadrzaj>
    <derivirana_varijabla naziv="DomainObject.Predmet.PrimjedbaSuca_1">Kopija dijela spisa po žalbi na VTS-u 19.05.14.</derivirana_varijabla>
  </DomainObject.Predmet.PrimjedbaSuca>
  <DomainObject.Predmet.PrimjedbaUpisnicara>
    <izvorni_sadrzaj/>
    <derivirana_varijabla naziv="DomainObject.Predmet.PrimjedbaUpisnicara_1"/>
  </DomainObject.Predmet.PrimjedbaUpisnicara>
  <DomainObject.Predmet.ProtustrankaFormated>
    <izvorni_sadrzaj>  Obrt Baričević,  vl. Doloris Baričević</izvorni_sadrzaj>
    <derivirana_varijabla naziv="DomainObject.Predmet.ProtustrankaFormated_1">  Obrt Baričević,  vl. Doloris Baričević</derivirana_varijabla>
  </DomainObject.Predmet.ProtustrankaFormated>
  <DomainObject.Predmet.ProtustrankaFormatedOIB>
    <izvorni_sadrzaj>  Obrt Baričević,  vl. Doloris Baričević, OIB 42535066016</izvorni_sadrzaj>
    <derivirana_varijabla naziv="DomainObject.Predmet.ProtustrankaFormatedOIB_1">  Obrt Baričević,  vl. Doloris Baričević, OIB 42535066016</derivirana_varijabla>
  </DomainObject.Predmet.ProtustrankaFormatedOIB>
  <DomainObject.Predmet.ProtustrankaFormatedWithAdress>
    <izvorni_sadrzaj> Obrt Baričević,  vl. Doloris Baričević</izvorni_sadrzaj>
    <derivirana_varijabla naziv="DomainObject.Predmet.ProtustrankaFormatedWithAdress_1"> Obrt Baričević,  vl. Doloris Baričević</derivirana_varijabla>
  </DomainObject.Predmet.ProtustrankaFormatedWithAdress>
  <DomainObject.Predmet.ProtustrankaFormatedWithAdressOIB>
    <izvorni_sadrzaj> Obrt Baričević,  vl. Doloris Baričević, OIB 42535066016</izvorni_sadrzaj>
    <derivirana_varijabla naziv="DomainObject.Predmet.ProtustrankaFormatedWithAdressOIB_1"> Obrt Baričević,  vl. Doloris Baričević, OIB 42535066016</derivirana_varijabla>
  </DomainObject.Predmet.ProtustrankaFormatedWithAdressOIB>
  <DomainObject.Predmet.ProtustrankaWithAdress>
    <izvorni_sadrzaj>Obrt Baričević,  vl. Doloris Baričević </izvorni_sadrzaj>
    <derivirana_varijabla naziv="DomainObject.Predmet.ProtustrankaWithAdress_1">Obrt Baričević,  vl. Doloris Baričević </derivirana_varijabla>
  </DomainObject.Predmet.ProtustrankaWithAdress>
  <DomainObject.Predmet.ProtustrankaWithAdressOIB>
    <izvorni_sadrzaj>Obrt Baričević,  vl. Doloris Baričević, OIB 42535066016</izvorni_sadrzaj>
    <derivirana_varijabla naziv="DomainObject.Predmet.ProtustrankaWithAdressOIB_1">Obrt Baričević,  vl. Doloris Baričević, OIB 42535066016</derivirana_varijabla>
  </DomainObject.Predmet.ProtustrankaWithAdressOIB>
  <DomainObject.Predmet.ProtustrankaNazivFormated>
    <izvorni_sadrzaj>Obrt Baričević,  vl. Doloris Baričević</izvorni_sadrzaj>
    <derivirana_varijabla naziv="DomainObject.Predmet.ProtustrankaNazivFormated_1">Obrt Baričević,  vl. Doloris Baričević</derivirana_varijabla>
  </DomainObject.Predmet.ProtustrankaNazivFormated>
  <DomainObject.Predmet.ProtustrankaNazivFormatedOIB>
    <izvorni_sadrzaj>Obrt Baričević,  vl. Doloris Baričević, OIB 42535066016</izvorni_sadrzaj>
    <derivirana_varijabla naziv="DomainObject.Predmet.ProtustrankaNazivFormatedOIB_1">Obrt Baričević,  vl. Doloris Baričević, OIB 42535066016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Hypo leasing Kroatien d.o.o. zagreb; Doloris Baričević</izvorni_sadrzaj>
    <derivirana_varijabla naziv="DomainObject.Predmet.StrankaFormated_1">  FINA; Hypo leasing Kroatien d.o.o. zagreb; Doloris Baričević</derivirana_varijabla>
  </DomainObject.Predmet.StrankaFormated>
  <DomainObject.Predmet.StrankaFormatedOIB>
    <izvorni_sadrzaj>  FINA, OIB 85821130368; Hypo leasing Kroatien d.o.o. zagreb, OIB 87064273078; Doloris Baričević, OIB 42535066016</izvorni_sadrzaj>
    <derivirana_varijabla naziv="DomainObject.Predmet.StrankaFormatedOIB_1">  FINA, OIB 85821130368; Hypo leasing Kroatien d.o.o. zagreb, OIB 87064273078; Doloris Baričević, OIB 42535066016</derivirana_varijabla>
  </DomainObject.Predmet.StrankaFormatedOIB>
  <DomainObject.Predmet.StrankaFormatedWithAdress>
    <izvorni_sadrzaj> FINA; Hypo leasing Kroatien d.o.o. zagreb; Doloris Baričević</izvorni_sadrzaj>
    <derivirana_varijabla naziv="DomainObject.Predmet.StrankaFormatedWithAdress_1"> FINA; Hypo leasing Kroatien d.o.o. zagreb; Doloris Baričević</derivirana_varijabla>
  </DomainObject.Predmet.StrankaFormatedWithAdress>
  <DomainObject.Predmet.StrankaFormatedWithAdressOIB>
    <izvorni_sadrzaj> FINA, OIB 85821130368; Hypo leasing Kroatien d.o.o. zagreb, OIB 87064273078; Doloris Baričević, OIB 42535066016</izvorni_sadrzaj>
    <derivirana_varijabla naziv="DomainObject.Predmet.StrankaFormatedWithAdressOIB_1"> FINA, OIB 85821130368; Hypo leasing Kroatien d.o.o. zagreb, OIB 87064273078; Doloris Baričević, OIB 42535066016</derivirana_varijabla>
  </DomainObject.Predmet.StrankaFormatedWithAdressOIB>
  <DomainObject.Predmet.StrankaWithAdress>
    <izvorni_sadrzaj>FINA ,Hypo leasing Kroatien d.o.o. zagreb ,Doloris Baričević </izvorni_sadrzaj>
    <derivirana_varijabla naziv="DomainObject.Predmet.StrankaWithAdress_1">FINA ,Hypo leasing Kroatien d.o.o. zagreb ,Doloris Baričević </derivirana_varijabla>
  </DomainObject.Predmet.StrankaWithAdress>
  <DomainObject.Predmet.StrankaWithAdressOIB>
    <izvorni_sadrzaj>FINA, OIB 85821130368,Hypo leasing Kroatien d.o.o. zagreb, OIB 87064273078,Doloris Baričević, OIB 42535066016</izvorni_sadrzaj>
    <derivirana_varijabla naziv="DomainObject.Predmet.StrankaWithAdressOIB_1">FINA, OIB 85821130368,Hypo leasing Kroatien d.o.o. zagreb, OIB 87064273078,Doloris Baričević, OIB 42535066016</derivirana_varijabla>
  </DomainObject.Predmet.StrankaWithAdressOIB>
  <DomainObject.Predmet.StrankaNazivFormated>
    <izvorni_sadrzaj>FINA,Hypo leasing Kroatien d.o.o. zagreb,Doloris Baričević</izvorni_sadrzaj>
    <derivirana_varijabla naziv="DomainObject.Predmet.StrankaNazivFormated_1">FINA,Hypo leasing Kroatien d.o.o. zagreb,Doloris Baričević</derivirana_varijabla>
  </DomainObject.Predmet.StrankaNazivFormated>
  <DomainObject.Predmet.StrankaNazivFormatedOIB>
    <izvorni_sadrzaj>FINA, OIB 85821130368,Hypo leasing Kroatien d.o.o. zagreb, OIB 87064273078,Doloris Baričević, OIB 42535066016</izvorni_sadrzaj>
    <derivirana_varijabla naziv="DomainObject.Predmet.StrankaNazivFormatedOIB_1">FINA, OIB 85821130368,Hypo leasing Kroatien d.o.o. zagreb, OIB 87064273078,Doloris Baričević, OIB 42535066016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tem>Hypo leasing Kroatien d.o.o. zagreb</item>
      <item>Doloris Baričević</item>
    </izvorni_sadrzaj>
    <derivirana_varijabla naziv="DomainObject.Predmet.StrankaListFormated_1">
      <item>FINA</item>
      <item>Hypo leasing Kroatien d.o.o. zagreb</item>
      <item>Doloris Baričević</item>
    </derivirana_varijabla>
  </DomainObject.Predmet.StrankaListFormated>
  <DomainObject.Predmet.StrankaListFormatedOIB>
    <izvorni_sadrzaj>
      <item>FINA, OIB 85821130368</item>
      <item>Hypo leasing Kroatien d.o.o. zagreb, OIB 87064273078</item>
      <item>Doloris Baričević, OIB 42535066016</item>
    </izvorni_sadrzaj>
    <derivirana_varijabla naziv="DomainObject.Predmet.StrankaListFormatedOIB_1">
      <item>FINA, OIB 85821130368</item>
      <item>Hypo leasing Kroatien d.o.o. zagreb, OIB 87064273078</item>
      <item>Doloris Baričević, OIB 42535066016</item>
    </derivirana_varijabla>
  </DomainObject.Predmet.StrankaListFormatedOIB>
  <DomainObject.Predmet.StrankaListFormatedWithAdress>
    <izvorni_sadrzaj>
      <item>FINA</item>
      <item>Hypo leasing Kroatien d.o.o. zagreb</item>
      <item>Doloris Baričević</item>
    </izvorni_sadrzaj>
    <derivirana_varijabla naziv="DomainObject.Predmet.StrankaListFormatedWithAdress_1">
      <item>FINA</item>
      <item>Hypo leasing Kroatien d.o.o. zagreb</item>
      <item>Doloris Baričević</item>
    </derivirana_varijabla>
  </DomainObject.Predmet.StrankaListFormatedWithAdress>
  <DomainObject.Predmet.StrankaListFormatedWithAdressOIB>
    <izvorni_sadrzaj>
      <item>FINA, OIB 85821130368</item>
      <item>Hypo leasing Kroatien d.o.o. zagreb, OIB 87064273078</item>
      <item>Doloris Baričević, OIB 42535066016</item>
    </izvorni_sadrzaj>
    <derivirana_varijabla naziv="DomainObject.Predmet.StrankaListFormatedWithAdressOIB_1">
      <item>FINA, OIB 85821130368</item>
      <item>Hypo leasing Kroatien d.o.o. zagreb, OIB 87064273078</item>
      <item>Doloris Baričević, OIB 42535066016</item>
    </derivirana_varijabla>
  </DomainObject.Predmet.StrankaListFormatedWithAdressOIB>
  <DomainObject.Predmet.StrankaListNazivFormated>
    <izvorni_sadrzaj>
      <item>FINA</item>
      <item>Hypo leasing Kroatien d.o.o. zagreb</item>
      <item>Doloris Baričević</item>
    </izvorni_sadrzaj>
    <derivirana_varijabla naziv="DomainObject.Predmet.StrankaListNazivFormated_1">
      <item>FINA</item>
      <item>Hypo leasing Kroatien d.o.o. zagreb</item>
      <item>Doloris Baričević</item>
    </derivirana_varijabla>
  </DomainObject.Predmet.StrankaListNazivFormated>
  <DomainObject.Predmet.StrankaListNazivFormatedOIB>
    <izvorni_sadrzaj>
      <item>FINA, OIB 85821130368</item>
      <item>Hypo leasing Kroatien d.o.o. zagreb, OIB 87064273078</item>
      <item>Doloris Baričević, OIB 42535066016</item>
    </izvorni_sadrzaj>
    <derivirana_varijabla naziv="DomainObject.Predmet.StrankaListNazivFormatedOIB_1">
      <item>FINA, OIB 85821130368</item>
      <item>Hypo leasing Kroatien d.o.o. zagreb, OIB 87064273078</item>
      <item>Doloris Baričević, OIB 42535066016</item>
    </derivirana_varijabla>
  </DomainObject.Predmet.StrankaListNazivFormatedOIB>
  <DomainObject.Predmet.ProtuStrankaListFormated>
    <izvorni_sadrzaj>
      <item>Obrt Baričević,  vl. Doloris Baričević</item>
    </izvorni_sadrzaj>
    <derivirana_varijabla naziv="DomainObject.Predmet.ProtuStrankaListFormated_1">
      <item>Obrt Baričević,  vl. Doloris Baričević</item>
    </derivirana_varijabla>
  </DomainObject.Predmet.ProtuStrankaListFormated>
  <DomainObject.Predmet.ProtuStrankaListFormatedOIB>
    <izvorni_sadrzaj>
      <item>Obrt Baričević,  vl. Doloris Baričević, OIB 42535066016</item>
    </izvorni_sadrzaj>
    <derivirana_varijabla naziv="DomainObject.Predmet.ProtuStrankaListFormatedOIB_1">
      <item>Obrt Baričević,  vl. Doloris Baričević, OIB 42535066016</item>
    </derivirana_varijabla>
  </DomainObject.Predmet.ProtuStrankaListFormatedOIB>
  <DomainObject.Predmet.ProtuStrankaListFormatedWithAdress>
    <izvorni_sadrzaj>
      <item>Obrt Baričević,  vl. Doloris Baričević</item>
    </izvorni_sadrzaj>
    <derivirana_varijabla naziv="DomainObject.Predmet.ProtuStrankaListFormatedWithAdress_1">
      <item>Obrt Baričević,  vl. Doloris Baričević</item>
    </derivirana_varijabla>
  </DomainObject.Predmet.ProtuStrankaListFormatedWithAdress>
  <DomainObject.Predmet.ProtuStrankaListFormatedWithAdressOIB>
    <izvorni_sadrzaj>
      <item>Obrt Baričević,  vl. Doloris Baričević, OIB 42535066016</item>
    </izvorni_sadrzaj>
    <derivirana_varijabla naziv="DomainObject.Predmet.ProtuStrankaListFormatedWithAdressOIB_1">
      <item>Obrt Baričević,  vl. Doloris Baričević, OIB 42535066016</item>
    </derivirana_varijabla>
  </DomainObject.Predmet.ProtuStrankaListFormatedWithAdressOIB>
  <DomainObject.Predmet.ProtuStrankaListNazivFormated>
    <izvorni_sadrzaj>
      <item>Obrt Baričević,  vl. Doloris Baričević</item>
    </izvorni_sadrzaj>
    <derivirana_varijabla naziv="DomainObject.Predmet.ProtuStrankaListNazivFormated_1">
      <item>Obrt Baričević,  vl. Doloris Baričević</item>
    </derivirana_varijabla>
  </DomainObject.Predmet.ProtuStrankaListNazivFormated>
  <DomainObject.Predmet.ProtuStrankaListNazivFormatedOIB>
    <izvorni_sadrzaj>
      <item>Obrt Baričević,  vl. Doloris Baričević, OIB 42535066016</item>
    </izvorni_sadrzaj>
    <derivirana_varijabla naziv="DomainObject.Predmet.ProtuStrankaListNazivFormatedOIB_1">
      <item>Obrt Baričević,  vl. Doloris Baričević, OIB 42535066016</item>
    </derivirana_varijabla>
  </DomainObject.Predmet.ProtuStrankaListNazivFormatedOIB>
  <DomainObject.Predmet.OstaliListFormated>
    <izvorni_sadrzaj>
      <item>MILAN LJUBIČIĆ</item>
    </izvorni_sadrzaj>
    <derivirana_varijabla naziv="DomainObject.Predmet.OstaliListFormated_1">
      <item>MILAN LJUBIČIĆ</item>
    </derivirana_varijabla>
  </DomainObject.Predmet.OstaliListFormated>
  <DomainObject.Predmet.OstaliListFormatedOIB>
    <izvorni_sadrzaj>
      <item>MILAN LJUBIČIĆ, OIB 87161295116</item>
    </izvorni_sadrzaj>
    <derivirana_varijabla naziv="DomainObject.Predmet.OstaliListFormatedOIB_1">
      <item>MILAN LJUBIČIĆ, OIB 87161295116</item>
    </derivirana_varijabla>
  </DomainObject.Predmet.OstaliListFormatedOIB>
  <DomainObject.Predmet.OstaliListFormatedWithAdress>
    <izvorni_sadrzaj>
      <item>MILAN LJUBIČIĆ, Šimuni 142, 23251 Kolan</item>
    </izvorni_sadrzaj>
    <derivirana_varijabla naziv="DomainObject.Predmet.OstaliListFormatedWithAdress_1">
      <item>MILAN LJUBIČIĆ, Šimuni 142, 23251 Kolan</item>
    </derivirana_varijabla>
  </DomainObject.Predmet.OstaliListFormatedWithAdress>
  <DomainObject.Predmet.OstaliListFormatedWithAdressOIB>
    <izvorni_sadrzaj>
      <item>MILAN LJUBIČIĆ, OIB 87161295116, Šimuni 142, 23251 Kolan</item>
    </izvorni_sadrzaj>
    <derivirana_varijabla naziv="DomainObject.Predmet.OstaliListFormatedWithAdressOIB_1">
      <item>MILAN LJUBIČIĆ, OIB 87161295116, Šimuni 142, 23251 Kolan</item>
    </derivirana_varijabla>
  </DomainObject.Predmet.OstaliListFormatedWithAdressOIB>
  <DomainObject.Predmet.OstaliListNazivFormated>
    <izvorni_sadrzaj>
      <item>MILAN LJUBIČIĆ</item>
    </izvorni_sadrzaj>
    <derivirana_varijabla naziv="DomainObject.Predmet.OstaliListNazivFormated_1">
      <item>MILAN LJUBIČIĆ</item>
    </derivirana_varijabla>
  </DomainObject.Predmet.OstaliListNazivFormated>
  <DomainObject.Predmet.OstaliListNazivFormatedOIB>
    <izvorni_sadrzaj>
      <item>MILAN LJUBIČIĆ, OIB 87161295116</item>
    </izvorni_sadrzaj>
    <derivirana_varijabla naziv="DomainObject.Predmet.OstaliListNazivFormatedOIB_1">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2015.</izvorni_sadrzaj>
    <derivirana_varijabla naziv="DomainObject.Datum_1">21. travnja 2015.</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Obrt Baričević,  vl. Doloris Baričević</izvorni_sadrzaj>
    <derivirana_varijabla naziv="DomainObject.Predmet.ProtustrankaIDrugi_1">Obrt Baričević,  vl. Doloris Baričević</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Obrt Baričević,  vl. Doloris Baričević, OIB 42535066016</izvorni_sadrzaj>
    <derivirana_varijabla naziv="DomainObject.Predmet.ProtustrankaIDrugiAdressOIB_1">Obrt Baričević,  vl. Doloris Baričević, OIB 42535066016</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Obrt Baričević,  vl. Doloris Baričević</item>
      <item>FINA</item>
      <item>MILAN LJUBIČIĆ</item>
      <item>Hypo leasing Kroatien d.o.o. zagreb</item>
      <item>Doloris Baričević</item>
    </izvorni_sadrzaj>
    <derivirana_varijabla naziv="DomainObject.Predmet.SudioniciListNaziv_1">
      <item>Obrt Baričević,  vl. Doloris Baričević</item>
      <item>FINA</item>
      <item>MILAN LJUBIČIĆ</item>
      <item>Hypo leasing Kroatien d.o.o. zagreb</item>
      <item>Doloris Baričević</item>
    </derivirana_varijabla>
  </DomainObject.Predmet.SudioniciListNaziv>
  <DomainObject.Predmet.SudioniciListAdressOIB>
    <izvorni_sadrzaj>
      <item>Obrt Baričević,  vl. Doloris Baričević, OIB 42535066016</item>
      <item>FINA, OIB 85821130368</item>
      <item>MILAN LJUBIČIĆ, OIB 87161295116, Šimuni 142,23251 Kolan</item>
      <item>Hypo leasing Kroatien d.o.o. zagreb, OIB 87064273078</item>
      <item>Doloris Baričević, OIB 42535066016</item>
    </izvorni_sadrzaj>
    <derivirana_varijabla naziv="DomainObject.Predmet.SudioniciListAdressOIB_1">
      <item>Obrt Baričević,  vl. Doloris Baričević, OIB 42535066016</item>
      <item>FINA, OIB 85821130368</item>
      <item>MILAN LJUBIČIĆ, OIB 87161295116, Šimuni 142,23251 Kolan</item>
      <item>Hypo leasing Kroatien d.o.o. zagreb, OIB 87064273078</item>
      <item>Doloris Baričević, OIB 42535066016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42535066016</item>
      <item>, OIB 85821130368</item>
      <item>, OIB 87161295116</item>
      <item>, OIB 87064273078</item>
      <item>, OIB 42535066016</item>
    </izvorni_sadrzaj>
    <derivirana_varijabla naziv="DomainObject.Predmet.SudioniciListNazivOIB_1">
      <item>, OIB 42535066016</item>
      <item>, OIB 85821130368</item>
      <item>, OIB 87161295116</item>
      <item>, OIB 87064273078</item>
      <item>, OIB 42535066016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54D173-04DB-483B-B0C4-52610A35766C}">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560</properties:Words>
  <properties:Characters>3135</properties:Characters>
  <properties:Lines>87</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3808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2015-04-21T10:19:00Z</dcterms:created>
  <dc:creator>Ardena Bajlo</dc:creator>
  <cp:lastModifiedBy>docx4j</cp:lastModifiedBy>
  <cp:lastPrinted>2015-04-21T10:19:00Z</cp:lastPrinted>
  <dcterms:modified xmlns:xsi="http://www.w3.org/2001/XMLSchema-instance" xsi:type="dcterms:W3CDTF">2015-04-21T11:17:00Z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