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318d" w14:paraId="39e318d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F72E95">
        <w:rPr>
          <w:szCs w:val="24"/>
        </w:rPr>
        <w:t>ŽELJEZNAR PROIZVODNJA d.o.o., Oklaj, Puljani 11, OIB:05208766558</w:t>
      </w:r>
      <w:r w:rsidR="00BE79B9">
        <w:rPr>
          <w:szCs w:val="24"/>
        </w:rPr>
        <w:t>,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B00526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967035">
        <w:rPr>
          <w:sz w:val="24"/>
          <w:szCs w:val="24"/>
          <w:lang w:val="hr-HR"/>
        </w:rPr>
        <w:t xml:space="preserve"> </w:t>
      </w:r>
      <w:r w:rsidR="00F72E95">
        <w:rPr>
          <w:sz w:val="24"/>
          <w:szCs w:val="24"/>
          <w:lang w:val="hr-HR"/>
        </w:rPr>
        <w:t>MARIO BRAČIĆ, Zagreb, Lea Muellera 54/D, OIB:68644285652</w:t>
      </w:r>
      <w:r w:rsidR="00967035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6F7933">
        <w:rPr>
          <w:sz w:val="24"/>
          <w:szCs w:val="24"/>
          <w:lang w:val="hr-HR"/>
        </w:rPr>
        <w:t>53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1B33EA" w:rsidR="00F72E95" w:rsidRPr="00F72E95">
      <w:pPr>
        <w:jc w:val="both"/>
        <w:rPr>
          <w:sz w:val="24"/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F72E95" w:rsidRPr="00F72E95">
        <w:rPr>
          <w:sz w:val="24"/>
          <w:szCs w:val="24"/>
        </w:rPr>
        <w:t>ŽELJEZNAR PROIZVODNJA d.o.o., Oklaj, Puljani 11.</w:t>
      </w:r>
    </w:p>
    <w:p w:rsidRDefault="0049238A" w:rsidP="00F72E95" w:rsidR="003C52FE" w:rsidRPr="00686108">
      <w:pPr>
        <w:ind w:firstLine="720"/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B00526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81153E" w:rsidP="0081153E" w:rsidR="003C52FE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ovlaštena službenica</w:t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 </w:t>
      </w:r>
      <w:r w:rsidR="004C018A"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81153E" w:rsidR="00DD7B90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Iva Čelica</w:t>
      </w: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F72E95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F72E95">
        <w:rPr>
          <w:szCs w:val="24"/>
        </w:rPr>
        <w:t>MARIO BRAČIĆ, Zagreb, Lea Muellera 54/D</w:t>
      </w:r>
      <w:r w:rsidR="00F72E95" w:rsidRPr="00686108">
        <w:rPr>
          <w:szCs w:val="24"/>
        </w:rPr>
        <w:t xml:space="preserve"> 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B00526" w:rsidP="00C754BB" w:rsidR="00B00526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D7BB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72E95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St-35</w:t>
    </w:r>
    <w:r w:rsidR="00730BFA">
      <w:rPr>
        <w:sz w:val="24"/>
        <w:szCs w:val="24"/>
        <w:lang w:val="hr-HR"/>
      </w:rPr>
      <w:t>3</w:t>
    </w:r>
    <w:r w:rsidR="00DD701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F72E95">
      <w:rPr>
        <w:sz w:val="24"/>
        <w:szCs w:val="24"/>
        <w:lang w:val="hr-HR"/>
      </w:rPr>
      <w:t>35</w:t>
    </w:r>
    <w:r w:rsidR="00730BFA">
      <w:rPr>
        <w:sz w:val="24"/>
        <w:szCs w:val="24"/>
        <w:lang w:val="hr-HR"/>
      </w:rPr>
      <w:t>3</w:t>
    </w:r>
    <w:r w:rsidR="00DD701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B33EA"/>
    <w:rsid w:val="001F08BA"/>
    <w:rsid w:val="0020059B"/>
    <w:rsid w:val="002043CB"/>
    <w:rsid w:val="00211851"/>
    <w:rsid w:val="00222030"/>
    <w:rsid w:val="00230D12"/>
    <w:rsid w:val="00243F6A"/>
    <w:rsid w:val="00256749"/>
    <w:rsid w:val="0027022E"/>
    <w:rsid w:val="002877F3"/>
    <w:rsid w:val="002D33E5"/>
    <w:rsid w:val="002F3568"/>
    <w:rsid w:val="003328D9"/>
    <w:rsid w:val="00333629"/>
    <w:rsid w:val="003B4B3B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6F7933"/>
    <w:rsid w:val="00730BFA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67035"/>
    <w:rsid w:val="009D1CA9"/>
    <w:rsid w:val="009D373A"/>
    <w:rsid w:val="009D495D"/>
    <w:rsid w:val="009D4A3A"/>
    <w:rsid w:val="00A3289D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00526"/>
    <w:rsid w:val="00B11191"/>
    <w:rsid w:val="00B17CD4"/>
    <w:rsid w:val="00B22FEB"/>
    <w:rsid w:val="00BB68B9"/>
    <w:rsid w:val="00BE79B9"/>
    <w:rsid w:val="00C36106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72E95"/>
    <w:rsid w:val="00FD77E2"/>
    <w:rsid w:val="00FD7BB8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7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BB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BB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BB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BB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7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BB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BB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BB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BB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St-353/2016</izvorni_sadrzaj>
    <derivirana_varijabla naziv="DomainObject.Predmet.OznakaBroj_1">St-353/2016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ŽELJEZNAR PROIZVODNJA društvo s ograničenom osgovornošću za proizvodnju i trgovinu</izvorni_sadrzaj>
    <derivirana_varijabla naziv="DomainObject.Predmet.ProtustrankaFormated_1">  ŽELJEZNAR PROIZVODNJA društvo s ograničenom osgovornošću za proizvodnju i trgovinu</derivirana_varijabla>
  </DomainObject.Predmet.ProtustrankaFormated>
  <DomainObject.Predmet.ProtustrankaFormatedOIB>
    <izvorni_sadrzaj>  ŽELJEZNAR PROIZVODNJA društvo s ograničenom osgovornošću za proizvodnju i trgovinu, OIB 05208766558</izvorni_sadrzaj>
    <derivirana_varijabla naziv="DomainObject.Predmet.ProtustrankaFormatedOIB_1">  ŽELJEZNAR PROIZVODNJA društvo s ograničenom osgovornošću za proizvodnju i trgovinu, OIB 05208766558</derivirana_varijabla>
  </DomainObject.Predmet.ProtustrankaFormatedOIB>
  <DomainObject.Predmet.ProtustrankaFormatedWithAdress>
    <izvorni_sadrzaj> ŽELJEZNAR PROIZVODNJA društvo s ograničenom osgovornošću za proizvodnju i trgovinu, Puljani 11 , 22303 Oklaj</izvorni_sadrzaj>
    <derivirana_varijabla naziv="DomainObject.Predmet.ProtustrankaFormatedWithAdress_1"> ŽELJEZNAR PROIZVODNJA društvo s ograničenom osgovornošću za proizvodnju i trgovinu, Puljani 11 , 22303 Oklaj</derivirana_varijabla>
  </DomainObject.Predmet.ProtustrankaFormatedWithAdress>
  <DomainObject.Predmet.ProtustrankaFormatedWithAdressOIB>
    <izvorni_sadrzaj> ŽELJEZNAR PROIZVODNJA društvo s ograničenom osgovornošću za proizvodnju i trgovinu, OIB 05208766558, Puljani 11 , 22303 Oklaj</izvorni_sadrzaj>
    <derivirana_varijabla naziv="DomainObject.Predmet.ProtustrankaFormatedWithAdressOIB_1"> ŽELJEZNAR PROIZVODNJA društvo s ograničenom osgovornošću za proizvodnju i trgovinu, OIB 05208766558, Puljani 11 , 22303 Oklaj</derivirana_varijabla>
  </DomainObject.Predmet.ProtustrankaFormatedWithAdressOIB>
  <DomainObject.Predmet.ProtustrankaWithAdress>
    <izvorni_sadrzaj>ŽELJEZNAR PROIZVODNJA društvo s ograničenom osgovornošću za proizvodnju i trgovinu Puljani 11 , 22303 Oklaj</izvorni_sadrzaj>
    <derivirana_varijabla naziv="DomainObject.Predmet.ProtustrankaWithAdress_1">ŽELJEZNAR PROIZVODNJA društvo s ograničenom osgovornošću za proizvodnju i trgovinu Puljani 11 , 22303 Oklaj</derivirana_varijabla>
  </DomainObject.Predmet.ProtustrankaWithAdress>
  <DomainObject.Predmet.ProtustrankaWithAdressOIB>
    <izvorni_sadrzaj>ŽELJEZNAR PROIZVODNJA društvo s ograničenom osgovornošću za proizvodnju i trgovinu, OIB 05208766558, Puljani 11 , 22303 Oklaj</izvorni_sadrzaj>
    <derivirana_varijabla naziv="DomainObject.Predmet.ProtustrankaWithAdressOIB_1">ŽELJEZNAR PROIZVODNJA društvo s ograničenom osgovornošću za proizvodnju i trgovinu, OIB 05208766558, Puljani 11 , 22303 Oklaj</derivirana_varijabla>
  </DomainObject.Predmet.ProtustrankaWithAdressOIB>
  <DomainObject.Predmet.ProtustrankaNazivFormated>
    <izvorni_sadrzaj>ŽELJEZNAR PROIZVODNJA društvo s ograničenom osgovornošću za proizvodnju i trgovinu</izvorni_sadrzaj>
    <derivirana_varijabla naziv="DomainObject.Predmet.ProtustrankaNazivFormated_1">ŽELJEZNAR PROIZVODNJA društvo s ograničenom osgovornošću za proizvodnju i trgovinu</derivirana_varijabla>
  </DomainObject.Predmet.ProtustrankaNazivFormated>
  <DomainObject.Predmet.ProtustrankaNazivFormatedOIB>
    <izvorni_sadrzaj>ŽELJEZNAR PROIZVODNJA društvo s ograničenom osgovornošću za proizvodnju i trgovinu, OIB 05208766558</izvorni_sadrzaj>
    <derivirana_varijabla naziv="DomainObject.Predmet.ProtustrankaNazivFormatedOIB_1">ŽELJEZNAR PROIZVODNJA društvo s ograničenom osgovornošću za proizvodnju i trgovinu, OIB 05208766558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Maurne 1, 22000 Šibenik</izvorni_sadrzaj>
    <derivirana_varijabla naziv="DomainObject.Predmet.StrankaFormatedWithAdress_1"> FINA - Podružnica Šibenik, Perivoj Luje Maurne 1, 22000 Šibenik</derivirana_varijabla>
  </DomainObject.Predmet.StrankaFormatedWithAdress>
  <DomainObject.Predmet.StrankaFormatedWithAdressOIB>
    <izvorni_sadrzaj> FINA - Podružnica Šibenik, OIB 85821130368, Perivoj Luje Maurne 1, 22000 Šibenik</izvorni_sadrzaj>
    <derivirana_varijabla naziv="DomainObject.Predmet.StrankaFormatedWithAdressOIB_1"> FINA - Podružnica Šibenik, OIB 85821130368, Perivoj Luje Maurne 1, 22000 Šibenik</derivirana_varijabla>
  </DomainObject.Predmet.StrankaFormatedWithAdressOIB>
  <DomainObject.Predmet.StrankaWithAdress>
    <izvorni_sadrzaj>FINA - Podružnica Šibenik Perivoj Luje Maurne 1,22000 Šibenik</izvorni_sadrzaj>
    <derivirana_varijabla naziv="DomainObject.Predmet.StrankaWithAdress_1">FINA - Podružnica Šibenik Perivoj Luje Maurne 1,22000 Šibenik</derivirana_varijabla>
  </DomainObject.Predmet.StrankaWithAdress>
  <DomainObject.Predmet.StrankaWithAdressOIB>
    <izvorni_sadrzaj>FINA - Podružnica Šibenik, OIB 85821130368, Perivoj Luje Maurne 1,22000 Šibenik</izvorni_sadrzaj>
    <derivirana_varijabla naziv="DomainObject.Predmet.StrankaWithAdressOIB_1">FINA - Podružnica Šibenik, OIB 85821130368, Perivoj Luje Maurne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Maurne 1, 22000 Šibenik</item>
    </izvorni_sadrzaj>
    <derivirana_varijabla naziv="DomainObject.Predmet.StrankaListFormatedWithAdress_1">
      <item>FINA - Podružnica Šibenik, Perivoj Luje Maurne 1, 22000 Šibenik</item>
    </derivirana_varijabla>
  </DomainObject.Predmet.StrankaListFormatedWithAdress>
  <DomainObject.Predmet.StrankaListFormatedWithAdressOIB>
    <izvorni_sadrzaj>
      <item>FINA - Podružnica Šibenik, OIB 85821130368, Perivoj Luje Maurne 1, 22000 Šibenik</item>
    </izvorni_sadrzaj>
    <derivirana_varijabla naziv="DomainObject.Predmet.StrankaListFormatedWithAdressOIB_1">
      <item>FINA - Podružnica Šibenik, OIB 85821130368, Perivoj Luje Maurne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ŽELJEZNAR PROIZVODNJA društvo s ograničenom osgovornošću za proizvodnju i trgovinu</item>
    </izvorni_sadrzaj>
    <derivirana_varijabla naziv="DomainObject.Predmet.ProtuStrankaListFormated_1">
      <item>ŽELJEZNAR PROIZVODNJA društvo s ograničenom osgovornošću za proizvodnju i trgovinu</item>
    </derivirana_varijabla>
  </DomainObject.Predmet.ProtuStrankaListFormated>
  <DomainObject.Predmet.ProtuStrankaListFormatedOIB>
    <izvorni_sadrzaj>
      <item>ŽELJEZNAR PROIZVODNJA društvo s ograničenom osgovornošću za proizvodnju i trgovinu, OIB 05208766558</item>
    </izvorni_sadrzaj>
    <derivirana_varijabla naziv="DomainObject.Predmet.ProtuStrankaListFormatedOIB_1">
      <item>ŽELJEZNAR PROIZVODNJA društvo s ograničenom osgovornošću za proizvodnju i trgovinu, OIB 05208766558</item>
    </derivirana_varijabla>
  </DomainObject.Predmet.ProtuStrankaListFormatedOIB>
  <DomainObject.Predmet.ProtuStrankaListFormatedWithAdress>
    <izvorni_sadrzaj>
      <item>ŽELJEZNAR PROIZVODNJA društvo s ograničenom osgovornošću za proizvodnju i trgovinu, Puljani 11 , 22303 Oklaj</item>
    </izvorni_sadrzaj>
    <derivirana_varijabla naziv="DomainObject.Predmet.ProtuStrankaListFormatedWithAdress_1">
      <item>ŽELJEZNAR PROIZVODNJA društvo s ograničenom osgovornošću za proizvodnju i trgovinu, Puljani 11 , 22303 Oklaj</item>
    </derivirana_varijabla>
  </DomainObject.Predmet.ProtuStrankaListFormatedWithAdress>
  <DomainObject.Predmet.ProtuStrankaListFormatedWithAdressOIB>
    <izvorni_sadrzaj>
      <item>ŽELJEZNAR PROIZVODNJA društvo s ograničenom osgovornošću za proizvodnju i trgovinu, OIB 05208766558, Puljani 11 , 22303 Oklaj</item>
    </izvorni_sadrzaj>
    <derivirana_varijabla naziv="DomainObject.Predmet.ProtuStrankaListFormatedWithAdressOIB_1">
      <item>ŽELJEZNAR PROIZVODNJA društvo s ograničenom osgovornošću za proizvodnju i trgovinu, OIB 05208766558, Puljani 11 , 22303 Oklaj</item>
    </derivirana_varijabla>
  </DomainObject.Predmet.ProtuStrankaListFormatedWithAdressOIB>
  <DomainObject.Predmet.ProtuStrankaListNazivFormated>
    <izvorni_sadrzaj>
      <item>ŽELJEZNAR PROIZVODNJA društvo s ograničenom osgovornošću za proizvodnju i trgovinu</item>
    </izvorni_sadrzaj>
    <derivirana_varijabla naziv="DomainObject.Predmet.ProtuStrankaListNazivFormated_1">
      <item>ŽELJEZNAR PROIZVODNJA društvo s ograničenom osgovornošću za proizvodnju i trgovinu</item>
    </derivirana_varijabla>
  </DomainObject.Predmet.ProtuStrankaListNazivFormated>
  <DomainObject.Predmet.ProtuStrankaListNazivFormatedOIB>
    <izvorni_sadrzaj>
      <item>ŽELJEZNAR PROIZVODNJA društvo s ograničenom osgovornošću za proizvodnju i trgovinu, OIB 05208766558</item>
    </izvorni_sadrzaj>
    <derivirana_varijabla naziv="DomainObject.Predmet.ProtuStrankaListNazivFormatedOIB_1">
      <item>ŽELJEZNAR PROIZVODNJA društvo s ograničenom osgovornošću za proizvodnju i trgovinu, OIB 05208766558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ŽELJEZNAR PROIZVODNJA društvo s ograničenom osgovornošću za proizvodnju i trgovinu</izvorni_sadrzaj>
    <derivirana_varijabla naziv="DomainObject.Predmet.ProtustrankaIDrugi_1">ŽELJEZNAR PROIZVODNJA društvo s ograničenom osgovornošću za proizvodnju i trgovinu</derivirana_varijabla>
  </DomainObject.Predmet.ProtustrankaIDrugi>
  <DomainObject.Predmet.StrankaIDrugiAdressOIB>
    <izvorni_sadrzaj>FINA - Podružnica Šibenik, OIB 85821130368, Perivoj Luje Maurne 1, 22000 Šibenik</izvorni_sadrzaj>
    <derivirana_varijabla naziv="DomainObject.Predmet.StrankaIDrugiAdressOIB_1">FINA - Podružnica Šibenik, OIB 85821130368, Perivoj Luje Maurne 1, 22000 Šibenik</derivirana_varijabla>
  </DomainObject.Predmet.StrankaIDrugiAdressOIB>
  <DomainObject.Predmet.ProtustrankaIDrugiAdressOIB>
    <izvorni_sadrzaj>ŽELJEZNAR PROIZVODNJA društvo s ograničenom osgovornošću za proizvodnju i trgovinu, OIB 05208766558, Puljani 11 , 22303 Oklaj</izvorni_sadrzaj>
    <derivirana_varijabla naziv="DomainObject.Predmet.ProtustrankaIDrugiAdressOIB_1">ŽELJEZNAR PROIZVODNJA društvo s ograničenom osgovornošću za proizvodnju i trgovinu, OIB 05208766558, Puljani 11 , 22303 Oklaj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ŽELJEZNAR PROIZVODNJA društvo s ograničenom osgovornošću za proizvodnju i trgovinu</item>
    </izvorni_sadrzaj>
    <derivirana_varijabla naziv="DomainObject.Predmet.SudioniciListNaziv_1">
      <item>FINA - Podružnica Šibenik</item>
      <item>ŽELJEZNAR PROIZVODNJA društvo s ograničenom osgovornošću za proizvodnju i trgovinu</item>
    </derivirana_varijabla>
  </DomainObject.Predmet.SudioniciListNaziv>
  <DomainObject.Predmet.SudioniciListAdressOIB>
    <izvorni_sadrzaj>
      <item>FINA - Podružnica Šibenik, OIB 85821130368, Perivoj Luje Maurne 1,22000 Šibenik</item>
      <item>ŽELJEZNAR PROIZVODNJA društvo s ograničenom osgovornošću za proizvodnju i trgovinu, OIB 05208766558, Puljani 11 ,22303 Oklaj</item>
    </izvorni_sadrzaj>
    <derivirana_varijabla naziv="DomainObject.Predmet.SudioniciListAdressOIB_1">
      <item>FINA - Podružnica Šibenik, OIB 85821130368, Perivoj Luje Maurne 1,22000 Šibenik</item>
      <item>ŽELJEZNAR PROIZVODNJA društvo s ograničenom osgovornošću za proizvodnju i trgovinu, OIB 05208766558, Puljani 11 ,22303 Oklaj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05208766558</item>
    </izvorni_sadrzaj>
    <derivirana_varijabla naziv="DomainObject.Predmet.SudioniciListNazivOIB_1">
      <item>, OIB 85821130368</item>
      <item>, OIB 05208766558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28FD10-23D2-492B-A961-1828F6B0FD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326</properties:Words>
  <properties:Characters>1653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2016-03-16T10:48:00Z</dcterms:created>
  <dc:creator>Ante Kačić</dc:creator>
  <cp:lastModifiedBy>Merlina Klišmanić</cp:lastModifiedBy>
  <cp:lastPrinted>2016-03-23T07:30:00Z</cp:lastPrinted>
  <dcterms:modified xmlns:xsi="http://www.w3.org/2001/XMLSchema-instance" xsi:type="dcterms:W3CDTF">2016-04-05T09:16:00Z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