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5b7b" w14:paraId="a1d5b7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67493">
        <w:t>ROBERT-TURIST j.d.o.o., Donja Vala 179, Drvenik, OIB: 08809704300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67493">
        <w:t xml:space="preserve">ROBERT-TURIST j.d.o.o., Donja Vala 179, Drvenik, OIB: 08809704300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E67493">
        <w:rPr>
          <w:lang w:val="hr-HR"/>
        </w:rPr>
        <w:t>815.311,71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A27A3" w:rsidR="00473132">
    <w:pPr>
      <w:pStyle w:val="Zaglavlje"/>
      <w:jc w:val="center"/>
    </w:pPr>
  </w:p>
  <w:p w:rsidRDefault="00FA27A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67493">
      <w:t>1917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17EA6"/>
    <w:rsid w:val="0044341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E67493"/>
    <w:rsid w:val="00EA4F9E"/>
    <w:rsid w:val="00EB6A52"/>
    <w:rsid w:val="00F2599E"/>
    <w:rsid w:val="00F96B56"/>
    <w:rsid w:val="00FA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2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7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2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7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St-1917/2015</izvorni_sadrzaj>
    <derivirana_varijabla naziv="DomainObject.Predmet.OznakaBroj_1">St-1917/2015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ROBERT-TURIST turistička agencija, jednostavno društvo s ograničenom odgovornošću za turizam i ugostiteljstvo</izvorni_sadrzaj>
    <derivirana_varijabla naziv="DomainObject.Predmet.ProtustrankaFormated_1">  ROBERT-TURIST turistička agencija, jednostavno društvo s ograničenom odgovornošću za turizam i ugostiteljstvo</derivirana_varijabla>
  </DomainObject.Predmet.ProtustrankaFormated>
  <DomainObject.Predmet.ProtustrankaFormatedOIB>
    <izvorni_sadrzaj>  ROBERT-TURIST turistička agencija, jednostavno društvo s ograničenom odgovornošću za turizam i ugostiteljstvo, OIB 08809704300</izvorni_sadrzaj>
    <derivirana_varijabla naziv="DomainObject.Predmet.ProtustrankaFormatedOIB_1">  ROBERT-TURIST turistička agencija, jednostavno društvo s ograničenom odgovornošću za turizam i ugostiteljstvo, OIB 08809704300</derivirana_varijabla>
  </DomainObject.Predmet.ProtustrankaFormatedOIB>
  <DomainObject.Predmet.ProtustrankaFormatedWithAdress>
    <izvorni_sadrzaj> ROBERT-TURIST turistička agencija, jednostavno društvo s ograničenom odgovornošću za turizam i ugostiteljstvo, Donja Vala 179, 21333 Drvenik</izvorni_sadrzaj>
    <derivirana_varijabla naziv="DomainObject.Predmet.ProtustrankaFormatedWithAdress_1"> ROBERT-TURIST turistička agencija, jednostavno društvo s ograničenom odgovornošću za turizam i ugostiteljstvo, Donja Vala 179, 21333 Drvenik</derivirana_varijabla>
  </DomainObject.Predmet.ProtustrankaFormatedWithAdress>
  <DomainObject.Predmet.ProtustrankaFormatedWithAdressOIB>
    <izvorni_sadrzaj> ROBERT-TURIST turistička agencija, jednostavno društvo s ograničenom odgovornošću za turizam i ugostiteljstvo, OIB 08809704300, Donja Vala 179, 21333 Drvenik</izvorni_sadrzaj>
    <derivirana_varijabla naziv="DomainObject.Predmet.ProtustrankaFormatedWithAdressOIB_1"> ROBERT-TURIST turistička agencija, jednostavno društvo s ograničenom odgovornošću za turizam i ugostiteljstvo, OIB 08809704300, Donja Vala 179, 21333 Drvenik</derivirana_varijabla>
  </DomainObject.Predmet.ProtustrankaFormatedWithAdressOIB>
  <DomainObject.Predmet.ProtustrankaWithAdress>
    <izvorni_sadrzaj>ROBERT-TURIST turistička agencija, jednostavno društvo s ograničenom odgovornošću za turizam i ugostiteljstvo Donja Vala 179, 21333 Drvenik</izvorni_sadrzaj>
    <derivirana_varijabla naziv="DomainObject.Predmet.ProtustrankaWithAdress_1">ROBERT-TURIST turistička agencija, jednostavno društvo s ograničenom odgovornošću za turizam i ugostiteljstvo Donja Vala 179, 21333 Drvenik</derivirana_varijabla>
  </DomainObject.Predmet.ProtustrankaWithAdress>
  <DomainObject.Predmet.ProtustrankaWithAdressOIB>
    <izvorni_sadrzaj>ROBERT-TURIST turistička agencija, jednostavno društvo s ograničenom odgovornošću za turizam i ugostiteljstvo, OIB 08809704300, Donja Vala 179, 21333 Drvenik</izvorni_sadrzaj>
    <derivirana_varijabla naziv="DomainObject.Predmet.ProtustrankaWithAdressOIB_1">ROBERT-TURIST turistička agencija, jednostavno društvo s ograničenom odgovornošću za turizam i ugostiteljstvo, OIB 08809704300, Donja Vala 179, 21333 Drvenik</derivirana_varijabla>
  </DomainObject.Predmet.ProtustrankaWithAdressOIB>
  <DomainObject.Predmet.ProtustrankaNazivFormated>
    <izvorni_sadrzaj>ROBERT-TURIST turistička agencija, jednostavno društvo s ograničenom odgovornošću za turizam i ugostiteljstvo</izvorni_sadrzaj>
    <derivirana_varijabla naziv="DomainObject.Predmet.ProtustrankaNazivFormated_1">ROBERT-TURIST turistička agencija, jednostavno društvo s ograničenom odgovornošću za turizam i ugostiteljstvo</derivirana_varijabla>
  </DomainObject.Predmet.ProtustrankaNazivFormated>
  <DomainObject.Predmet.ProtustrankaNazivFormatedOIB>
    <izvorni_sadrzaj>ROBERT-TURIST turistička agencija, jednostavno društvo s ograničenom odgovornošću za turizam i ugostiteljstvo, OIB 08809704300</izvorni_sadrzaj>
    <derivirana_varijabla naziv="DomainObject.Predmet.ProtustrankaNazivFormatedOIB_1">ROBERT-TURIST turistička agencija, jednostavno društvo s ograničenom odgovornošću za turizam i ugostiteljstvo, OIB 08809704300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815311.71</izvorni_sadrzaj>
    <derivirana_varijabla naziv="DomainObject.Predmet.TrenutnaVrijednost_1">815311.71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ROBERT-TURIST turistička agencija, jednostavno društvo s ograničenom odgovornošću za turizam i ugostiteljstvo</item>
    </izvorni_sadrzaj>
    <derivirana_varijabla naziv="DomainObject.Predmet.ProtuStrankaListFormated_1">
      <item>ROBERT-TURIST turistička agencija, jednostavno društvo s ograničenom odgovornošću za turizam i ugostiteljstvo</item>
    </derivirana_varijabla>
  </DomainObject.Predmet.ProtuStrankaListFormated>
  <DomainObject.Predmet.ProtuStrankaListFormatedOIB>
    <izvorni_sadrzaj>
      <item>ROBERT-TURIST turistička agencija, jednostavno društvo s ograničenom odgovornošću za turizam i ugostiteljstvo, OIB 08809704300</item>
    </izvorni_sadrzaj>
    <derivirana_varijabla naziv="DomainObject.Predmet.ProtuStrankaListFormatedOIB_1">
      <item>ROBERT-TURIST turistička agencija, jednostavno društvo s ograničenom odgovornošću za turizam i ugostiteljstvo, OIB 08809704300</item>
    </derivirana_varijabla>
  </DomainObject.Predmet.ProtuStrankaListFormatedOIB>
  <DomainObject.Predmet.ProtuStrankaListFormatedWithAdress>
    <izvorni_sadrzaj>
      <item>ROBERT-TURIST turistička agencija, jednostavno društvo s ograničenom odgovornošću za turizam i ugostiteljstvo, Donja Vala 179, 21333 Drvenik</item>
    </izvorni_sadrzaj>
    <derivirana_varijabla naziv="DomainObject.Predmet.ProtuStrankaListFormatedWithAdress_1">
      <item>ROBERT-TURIST turistička agencija, jednostavno društvo s ograničenom odgovornošću za turizam i ugostiteljstvo, Donja Vala 179, 21333 Drvenik</item>
    </derivirana_varijabla>
  </DomainObject.Predmet.ProtuStrankaListFormatedWithAdress>
  <DomainObject.Predmet.ProtuStrankaListFormatedWithAdressOIB>
    <izvorni_sadrzaj>
      <item>ROBERT-TURIST turistička agencija, jednostavno društvo s ograničenom odgovornošću za turizam i ugostiteljstvo, OIB 08809704300, Donja Vala 179, 21333 Drvenik</item>
    </izvorni_sadrzaj>
    <derivirana_varijabla naziv="DomainObject.Predmet.ProtuStrankaListFormatedWithAdressOIB_1">
      <item>ROBERT-TURIST turistička agencija, jednostavno društvo s ograničenom odgovornošću za turizam i ugostiteljstvo, OIB 08809704300, Donja Vala 179, 21333 Drvenik</item>
    </derivirana_varijabla>
  </DomainObject.Predmet.ProtuStrankaListFormatedWithAdressOIB>
  <DomainObject.Predmet.ProtuStrankaListNazivFormated>
    <izvorni_sadrzaj>
      <item>ROBERT-TURIST turistička agencija, jednostavno društvo s ograničenom odgovornošću za turizam i ugostiteljstvo</item>
    </izvorni_sadrzaj>
    <derivirana_varijabla naziv="DomainObject.Predmet.ProtuStrankaListNazivFormated_1">
      <item>ROBERT-TURIST turistička agencija, jednostavno društvo s ograničenom odgovornošću za turizam i ugostiteljstvo</item>
    </derivirana_varijabla>
  </DomainObject.Predmet.ProtuStrankaListNazivFormated>
  <DomainObject.Predmet.ProtuStrankaListNazivFormatedOIB>
    <izvorni_sadrzaj>
      <item>ROBERT-TURIST turistička agencija, jednostavno društvo s ograničenom odgovornošću za turizam i ugostiteljstvo, OIB 08809704300</item>
    </izvorni_sadrzaj>
    <derivirana_varijabla naziv="DomainObject.Predmet.ProtuStrankaListNazivFormatedOIB_1">
      <item>ROBERT-TURIST turistička agencija, jednostavno društvo s ograničenom odgovornošću za turizam i ugostiteljstvo, OIB 08809704300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ROBERT-TURIST turistička agencija, jednostavno društvo s ograničenom odgovornošću za turizam i ugostiteljstvo</izvorni_sadrzaj>
    <derivirana_varijabla naziv="DomainObject.Predmet.ProtustrankaIDrugi_1">ROBERT-TURIST turistička agencija, jednostavno društvo s ograničenom odgovornošću za turizam i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ROBERT-TURIST turistička agencija, jednostavno društvo s ograničenom odgovornošću za turizam i ugostiteljstvo, OIB 08809704300, Donja Vala 179, 21333 Drvenik</izvorni_sadrzaj>
    <derivirana_varijabla naziv="DomainObject.Predmet.ProtustrankaIDrugiAdressOIB_1">ROBERT-TURIST turistička agencija, jednostavno društvo s ograničenom odgovornošću za turizam i ugostiteljstvo, OIB 08809704300, Donja Vala 179, 21333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ROBERT-TURIST turistička agencija, jednostavno društvo s ograničenom odgovornošću za turizam i ugostiteljstvo</item>
      <item>FINANCIJSKA AGENCIJA RC SPLIT</item>
    </izvorni_sadrzaj>
    <derivirana_varijabla naziv="DomainObject.Predmet.SudioniciListNaziv_1">
      <item>ROBERT-TURIST turistička agencija, jednostavno društvo s ograničenom odgovornošću za turizam i ugostiteljstvo</item>
      <item>FINANCIJSKA AGENCIJA RC SPLIT</item>
    </derivirana_varijabla>
  </DomainObject.Predmet.SudioniciListNaziv>
  <DomainObject.Predmet.SudioniciListAdressOIB>
    <izvorni_sadrzaj>
      <item>ROBERT-TURIST turistička agencija, jednostavno društvo s ograničenom odgovornošću za turizam i ugostiteljstvo, OIB 08809704300, Donja Vala 179,21333 Drvenik</item>
      <item>FINANCIJSKA AGENCIJA RC SPLIT, OIB 85821130368, Mažuranićevo šetalište 24b,21000 Split</item>
    </izvorni_sadrzaj>
    <derivirana_varijabla naziv="DomainObject.Predmet.SudioniciListAdressOIB_1">
      <item>ROBERT-TURIST turistička agencija, jednostavno društvo s ograničenom odgovornošću za turizam i ugostiteljstvo, OIB 08809704300, Donja Vala 179,21333 Drvenik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08809704300</item>
      <item>, OIB 85821130368</item>
    </izvorni_sadrzaj>
    <derivirana_varijabla naziv="DomainObject.Predmet.SudioniciListNazivOIB_1">
      <item>, OIB 08809704300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1741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2016-03-21T09:17:00Z</cp:lastPrinted>
  <dcterms:modified xmlns:xsi="http://www.w3.org/2001/XMLSchema-instance" xsi:type="dcterms:W3CDTF">2016-03-21T10:56:00Z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