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52f6" w14:paraId="91652f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E7F57">
        <w:t>112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AE7F57">
        <w:t>EUROPA INVESTICIJE d.o.o., Zadar, Stomorica 1, Zadar, OIB: 32143467376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E7F57">
        <w:t>EUROPA INVESTICIJE d.o.o., Zadar, Stomorica 1, Zadar, OIB: 32143467376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20686F">
        <w:t>28.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0686F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B4AAC"/>
    <w:rsid w:val="001C3DA0"/>
    <w:rsid w:val="002043A2"/>
    <w:rsid w:val="0020686F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A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AA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A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A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A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AA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A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A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INVESTICIJE d.o.o. za zstupanje i usluge</izvorni_sadrzaj>
    <derivirana_varijabla naziv="DomainObject.Predmet.ProtustrankaFormated_1">  EUROPA INVESTICIJE d.o.o. za zstupanje i usluge</derivirana_varijabla>
  </DomainObject.Predmet.ProtustrankaFormated>
  <DomainObject.Predmet.ProtustrankaFormatedOIB>
    <izvorni_sadrzaj>  EUROPA INVESTICIJE d.o.o. za zstupanje i usluge, OIB 32143467376</izvorni_sadrzaj>
    <derivirana_varijabla naziv="DomainObject.Predmet.ProtustrankaFormatedOIB_1">  EUROPA INVESTICIJE d.o.o. za zstupanje i usluge, OIB 32143467376</derivirana_varijabla>
  </DomainObject.Predmet.ProtustrankaFormatedOIB>
  <DomainObject.Predmet.ProtustrankaFormatedWithAdress>
    <izvorni_sadrzaj> EUROPA INVESTICIJE d.o.o. za zstupanje i usluge, Stomorica 1, 23000 Zadar</izvorni_sadrzaj>
    <derivirana_varijabla naziv="DomainObject.Predmet.ProtustrankaFormatedWithAdress_1"> EUROPA INVESTICIJE d.o.o. za zstupanje i usluge, Stomorica 1, 23000 Zadar</derivirana_varijabla>
  </DomainObject.Predmet.ProtustrankaFormatedWithAdress>
  <DomainObject.Predmet.ProtustrankaFormatedWithAdressOIB>
    <izvorni_sadrzaj> EUROPA INVESTICIJE d.o.o. za zstupanje i usluge, OIB 32143467376, Stomorica 1, 23000 Zadar</izvorni_sadrzaj>
    <derivirana_varijabla naziv="DomainObject.Predmet.ProtustrankaFormatedWithAdressOIB_1"> EUROPA INVESTICIJE d.o.o. za zstupanje i usluge, OIB 32143467376, Stomorica 1, 23000 Zadar</derivirana_varijabla>
  </DomainObject.Predmet.ProtustrankaFormatedWithAdressOIB>
  <DomainObject.Predmet.ProtustrankaWithAdress>
    <izvorni_sadrzaj>EUROPA INVESTICIJE d.o.o. za zstupanje i usluge Stomorica 1, 23000 Zadar</izvorni_sadrzaj>
    <derivirana_varijabla naziv="DomainObject.Predmet.ProtustrankaWithAdress_1">EUROPA INVESTICIJE d.o.o. za zstupanje i usluge Stomorica 1, 23000 Zadar</derivirana_varijabla>
  </DomainObject.Predmet.ProtustrankaWithAdress>
  <DomainObject.Predmet.ProtustrankaWithAdressOIB>
    <izvorni_sadrzaj>EUROPA INVESTICIJE d.o.o. za zstupanje i usluge, OIB 32143467376, Stomorica 1, 23000 Zadar</izvorni_sadrzaj>
    <derivirana_varijabla naziv="DomainObject.Predmet.ProtustrankaWithAdressOIB_1">EUROPA INVESTICIJE d.o.o. za zstupanje i usluge, OIB 32143467376, Stomorica 1, 23000 Zadar</derivirana_varijabla>
  </DomainObject.Predmet.ProtustrankaWithAdressOIB>
  <DomainObject.Predmet.ProtustrankaNazivFormated>
    <izvorni_sadrzaj>EUROPA INVESTICIJE d.o.o. za zstupanje i usluge</izvorni_sadrzaj>
    <derivirana_varijabla naziv="DomainObject.Predmet.ProtustrankaNazivFormated_1">EUROPA INVESTICIJE d.o.o. za zstupanje i usluge</derivirana_varijabla>
  </DomainObject.Predmet.ProtustrankaNazivFormated>
  <DomainObject.Predmet.ProtustrankaNazivFormatedOIB>
    <izvorni_sadrzaj>EUROPA INVESTICIJE d.o.o. za zstupanje i usluge, OIB 32143467376</izvorni_sadrzaj>
    <derivirana_varijabla naziv="DomainObject.Predmet.ProtustrankaNazivFormatedOIB_1">EUROPA INVESTICIJE d.o.o. za zstupanje i usluge, OIB 32143467376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4078.79</izvorni_sadrzaj>
    <derivirana_varijabla naziv="DomainObject.Predmet.TrenutnaVrijednost_1">4078.79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EUROPA INVESTICIJE d.o.o. za zstupanje i usluge</item>
    </izvorni_sadrzaj>
    <derivirana_varijabla naziv="DomainObject.Predmet.ProtuStrankaListFormated_1">
      <item>EUROPA INVESTICIJE d.o.o. za zstupanje i usluge</item>
    </derivirana_varijabla>
  </DomainObject.Predmet.ProtuStrankaListFormated>
  <DomainObject.Predmet.ProtuStrankaListFormatedOIB>
    <izvorni_sadrzaj>
      <item>EUROPA INVESTICIJE d.o.o. za zstupanje i usluge, OIB 32143467376</item>
    </izvorni_sadrzaj>
    <derivirana_varijabla naziv="DomainObject.Predmet.ProtuStrankaListFormatedOIB_1">
      <item>EUROPA INVESTICIJE d.o.o. za zstupanje i usluge, OIB 32143467376</item>
    </derivirana_varijabla>
  </DomainObject.Predmet.ProtuStrankaListFormatedOIB>
  <DomainObject.Predmet.ProtuStrankaListFormatedWithAdress>
    <izvorni_sadrzaj>
      <item>EUROPA INVESTICIJE d.o.o. za zstupanje i usluge, Stomorica 1, 23000 Zadar</item>
    </izvorni_sadrzaj>
    <derivirana_varijabla naziv="DomainObject.Predmet.ProtuStrankaListFormatedWithAdress_1">
      <item>EUROPA INVESTICIJE d.o.o. za zstupanje i usluge, Stomorica 1, 23000 Zadar</item>
    </derivirana_varijabla>
  </DomainObject.Predmet.ProtuStrankaListFormatedWithAdress>
  <DomainObject.Predmet.ProtuStrankaListFormatedWithAdressOIB>
    <izvorni_sadrzaj>
      <item>EUROPA INVESTICIJE d.o.o. za zstupanje i usluge, OIB 32143467376, Stomorica 1, 23000 Zadar</item>
    </izvorni_sadrzaj>
    <derivirana_varijabla naziv="DomainObject.Predmet.ProtuStrankaListFormatedWithAdressOIB_1">
      <item>EUROPA INVESTICIJE d.o.o. za zstupanje i usluge, OIB 32143467376, Stomorica 1, 23000 Zadar</item>
    </derivirana_varijabla>
  </DomainObject.Predmet.ProtuStrankaListFormatedWithAdressOIB>
  <DomainObject.Predmet.ProtuStrankaListNazivFormated>
    <izvorni_sadrzaj>
      <item>EUROPA INVESTICIJE d.o.o. za zstupanje i usluge</item>
    </izvorni_sadrzaj>
    <derivirana_varijabla naziv="DomainObject.Predmet.ProtuStrankaListNazivFormated_1">
      <item>EUROPA INVESTICIJE d.o.o. za zstupanje i usluge</item>
    </derivirana_varijabla>
  </DomainObject.Predmet.ProtuStrankaListNazivFormated>
  <DomainObject.Predmet.ProtuStrankaListNazivFormatedOIB>
    <izvorni_sadrzaj>
      <item>EUROPA INVESTICIJE d.o.o. za zstupanje i usluge, OIB 32143467376</item>
    </izvorni_sadrzaj>
    <derivirana_varijabla naziv="DomainObject.Predmet.ProtuStrankaListNazivFormatedOIB_1">
      <item>EUROPA INVESTICIJE d.o.o. za zstupanje i usluge, OIB 32143467376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EUROPA INVESTICIJE d.o.o. za zstupanje i usluge</izvorni_sadrzaj>
    <derivirana_varijabla naziv="DomainObject.Predmet.ProtustrankaIDrugi_1">EUROPA INVESTICIJE d.o.o. za zstupanje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EUROPA INVESTICIJE d.o.o. za zstupanje i usluge, OIB 32143467376, Stomorica 1, 23000 Zadar</izvorni_sadrzaj>
    <derivirana_varijabla naziv="DomainObject.Predmet.ProtustrankaIDrugiAdressOIB_1">EUROPA INVESTICIJE d.o.o. za zstupanje i usluge, OIB 32143467376,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EUROPA INVESTICIJE d.o.o. za zstupanje i usluge</item>
    </izvorni_sadrzaj>
    <derivirana_varijabla naziv="DomainObject.Predmet.SudioniciListNaziv_1">
      <item>FINA</item>
      <item>EUROPA INVESTICIJE d.o.o. za zstupanje i usluge</item>
    </derivirana_varijabla>
  </DomainObject.Predmet.SudioniciListNaziv>
  <DomainObject.Predmet.SudioniciListAdressOIB>
    <izvorni_sadrzaj>
      <item>FINA, OIB 85821130368</item>
      <item>EUROPA INVESTICIJE d.o.o. za zstupanje i usluge, OIB 32143467376, Stomorica 1,23000 Zadar</item>
    </izvorni_sadrzaj>
    <derivirana_varijabla naziv="DomainObject.Predmet.SudioniciListAdressOIB_1">
      <item>FINA, OIB 85821130368</item>
      <item>EUROPA INVESTICIJE d.o.o. za zstupanje i usluge, OIB 32143467376,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32143467376</item>
    </izvorni_sadrzaj>
    <derivirana_varijabla naziv="DomainObject.Predmet.SudioniciListNazivOIB_1">
      <item>, OIB 85821130368</item>
      <item>, OIB 32143467376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475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2016-12-13T08:30:00Z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2017-02-28T09:59:00Z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