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e39fa33" w14:textId="e39fa33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8F005E">
        <w:t>20</w:t>
      </w:r>
      <w:r w:rsidR="00DC759A">
        <w:t>58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8F005E">
        <w:t>20</w:t>
      </w:r>
      <w:r w:rsidR="00DC759A">
        <w:t>58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DC759A">
      <w:pPr>
        <w:pStyle w:val="Odlomakpopisa"/>
        <w:numPr>
          <w:ilvl w:val="0"/>
          <w:numId w:val="5"/>
        </w:numPr>
        <w:jc w:val="both"/>
      </w:pPr>
      <w:r>
        <w:t>TERMO-FASADE</w:t>
      </w:r>
      <w:r w:rsidR="0072303F">
        <w:t xml:space="preserve"> </w:t>
      </w:r>
      <w:r>
        <w:t>j.</w:t>
      </w:r>
      <w:r w:rsidR="009044EB">
        <w:t>d.o.o.</w:t>
      </w:r>
      <w:r>
        <w:t xml:space="preserve"> za građenje, usluge i trgovinu</w:t>
      </w:r>
      <w:r w:rsidR="00011037">
        <w:t xml:space="preserve">, </w:t>
      </w:r>
      <w:proofErr w:type="spellStart"/>
      <w:r>
        <w:t>Kneje</w:t>
      </w:r>
      <w:proofErr w:type="spellEnd"/>
      <w:r>
        <w:t xml:space="preserve"> 20</w:t>
      </w:r>
      <w:r w:rsidR="00011037">
        <w:t>,</w:t>
      </w:r>
      <w:r w:rsidR="002B4485">
        <w:t xml:space="preserve"> </w:t>
      </w:r>
      <w:r>
        <w:t>Kuče</w:t>
      </w:r>
      <w:r w:rsidR="002B4485">
        <w:t>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86816152810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32</w:t>
      </w:r>
      <w:r w:rsidR="007E3C36">
        <w:t>.</w:t>
      </w:r>
      <w:r>
        <w:t>885</w:t>
      </w:r>
      <w:r w:rsidR="007E3C36">
        <w:t>,</w:t>
      </w:r>
      <w:r>
        <w:t>98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2303F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8F005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B32AB"/>
    <w:rsid w:val="00CE7362"/>
    <w:rsid w:val="00CF08DF"/>
    <w:rsid w:val="00CF45F0"/>
    <w:rsid w:val="00D01B78"/>
    <w:rsid w:val="00D147D5"/>
    <w:rsid w:val="00D51E3D"/>
    <w:rsid w:val="00D637BD"/>
    <w:rsid w:val="00D66226"/>
    <w:rsid w:val="00DB51B1"/>
    <w:rsid w:val="00DC4A7E"/>
    <w:rsid w:val="00DC720D"/>
    <w:rsid w:val="00DC759A"/>
    <w:rsid w:val="00E210F9"/>
    <w:rsid w:val="00E85D5C"/>
    <w:rsid w:val="00E878CC"/>
    <w:rsid w:val="00EC3302"/>
    <w:rsid w:val="00ED4DA0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4D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4D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4D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4D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4D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D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D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D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D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2019.</izvorni_sadrzaj>
    <derivirana_varijabla naziv="DomainObject.Predmet.DatumIzradeOptuznogAkta_1">21. kolovoza 2019.</derivirana_varijabla>
  </DomainObject.Predmet.DatumIzradeOptuznogAkta>
  <DomainObject.Predmet.DatumIzradeOptuznogAktaFormated>
    <izvorni_sadrzaj>21.8.2019.</izvorni_sadrzaj>
    <derivirana_varijabla naziv="DomainObject.Predmet.DatumIzradeOptuznogAktaFormated_1">21.8.2019.</derivirana_varijabla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2019.</izvorni_sadrzaj>
    <derivirana_varijabla naziv="DomainObject.Predmet.DatumPrimitkaOptuznogAkta_1">21.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St-2058/2019</izvorni_sadrzaj>
    <derivirana_varijabla naziv="DomainObject.Predmet.OznakaBroj_1">St-2058/2019</derivirana_varijabla>
  </DomainObject.Predmet.OznakaBroj>
  <DomainObject.Predmet.OznakaBrojOptuznogAkta>
    <izvorni_sadrzaj>04-06-19-3595</izvorni_sadrzaj>
    <derivirana_varijabla naziv="DomainObject.Predmet.OznakaBrojOptuznogAkta_1">04-06-19-3595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TERMO-FASADE j.d.o.o. za građenje, usluge i trgovinu zastupanog po punomoćniku Ivica Bušić</izvorni_sadrzaj>
    <derivirana_varijabla naziv="DomainObject.Predmet.ProtustrankaFormated_1">  TERMO-FASADE j.d.o.o. za građenje, usluge i trgovinu zastupanog po punomoćniku Ivica Bušić</derivirana_varijabla>
  </DomainObject.Predmet.ProtustrankaFormated>
  <DomainObject.Predmet.ProtustrankaFormatedOIB>
    <izvorni_sadrzaj>  TERMO-FASADE j.d.o.o. za građenje, usluge i trgovinu, OIB 86816152810 zastupanog po punomoćniku Ivica Bušić</izvorni_sadrzaj>
    <derivirana_varijabla naziv="DomainObject.Predmet.ProtustrankaFormatedOIB_1">  TERMO-FASADE j.d.o.o. za građenje, usluge i trgovinu, OIB 86816152810 zastupanog po punomoćniku Ivica Bušić</derivirana_varijabla>
  </DomainObject.Predmet.ProtustrankaFormatedOIB>
  <DomainObject.Predmet.ProtustrankaFormatedWithAdress>
    <izvorni_sadrzaj> TERMO-FASADE j.d.o.o. za građenje, usluge i trgovinu, Kneje 20, 10410 Kuče zastupanog po punomoćniku Ivica Bušić</izvorni_sadrzaj>
    <derivirana_varijabla naziv="DomainObject.Predmet.ProtustrankaFormatedWithAdress_1"> TERMO-FASADE j.d.o.o. za građenje, usluge i trgovinu, Kneje 20, 10410 Kuče zastupanog po punomoćniku Ivica Bušić</derivirana_varijabla>
  </DomainObject.Predmet.ProtustrankaFormatedWithAdress>
  <DomainObject.Predmet.ProtustrankaFormatedWithAdressOIB>
    <izvorni_sadrzaj> TERMO-FASADE j.d.o.o. za građenje, usluge i trgovinu, OIB 86816152810, Kneje 20, 10410 Kuče zastupanog po punomoćniku Ivica Bušić</izvorni_sadrzaj>
    <derivirana_varijabla naziv="DomainObject.Predmet.ProtustrankaFormatedWithAdressOIB_1"> TERMO-FASADE j.d.o.o. za građenje, usluge i trgovinu, OIB 86816152810, Kneje 20, 10410 Kuče zastupanog po punomoćniku Ivica Bušić</derivirana_varijabla>
  </DomainObject.Predmet.ProtustrankaFormatedWithAdressOIB>
  <DomainObject.Predmet.ProtustrankaWithAdress>
    <izvorni_sadrzaj>TERMO-FASADE j.d.o.o. za građenje, usluge i trgovinu Kneje 20, 10410 Kuče</izvorni_sadrzaj>
    <derivirana_varijabla naziv="DomainObject.Predmet.ProtustrankaWithAdress_1">TERMO-FASADE j.d.o.o. za građenje, usluge i trgovinu Kneje 20, 10410 Kuče</derivirana_varijabla>
  </DomainObject.Predmet.ProtustrankaWithAdress>
  <DomainObject.Predmet.ProtustrankaWithAdressOIB>
    <izvorni_sadrzaj>TERMO-FASADE j.d.o.o. za građenje, usluge i trgovinu, OIB 86816152810, Kneje 20, 10410 Kuče</izvorni_sadrzaj>
    <derivirana_varijabla naziv="DomainObject.Predmet.ProtustrankaWithAdressOIB_1">TERMO-FASADE j.d.o.o. za građenje, usluge i trgovinu, OIB 86816152810, Kneje 20, 10410 Kuče</derivirana_varijabla>
  </DomainObject.Predmet.ProtustrankaWithAdressOIB>
  <DomainObject.Predmet.ProtustrankaNazivFormated>
    <izvorni_sadrzaj>TERMO-FASADE j.d.o.o. za građenje, usluge i trgovinu</izvorni_sadrzaj>
    <derivirana_varijabla naziv="DomainObject.Predmet.ProtustrankaNazivFormated_1">TERMO-FASADE j.d.o.o. za građenje, usluge i trgovinu</derivirana_varijabla>
  </DomainObject.Predmet.ProtustrankaNazivFormated>
  <DomainObject.Predmet.ProtustrankaNazivFormatedOIB>
    <izvorni_sadrzaj>TERMO-FASADE j.d.o.o. za građenje, usluge i trgovinu, OIB 86816152810</izvorni_sadrzaj>
    <derivirana_varijabla naziv="DomainObject.Predmet.ProtustrankaNazivFormatedOIB_1">TERMO-FASADE j.d.o.o. za građenje, usluge i trgovinu, OIB 86816152810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TERMO-FASADE j.d.o.o. za građenje, usluge i trgovinu zastupanog po punomoćniku Ivica Bušić</item>
    </izvorni_sadrzaj>
    <derivirana_varijabla naziv="DomainObject.Predmet.ProtuStrankaListFormated_1">
      <item>TERMO-FASADE j.d.o.o. za građenje, usluge i trgovinu zastupanog po punomoćniku Ivica Bušić</item>
    </derivirana_varijabla>
  </DomainObject.Predmet.ProtuStrankaListFormated>
  <DomainObject.Predmet.ProtuStrankaListFormatedOIB>
    <izvorni_sadrzaj>
      <item>TERMO-FASADE j.d.o.o. za građenje, usluge i trgovinu, OIB 86816152810 zastupanog po punomoćniku Ivica Bušić</item>
    </izvorni_sadrzaj>
    <derivirana_varijabla naziv="DomainObject.Predmet.ProtuStrankaListFormatedOIB_1">
      <item>TERMO-FASADE j.d.o.o. za građenje, usluge i trgovinu, OIB 86816152810 zastupanog po punomoćniku Ivica Bušić</item>
    </derivirana_varijabla>
  </DomainObject.Predmet.ProtuStrankaListFormatedOIB>
  <DomainObject.Predmet.ProtuStrankaListFormatedWithAdress>
    <izvorni_sadrzaj>
      <item>TERMO-FASADE j.d.o.o. za građenje, usluge i trgovinu, Kneje 20, 10410 Kuče zastupanog po punomoćniku Ivica Bušić</item>
    </izvorni_sadrzaj>
    <derivirana_varijabla naziv="DomainObject.Predmet.ProtuStrankaListFormatedWithAdress_1">
      <item>TERMO-FASADE j.d.o.o. za građenje, usluge i trgovinu, Kneje 20, 10410 Kuče zastupanog po punomoćniku Ivica Bušić</item>
    </derivirana_varijabla>
  </DomainObject.Predmet.ProtuStrankaListFormatedWithAdress>
  <DomainObject.Predmet.ProtuStrankaListFormatedWithAdressOIB>
    <izvorni_sadrzaj>
      <item>TERMO-FASADE j.d.o.o. za građenje, usluge i trgovinu, OIB 86816152810, Kneje 20, 10410 Kuče zastupanog po punomoćniku Ivica Bušić</item>
    </izvorni_sadrzaj>
    <derivirana_varijabla naziv="DomainObject.Predmet.ProtuStrankaListFormatedWithAdressOIB_1">
      <item>TERMO-FASADE j.d.o.o. za građenje, usluge i trgovinu, OIB 86816152810, Kneje 20, 10410 Kuče zastupanog po punomoćniku Ivica Bušić</item>
    </derivirana_varijabla>
  </DomainObject.Predmet.ProtuStrankaListFormatedWithAdressOIB>
  <DomainObject.Predmet.ProtuStrankaListNazivFormated>
    <izvorni_sadrzaj>
      <item>TERMO-FASADE j.d.o.o. za građenje, usluge i trgovinu</item>
    </izvorni_sadrzaj>
    <derivirana_varijabla naziv="DomainObject.Predmet.ProtuStrankaListNazivFormated_1">
      <item>TERMO-FASADE j.d.o.o. za građenje, usluge i trgovinu</item>
    </derivirana_varijabla>
  </DomainObject.Predmet.ProtuStrankaListNazivFormated>
  <DomainObject.Predmet.ProtuStrankaListNazivFormatedOIB>
    <izvorni_sadrzaj>
      <item>TERMO-FASADE j.d.o.o. za građenje, usluge i trgovinu, OIB 86816152810</item>
    </izvorni_sadrzaj>
    <derivirana_varijabla naziv="DomainObject.Predmet.ProtuStrankaListNazivFormatedOIB_1">
      <item>TERMO-FASADE j.d.o.o. za građenje, usluge i trgovinu, OIB 86816152810</item>
    </derivirana_varijabla>
  </DomainObject.Predmet.ProtuStrankaListNazivFormatedOIB>
  <DomainObject.Predmet.OstaliListFormated>
    <izvorni_sadrzaj>
      <item>Ivica Bušić punomoćnik sudionika u postupku TERMO-FASADE j.d.o.o. za građenje, usluge i trgovinu</item>
    </izvorni_sadrzaj>
    <derivirana_varijabla naziv="DomainObject.Predmet.OstaliListFormated_1">
      <item>Ivica Bušić punomoćnik sudionika u postupku TERMO-FASADE j.d.o.o. za građenje, usluge i trgovinu</item>
    </derivirana_varijabla>
  </DomainObject.Predmet.OstaliListFormated>
  <DomainObject.Predmet.OstaliListFormatedOIB>
    <izvorni_sadrzaj>
      <item>Ivica Bušić, OIB 84400440045 punomoćnik sudionika u postupku TERMO-FASADE j.d.o.o. za građenje, usluge i trgovinu</item>
    </izvorni_sadrzaj>
    <derivirana_varijabla naziv="DomainObject.Predmet.OstaliListFormatedOIB_1">
      <item>Ivica Bušić, OIB 84400440045 punomoćnik sudionika u postupku TERMO-FASADE j.d.o.o. za građenje, usluge i trgovinu</item>
    </derivirana_varijabla>
  </DomainObject.Predmet.OstaliListFormatedOIB>
  <DomainObject.Predmet.OstaliListFormatedWithAdress>
    <izvorni_sadrzaj>
      <item>Ivica Bušić, Kneje 20, 10410 Kuče punomoćnik sudionika u postupku TERMO-FASADE j.d.o.o. za građenje, usluge i trgovinu</item>
    </izvorni_sadrzaj>
    <derivirana_varijabla naziv="DomainObject.Predmet.OstaliListFormatedWithAdress_1">
      <item>Ivica Bušić, Kneje 20, 10410 Kuče punomoćnik sudionika u postupku TERMO-FASADE j.d.o.o. za građenje, usluge i trgovinu</item>
    </derivirana_varijabla>
  </DomainObject.Predmet.OstaliListFormatedWithAdress>
  <DomainObject.Predmet.OstaliListFormatedWithAdressOIB>
    <izvorni_sadrzaj>
      <item>Ivica Bušić, OIB 84400440045, Kneje 20, 10410 Kuče punomoćnik sudionika u postupku TERMO-FASADE j.d.o.o. za građenje, usluge i trgovinu</item>
    </izvorni_sadrzaj>
    <derivirana_varijabla naziv="DomainObject.Predmet.OstaliListFormatedWithAdressOIB_1">
      <item>Ivica Bušić, OIB 84400440045, Kneje 20, 10410 Kuče punomoćnik sudionika u postupku TERMO-FASADE j.d.o.o. za građenje, usluge i trgovinu</item>
    </derivirana_varijabla>
  </DomainObject.Predmet.OstaliListFormatedWithAdressOIB>
  <DomainObject.Predmet.OstaliListNazivFormated>
    <izvorni_sadrzaj>
      <item>Ivica Bušić</item>
    </izvorni_sadrzaj>
    <derivirana_varijabla naziv="DomainObject.Predmet.OstaliListNazivFormated_1">
      <item>Ivica Bušić</item>
    </derivirana_varijabla>
  </DomainObject.Predmet.OstaliListNazivFormated>
  <DomainObject.Predmet.OstaliListNazivFormatedOIB>
    <izvorni_sadrzaj>
      <item>Ivica Bušić, OIB 84400440045</item>
    </izvorni_sadrzaj>
    <derivirana_varijabla naziv="DomainObject.Predmet.OstaliListNazivFormatedOIB_1">
      <item>Ivica Bušić, OIB 84400440045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TERMO-FASADE j.d.o.o. za građenje, usluge i trgovinu</izvorni_sadrzaj>
    <derivirana_varijabla naziv="DomainObject.Predmet.ProtustrankaIDrugi_1">TERMO-FASADE j.d.o.o. za građenje,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TERMO-FASADE j.d.o.o. za građenje, usluge i trgovinu, OIB 86816152810, Kneje 20, 10410 Kuče</izvorni_sadrzaj>
    <derivirana_varijabla naziv="DomainObject.Predmet.ProtustrankaIDrugiAdressOIB_1">TERMO-FASADE j.d.o.o. za građenje, usluge i trgovinu, OIB 86816152810, Kneje 20,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TERMO-FASADE j.d.o.o. za građenje, usluge i trgovinu</item>
      <item>Financijska agencija</item>
      <item>Ivica Bušić</item>
    </izvorni_sadrzaj>
    <derivirana_varijabla naziv="DomainObject.Predmet.SudioniciListNaziv_1">
      <item>TERMO-FASADE j.d.o.o. za građenje, usluge i trgovinu</item>
      <item>Financijska agencija</item>
      <item>Ivica Bušić</item>
    </derivirana_varijabla>
  </DomainObject.Predmet.SudioniciListNaziv>
  <DomainObject.Predmet.SudioniciListAdressOIB>
    <izvorni_sadrzaj>
      <item>TERMO-FASADE j.d.o.o. za građenje, usluge i trgovinu, OIB 86816152810, Kneje 20,10410 Kuče</item>
      <item>Financijska agencija, OIB 85821130368, TRG SVIBANJSKIH ŽRTAVA 1995. 1,10000 Zagreb</item>
      <item>Ivica Bušić, OIB 84400440045, Kneje 20,10410 Kuče</item>
    </izvorni_sadrzaj>
    <derivirana_varijabla naziv="DomainObject.Predmet.SudioniciListAdressOIB_1">
      <item>TERMO-FASADE j.d.o.o. za građenje, usluge i trgovinu, OIB 86816152810, Kneje 20,10410 Kuče</item>
      <item>Financijska agencija, OIB 85821130368, TRG SVIBANJSKIH ŽRTAVA 1995. 1,10000 Zagreb</item>
      <item>Ivica Bušić, OIB 84400440045, Kneje 20,10410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86816152810</item>
      <item>, OIB 85821130368</item>
      <item>, OIB 84400440045</item>
    </izvorni_sadrzaj>
    <derivirana_varijabla naziv="DomainObject.Predmet.SudioniciListNazivOIB_1">
      <item>, OIB 86816152810</item>
      <item>, OIB 85821130368</item>
      <item>, OIB 84400440045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244</properties:Words>
  <properties:Characters>1346</properties:Characters>
  <properties:Lines>45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2019-10-17T11:25:00Z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(St-2058-19 -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