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709b" w14:paraId="de1709b" w:rsidRDefault="00430BA0" w:rsidP="00430BA0" w:rsidR="00430BA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BA0" w:rsidP="00430BA0" w:rsidR="00430BA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30BA0" w:rsidP="00430BA0" w:rsidR="00430BA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30BA0" w:rsidP="00430BA0" w:rsidR="00430BA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30BA0" w:rsidP="00430BA0" w:rsidR="00430BA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30BA0" w:rsidP="00430BA0" w:rsidR="00430BA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30BA0" w:rsidP="00430BA0" w:rsidR="00430BA0" w:rsidRPr="005D578C">
      <w:pPr>
        <w:jc w:val="center"/>
        <w:rPr>
          <w:rFonts w:cs="Times New Roman" w:eastAsia="Times New Roman"/>
          <w:szCs w:val="24"/>
        </w:rPr>
      </w:pPr>
    </w:p>
    <w:p w:rsidRDefault="00430BA0" w:rsidP="00430BA0" w:rsidR="00430B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30BA0" w:rsidP="00430BA0" w:rsidR="00430BA0" w:rsidRPr="005D578C">
      <w:pPr>
        <w:rPr>
          <w:rFonts w:cs="Times New Roman" w:eastAsia="Times New Roman"/>
          <w:szCs w:val="24"/>
        </w:rPr>
      </w:pPr>
    </w:p>
    <w:p w:rsidRDefault="00430BA0" w:rsidP="00430BA0" w:rsidR="00430BA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BI MOTO d. o. o. Pula, Kukuljevićeva ulica 2, OIB </w:t>
      </w:r>
      <w:r w:rsidRPr="007042D7">
        <w:rPr>
          <w:rFonts w:cs="Times New Roman" w:eastAsia="Times New Roman"/>
          <w:szCs w:val="24"/>
        </w:rPr>
        <w:t>13800559705</w:t>
      </w:r>
      <w:r>
        <w:rPr>
          <w:rFonts w:cs="Times New Roman" w:eastAsia="Times New Roman"/>
          <w:szCs w:val="24"/>
        </w:rPr>
        <w:t xml:space="preserve">, MBS </w:t>
      </w:r>
      <w:r w:rsidRPr="007042D7">
        <w:rPr>
          <w:rFonts w:cs="Times New Roman" w:eastAsia="Times New Roman"/>
          <w:szCs w:val="24"/>
        </w:rPr>
        <w:t>130011533</w:t>
      </w:r>
      <w:r>
        <w:rPr>
          <w:rFonts w:cs="Times New Roman" w:eastAsia="Times New Roman"/>
          <w:szCs w:val="24"/>
        </w:rPr>
        <w:t xml:space="preserve">, </w:t>
      </w:r>
      <w:r w:rsidR="00863313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2018.</w:t>
      </w:r>
    </w:p>
    <w:p w:rsidRDefault="00430BA0" w:rsidP="00430BA0" w:rsidR="00430BA0" w:rsidRPr="005D578C">
      <w:pPr>
        <w:rPr>
          <w:rFonts w:cs="Times New Roman" w:eastAsia="Times New Roman"/>
          <w:szCs w:val="24"/>
        </w:rPr>
      </w:pPr>
    </w:p>
    <w:p w:rsidRDefault="00430BA0" w:rsidP="00430BA0" w:rsidR="00430B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30BA0" w:rsidP="00430BA0" w:rsidR="00430BA0" w:rsidRPr="005D578C">
      <w:pPr>
        <w:rPr>
          <w:rFonts w:cs="Times New Roman" w:eastAsia="Times New Roman"/>
          <w:szCs w:val="24"/>
        </w:rPr>
      </w:pPr>
    </w:p>
    <w:p w:rsidRDefault="00430BA0" w:rsidP="00430BA0" w:rsidR="00430BA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BI MOTO d. o. o. Pula, Kukuljevićeva ulica 2, OIB </w:t>
      </w:r>
      <w:r w:rsidRPr="007042D7">
        <w:rPr>
          <w:rFonts w:cs="Times New Roman" w:eastAsia="Times New Roman"/>
          <w:szCs w:val="24"/>
        </w:rPr>
        <w:t>13800559705</w:t>
      </w:r>
      <w:r>
        <w:rPr>
          <w:rFonts w:cs="Times New Roman" w:eastAsia="Times New Roman"/>
          <w:szCs w:val="24"/>
        </w:rPr>
        <w:t xml:space="preserve">, MBS </w:t>
      </w:r>
      <w:r w:rsidRPr="007042D7">
        <w:rPr>
          <w:rFonts w:cs="Times New Roman" w:eastAsia="Times New Roman"/>
          <w:szCs w:val="24"/>
        </w:rPr>
        <w:t>130011533</w:t>
      </w:r>
      <w:r>
        <w:rPr>
          <w:rFonts w:cs="Times New Roman" w:eastAsia="Times New Roman"/>
          <w:szCs w:val="24"/>
        </w:rPr>
        <w:t>.</w:t>
      </w:r>
    </w:p>
    <w:p w:rsidRDefault="00430BA0" w:rsidP="00430BA0" w:rsidR="00430BA0" w:rsidRPr="005D578C">
      <w:pPr>
        <w:rPr>
          <w:rFonts w:cs="Times New Roman" w:eastAsia="Times New Roman"/>
          <w:szCs w:val="24"/>
        </w:rPr>
      </w:pPr>
    </w:p>
    <w:p w:rsidRDefault="00430BA0" w:rsidP="00430BA0" w:rsidR="00430BA0" w:rsidRPr="009422EB">
      <w:pPr>
        <w:ind w:firstLine="708"/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II. </w:t>
      </w:r>
      <w:r w:rsidRPr="009422EB">
        <w:rPr>
          <w:rFonts w:cs="Times New Roman" w:eastAsia="Times New Roman"/>
          <w:szCs w:val="20"/>
        </w:rPr>
        <w:t xml:space="preserve">Za stečajnog upravitelja imenuje se </w:t>
      </w:r>
      <w:r w:rsidR="009422EB" w:rsidRPr="009422EB">
        <w:t>Slaven Gavrić iz Rijeke, Zagrebačka 18, OIB 20372135016.</w:t>
      </w:r>
    </w:p>
    <w:p w:rsidRDefault="00430BA0" w:rsidP="00430BA0" w:rsidR="00430BA0">
      <w:pPr>
        <w:rPr>
          <w:rFonts w:cs="Times New Roman" w:eastAsia="Times New Roman"/>
          <w:szCs w:val="20"/>
        </w:rPr>
      </w:pPr>
    </w:p>
    <w:p w:rsidRDefault="00430BA0" w:rsidP="00430BA0" w:rsidR="00430BA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BI MOTO d. o. o. Pula, Kukuljevićeva ulica 2, OIB </w:t>
      </w:r>
      <w:r w:rsidRPr="007042D7">
        <w:rPr>
          <w:rFonts w:cs="Times New Roman" w:eastAsia="Times New Roman"/>
          <w:szCs w:val="24"/>
        </w:rPr>
        <w:t>13800559705</w:t>
      </w:r>
      <w:r>
        <w:rPr>
          <w:rFonts w:cs="Times New Roman" w:eastAsia="Times New Roman"/>
          <w:szCs w:val="24"/>
        </w:rPr>
        <w:t xml:space="preserve">, MBS </w:t>
      </w:r>
      <w:r w:rsidRPr="007042D7">
        <w:rPr>
          <w:rFonts w:cs="Times New Roman" w:eastAsia="Times New Roman"/>
          <w:szCs w:val="24"/>
        </w:rPr>
        <w:t>130011533</w:t>
      </w:r>
      <w:r>
        <w:rPr>
          <w:rFonts w:cs="Times New Roman" w:eastAsia="Times New Roman"/>
          <w:szCs w:val="24"/>
        </w:rPr>
        <w:t>.</w:t>
      </w:r>
    </w:p>
    <w:p w:rsidRDefault="00430BA0" w:rsidP="00430BA0" w:rsidR="00430BA0">
      <w:pPr>
        <w:ind w:firstLine="709"/>
        <w:rPr>
          <w:rFonts w:cs="Times New Roman" w:eastAsia="Times New Roman"/>
          <w:szCs w:val="24"/>
        </w:rPr>
      </w:pPr>
    </w:p>
    <w:p w:rsidRDefault="00430BA0" w:rsidP="00430BA0" w:rsidR="00430BA0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BI MOTO d. o. o. Pula, Kukuljevićeva ulica 2, OIB </w:t>
      </w:r>
      <w:r w:rsidRPr="007042D7">
        <w:rPr>
          <w:rFonts w:cs="Times New Roman" w:eastAsia="Times New Roman"/>
          <w:szCs w:val="24"/>
        </w:rPr>
        <w:t>13800559705</w:t>
      </w:r>
      <w:r>
        <w:rPr>
          <w:rFonts w:cs="Times New Roman" w:eastAsia="Times New Roman"/>
          <w:szCs w:val="24"/>
        </w:rPr>
        <w:t xml:space="preserve">, MBS </w:t>
      </w:r>
      <w:r w:rsidRPr="007042D7">
        <w:rPr>
          <w:rFonts w:cs="Times New Roman" w:eastAsia="Times New Roman"/>
          <w:szCs w:val="24"/>
        </w:rPr>
        <w:t>130011533</w:t>
      </w:r>
      <w:r>
        <w:rPr>
          <w:rFonts w:cs="Times New Roman" w:eastAsia="Times New Roman"/>
        </w:rPr>
        <w:t>.</w:t>
      </w:r>
    </w:p>
    <w:p w:rsidRDefault="00430BA0" w:rsidP="00430BA0" w:rsidR="00430BA0" w:rsidRPr="005D578C">
      <w:pPr>
        <w:ind w:firstLine="709"/>
        <w:rPr>
          <w:rFonts w:cs="Times New Roman" w:eastAsia="Times New Roman"/>
          <w:szCs w:val="24"/>
        </w:rPr>
      </w:pPr>
    </w:p>
    <w:p w:rsidRDefault="00430BA0" w:rsidP="00430BA0" w:rsidR="00430BA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30BA0" w:rsidP="00430BA0" w:rsidR="00430BA0">
      <w:pPr>
        <w:ind w:firstLine="708"/>
        <w:rPr>
          <w:rFonts w:cs="Times New Roman" w:eastAsia="Times New Roman"/>
          <w:szCs w:val="24"/>
        </w:rPr>
      </w:pPr>
    </w:p>
    <w:p w:rsidRDefault="00430BA0" w:rsidP="00430BA0" w:rsidR="00430BA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4. siječnja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BI MOTO d. o. o. Pula.</w:t>
      </w:r>
    </w:p>
    <w:p w:rsidRDefault="00430BA0" w:rsidP="00430BA0" w:rsidR="00430BA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1. siječnja 2018. imao neizvršene osnove za plaćanje u neprekinutom razdoblju od 120 dana u ukupnom iznosu 9.486,10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 xml:space="preserve">, što je utvrđeno uvidom u zahtjev Financijske agencije i izvadak iz sudskog registra za dužnika (listovi </w:t>
      </w:r>
      <w:r w:rsidR="008643F4">
        <w:t>1</w:t>
      </w:r>
      <w:r>
        <w:t>-3 spisa)</w:t>
      </w:r>
      <w:r>
        <w:rPr>
          <w:rFonts w:eastAsiaTheme="minorHAnsi"/>
          <w:lang w:eastAsia="en-US"/>
        </w:rPr>
        <w:t>, sud je, sukladno čl. 430. SZ-a, 7. veljače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St-8/2018-3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30BA0" w:rsidP="00430BA0" w:rsidR="00430BA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30BA0" w:rsidP="00430BA0" w:rsidR="00430BA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30BA0" w:rsidP="00430BA0" w:rsidR="00430BA0" w:rsidRPr="005D578C">
      <w:pPr>
        <w:rPr>
          <w:rFonts w:cs="Times New Roman" w:eastAsia="Times New Roman"/>
          <w:szCs w:val="24"/>
        </w:rPr>
      </w:pPr>
    </w:p>
    <w:p w:rsidRDefault="00430BA0" w:rsidP="00430BA0" w:rsidR="00430B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63313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travnja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30BA0" w:rsidP="00430BA0" w:rsidR="00430BA0">
      <w:pPr>
        <w:rPr>
          <w:rFonts w:cs="Times New Roman" w:eastAsia="Times New Roman"/>
          <w:szCs w:val="24"/>
        </w:rPr>
      </w:pPr>
    </w:p>
    <w:p w:rsidRDefault="00430BA0" w:rsidP="00430BA0" w:rsidR="00430BA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30BA0" w:rsidP="00430BA0" w:rsidR="00430BA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A73DB9">
        <w:rPr>
          <w:rFonts w:cs="Times New Roman" w:eastAsia="Times New Roman"/>
          <w:szCs w:val="24"/>
        </w:rPr>
        <w:t xml:space="preserve">, v. r. </w:t>
      </w:r>
    </w:p>
    <w:p w:rsidRDefault="00430BA0" w:rsidP="00430BA0" w:rsidR="00430BA0">
      <w:pPr>
        <w:jc w:val="left"/>
        <w:rPr>
          <w:rFonts w:cs="Times New Roman" w:eastAsia="Times New Roman"/>
          <w:szCs w:val="24"/>
        </w:rPr>
      </w:pPr>
    </w:p>
    <w:p w:rsidRDefault="00430BA0" w:rsidP="00430BA0" w:rsidR="00430BA0" w:rsidRPr="005D578C">
      <w:pPr>
        <w:jc w:val="left"/>
        <w:rPr>
          <w:rFonts w:cs="Times New Roman" w:eastAsia="Times New Roman"/>
          <w:szCs w:val="24"/>
        </w:rPr>
      </w:pPr>
    </w:p>
    <w:p w:rsidRDefault="00430BA0" w:rsidP="00430BA0" w:rsidR="00430BA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30BA0" w:rsidP="00430BA0" w:rsidR="00430BA0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30BA0" w:rsidP="00430BA0" w:rsidR="00430B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30BA0" w:rsidP="00430BA0" w:rsidR="00430BA0">
      <w:pPr>
        <w:rPr>
          <w:rFonts w:cs="Times New Roman" w:eastAsia="Times New Roman"/>
          <w:szCs w:val="24"/>
        </w:rPr>
      </w:pPr>
    </w:p>
    <w:p w:rsidRDefault="00430BA0" w:rsidP="00430BA0" w:rsidR="00430BA0" w:rsidRPr="005D578C">
      <w:pPr>
        <w:rPr>
          <w:rFonts w:cs="Times New Roman" w:eastAsia="Times New Roman"/>
          <w:szCs w:val="24"/>
        </w:rPr>
      </w:pPr>
    </w:p>
    <w:p w:rsidRDefault="00430BA0" w:rsidP="00430BA0" w:rsidR="00430BA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30BA0" w:rsidP="00430BA0" w:rsidR="00430B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30BA0" w:rsidP="00430BA0" w:rsidR="00430B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BI MOTO d. o. o. Pula, Kukuljevićeva ulica 2</w:t>
      </w:r>
      <w:r>
        <w:rPr>
          <w:rFonts w:cs="Times New Roman" w:eastAsia="Times New Roman"/>
        </w:rPr>
        <w:t>,</w:t>
      </w:r>
    </w:p>
    <w:p w:rsidRDefault="00430BA0" w:rsidP="00430BA0" w:rsidR="00430BA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430BA0" w:rsidP="00430BA0" w:rsidR="00430B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30BA0" w:rsidP="00430BA0" w:rsidR="00430BA0" w:rsidRPr="009422EB">
      <w:pPr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5. stečajni upravitelj </w:t>
      </w:r>
      <w:r w:rsidR="009422EB" w:rsidRPr="009422EB">
        <w:t xml:space="preserve">Slaven Gavrić iz Rijeke, Zagrebačka 18, </w:t>
      </w:r>
    </w:p>
    <w:p w:rsidRDefault="00430BA0" w:rsidP="00430BA0" w:rsidR="00430BA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30BA0" w:rsidP="00430BA0" w:rsidR="00430B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30BA0" w:rsidP="00430BA0" w:rsidR="00430B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30BA0" w:rsidP="00430BA0" w:rsidR="00430BA0"/>
    <w:p w:rsidRDefault="00430BA0" w:rsidP="00430BA0" w:rsidR="00430BA0"/>
    <w:p w:rsidRDefault="00430BA0" w:rsidP="00430BA0" w:rsidR="00430BA0"/>
    <w:p w:rsidRDefault="00430BA0" w:rsidP="00430BA0" w:rsidR="00430BA0"/>
    <w:p w:rsidRDefault="00430BA0" w:rsidP="00430BA0" w:rsidR="00430BA0"/>
    <w:p w:rsidRDefault="00430BA0" w:rsidP="00430BA0" w:rsidR="00430BA0"/>
    <w:p w:rsidRDefault="00430BA0" w:rsidP="00430BA0" w:rsidR="00430BA0"/>
    <w:p w:rsidRDefault="00430BA0" w:rsidP="00430BA0" w:rsidR="00430BA0"/>
    <w:p w:rsidRDefault="00A73DB9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BA0" w:rsidP="00430BA0" w:rsidR="00430BA0">
      <w:r>
        <w:separator/>
      </w:r>
    </w:p>
  </w:endnote>
  <w:endnote w:id="0" w:type="continuationSeparator">
    <w:p w:rsidRDefault="00430BA0" w:rsidP="00430BA0" w:rsidR="00430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BA0" w:rsidP="00430BA0" w:rsidR="00430BA0">
      <w:r>
        <w:separator/>
      </w:r>
    </w:p>
  </w:footnote>
  <w:footnote w:id="0" w:type="continuationSeparator">
    <w:p w:rsidRDefault="00430BA0" w:rsidP="00430BA0" w:rsidR="00430B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BA0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73DB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St-8/2018-4</w:t>
    </w:r>
  </w:p>
  <w:p w:rsidRDefault="00A73DB9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BA0" w:rsidP="00C011A6" w:rsidR="00C011A6" w:rsidRPr="00970AE0">
    <w:pPr>
      <w:pStyle w:val="Zaglavlje"/>
      <w:jc w:val="right"/>
    </w:pPr>
    <w:r>
      <w:rPr>
        <w:szCs w:val="24"/>
      </w:rPr>
      <w:t>11 St-8/2018-4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66E"/>
    <w:rsid w:val="00430BA0"/>
    <w:rsid w:val="0047136B"/>
    <w:rsid w:val="00561B59"/>
    <w:rsid w:val="00863313"/>
    <w:rsid w:val="008643F4"/>
    <w:rsid w:val="009422EB"/>
    <w:rsid w:val="00A73DB9"/>
    <w:rsid w:val="00BC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BA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0BA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30BA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0B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0BA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0B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0BA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DB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73DB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73D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73D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0BA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0BA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30BA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0B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0BA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0B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0BA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DB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3DB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3D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3D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 MOTO d.o.o. PULA</izvorni_sadrzaj>
    <derivirana_varijabla naziv="DomainObject.Predmet.ProtustrankaFormated_1">  BI MOTO d.o.o. PULA</derivirana_varijabla>
  </DomainObject.Predmet.ProtustrankaFormated>
  <DomainObject.Predmet.ProtustrankaFormatedOIB>
    <izvorni_sadrzaj>  BI MOTO d.o.o. PULA, OIB 13800559705</izvorni_sadrzaj>
    <derivirana_varijabla naziv="DomainObject.Predmet.ProtustrankaFormatedOIB_1">  BI MOTO d.o.o. PULA, OIB 13800559705</derivirana_varijabla>
  </DomainObject.Predmet.ProtustrankaFormatedOIB>
  <DomainObject.Predmet.ProtustrankaFormatedWithAdress>
    <izvorni_sadrzaj> BI MOTO d.o.o. PULA, Kukuljevićeva ulica 2, 52100 Pula</izvorni_sadrzaj>
    <derivirana_varijabla naziv="DomainObject.Predmet.ProtustrankaFormatedWithAdress_1"> BI MOTO d.o.o. PULA, Kukuljevićeva ulica 2, 52100 Pula</derivirana_varijabla>
  </DomainObject.Predmet.ProtustrankaFormatedWithAdress>
  <DomainObject.Predmet.ProtustrankaFormatedWithAdressOIB>
    <izvorni_sadrzaj> BI MOTO d.o.o. PULA, OIB 13800559705, Kukuljevićeva ulica 2, 52100 Pula</izvorni_sadrzaj>
    <derivirana_varijabla naziv="DomainObject.Predmet.ProtustrankaFormatedWithAdressOIB_1"> BI MOTO d.o.o. PULA, OIB 13800559705, Kukuljevićeva ulica 2, 52100 Pula</derivirana_varijabla>
  </DomainObject.Predmet.ProtustrankaFormatedWithAdressOIB>
  <DomainObject.Predmet.ProtustrankaWithAdress>
    <izvorni_sadrzaj>BI MOTO d.o.o. PULA Kukuljevićeva ulica 2, 52100 Pula</izvorni_sadrzaj>
    <derivirana_varijabla naziv="DomainObject.Predmet.ProtustrankaWithAdress_1">BI MOTO d.o.o. PULA Kukuljevićeva ulica 2, 52100 Pula</derivirana_varijabla>
  </DomainObject.Predmet.ProtustrankaWithAdress>
  <DomainObject.Predmet.ProtustrankaWithAdressOIB>
    <izvorni_sadrzaj>BI MOTO d.o.o. PULA, OIB 13800559705, Kukuljevićeva ulica 2, 52100 Pula</izvorni_sadrzaj>
    <derivirana_varijabla naziv="DomainObject.Predmet.ProtustrankaWithAdressOIB_1">BI MOTO d.o.o. PULA, OIB 13800559705, Kukuljevićeva ulica 2, 52100 Pula</derivirana_varijabla>
  </DomainObject.Predmet.ProtustrankaWithAdressOIB>
  <DomainObject.Predmet.ProtustrankaNazivFormated>
    <izvorni_sadrzaj>BI MOTO d.o.o. PULA</izvorni_sadrzaj>
    <derivirana_varijabla naziv="DomainObject.Predmet.ProtustrankaNazivFormated_1">BI MOTO d.o.o. PULA</derivirana_varijabla>
  </DomainObject.Predmet.ProtustrankaNazivFormated>
  <DomainObject.Predmet.ProtustrankaNazivFormatedOIB>
    <izvorni_sadrzaj>BI MOTO d.o.o. PULA, OIB 13800559705</izvorni_sadrzaj>
    <derivirana_varijabla naziv="DomainObject.Predmet.ProtustrankaNazivFormatedOIB_1">BI MOTO d.o.o. PULA, OIB 13800559705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9486.10</izvorni_sadrzaj>
    <derivirana_varijabla naziv="DomainObject.Predmet.TrenutnaVrijednost_1">9486.10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 MOTO d.o.o. PULA</item>
    </izvorni_sadrzaj>
    <derivirana_varijabla naziv="DomainObject.Predmet.ProtuStrankaListFormated_1">
      <item>BI MOTO d.o.o. PULA</item>
    </derivirana_varijabla>
  </DomainObject.Predmet.ProtuStrankaListFormated>
  <DomainObject.Predmet.ProtuStrankaListFormatedOIB>
    <izvorni_sadrzaj>
      <item>BI MOTO d.o.o. PULA, OIB 13800559705</item>
    </izvorni_sadrzaj>
    <derivirana_varijabla naziv="DomainObject.Predmet.ProtuStrankaListFormatedOIB_1">
      <item>BI MOTO d.o.o. PULA, OIB 13800559705</item>
    </derivirana_varijabla>
  </DomainObject.Predmet.ProtuStrankaListFormatedOIB>
  <DomainObject.Predmet.ProtuStrankaListFormatedWithAdress>
    <izvorni_sadrzaj>
      <item>BI MOTO d.o.o. PULA, Kukuljevićeva ulica 2, 52100 Pula</item>
    </izvorni_sadrzaj>
    <derivirana_varijabla naziv="DomainObject.Predmet.ProtuStrankaListFormatedWithAdress_1">
      <item>BI MOTO d.o.o. PULA, Kukuljevićeva ulica 2, 52100 Pula</item>
    </derivirana_varijabla>
  </DomainObject.Predmet.ProtuStrankaListFormatedWithAdress>
  <DomainObject.Predmet.ProtuStrankaListFormatedWithAdressOIB>
    <izvorni_sadrzaj>
      <item>BI MOTO d.o.o. PULA, OIB 13800559705, Kukuljevićeva ulica 2, 52100 Pula</item>
    </izvorni_sadrzaj>
    <derivirana_varijabla naziv="DomainObject.Predmet.ProtuStrankaListFormatedWithAdressOIB_1">
      <item>BI MOTO d.o.o. PULA, OIB 13800559705, Kukuljevićeva ulica 2, 52100 Pula</item>
    </derivirana_varijabla>
  </DomainObject.Predmet.ProtuStrankaListFormatedWithAdressOIB>
  <DomainObject.Predmet.ProtuStrankaListNazivFormated>
    <izvorni_sadrzaj>
      <item>BI MOTO d.o.o. PULA</item>
    </izvorni_sadrzaj>
    <derivirana_varijabla naziv="DomainObject.Predmet.ProtuStrankaListNazivFormated_1">
      <item>BI MOTO d.o.o. PULA</item>
    </derivirana_varijabla>
  </DomainObject.Predmet.ProtuStrankaListNazivFormated>
  <DomainObject.Predmet.ProtuStrankaListNazivFormatedOIB>
    <izvorni_sadrzaj>
      <item>BI MOTO d.o.o. PULA, OIB 13800559705</item>
    </izvorni_sadrzaj>
    <derivirana_varijabla naziv="DomainObject.Predmet.ProtuStrankaListNazivFormatedOIB_1">
      <item>BI MOTO d.o.o. PULA, OIB 13800559705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 MOTO d.o.o. PULA</izvorni_sadrzaj>
    <derivirana_varijabla naziv="DomainObject.Predmet.ProtustrankaIDrugi_1">BI MOTO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BI MOTO d.o.o. PULA, OIB 13800559705, Kukuljevićeva ulica 2, 52100 Pula</izvorni_sadrzaj>
    <derivirana_varijabla naziv="DomainObject.Predmet.ProtustrankaIDrugiAdressOIB_1">BI MOTO d.o.o. PULA, OIB 13800559705, Kukuljevićeva ulica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 MOTO d.o.o. PULA</item>
    </izvorni_sadrzaj>
    <derivirana_varijabla naziv="DomainObject.Predmet.SudioniciListNaziv_1">
      <item>FINANCIJSKA AGENCIJA, RC RIJEKA, PODRUŽNICA PULA, PULA</item>
      <item>BI MOTO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BI MOTO d.o.o. PULA, OIB 13800559705, Kukuljevićeva ulica 2,52100 Pula</item>
    </izvorni_sadrzaj>
    <derivirana_varijabla naziv="DomainObject.Predmet.SudioniciListAdressOIB_1">
      <item>FINANCIJSKA AGENCIJA, RC RIJEKA, PODRUŽNICA PULA, PULA, OIB 85821130368, F. Kurelca 8,51000 Rijeka</item>
      <item>BI MOTO d.o.o. PULA, OIB 13800559705, Kukuljevićeva ulica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13800559705</item>
    </izvorni_sadrzaj>
    <derivirana_varijabla naziv="DomainObject.Predmet.SudioniciListNazivOIB_1">
      <item>, OIB 85821130368</item>
      <item>, OIB 13800559705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3604</properties:Characters>
  <properties:Lines>91</properties:Lines>
  <properties:Paragraphs>31</properties:Paragraphs>
  <properties:TotalTime>12</properties:TotalTime>
  <properties:ScaleCrop>false</properties:ScaleCrop>
  <properties:LinksUpToDate>false</properties:LinksUpToDate>
  <properties:CharactersWithSpaces>4317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2018-04-17T11:13:00Z</dcterms:created>
  <dc:creator>Morena Brajuha</dc:creator>
  <dc:description/>
  <cp:keywords/>
  <cp:lastModifiedBy>Morena Brajuha</cp:lastModifiedBy>
  <cp:lastPrinted>2018-04-23T09:37:00Z</cp:lastPrinted>
  <dcterms:modified xmlns:xsi="http://www.w3.org/2001/XMLSchema-instance" xsi:type="dcterms:W3CDTF">2018-04-23T09:37:00Z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(St-8-18 Bi moto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