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1b02" w14:paraId="6271b02" w:rsidRDefault="00611069" w:rsidP="00611069" w:rsidR="00611069" w:rsidRPr="000374E0">
      <w:pPr>
        <w:ind w:firstLine="426"/>
        <w15:collapsed w:val="false"/>
      </w:pPr>
      <w:bookmarkStart w:name="_GoBack" w:id="0"/>
      <w:bookmarkEnd w:id="0"/>
      <w:r w:rsidRPr="000374E0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 xml:space="preserve"> </w:t>
      </w:r>
      <w:r w:rsidR="00611069" w:rsidRPr="000374E0">
        <w:rPr>
          <w:lang w:val="hr-HR"/>
        </w:rPr>
        <w:t xml:space="preserve">  </w:t>
      </w:r>
      <w:r w:rsidRPr="000374E0">
        <w:rPr>
          <w:lang w:val="hr-HR"/>
        </w:rPr>
        <w:t xml:space="preserve"> Republika Hrvatska</w:t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>Trgovački sud u Zagrebu</w:t>
      </w:r>
    </w:p>
    <w:p w:rsidRDefault="00E658A1" w:rsidP="00AA4FDE" w:rsidR="00E658A1" w:rsidRPr="000374E0">
      <w:pPr>
        <w:rPr>
          <w:lang w:val="hr-HR"/>
        </w:rPr>
      </w:pPr>
      <w:r w:rsidRPr="000374E0">
        <w:rPr>
          <w:lang w:val="hr-HR"/>
        </w:rPr>
        <w:t xml:space="preserve">  Zagreb, Amruševa 2/II</w:t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99225A" w:rsidRPr="000374E0">
        <w:rPr>
          <w:lang w:val="hr-HR"/>
        </w:rPr>
        <w:t>66</w:t>
      </w:r>
      <w:r w:rsidRPr="000374E0">
        <w:rPr>
          <w:lang w:val="hr-HR"/>
        </w:rPr>
        <w:t xml:space="preserve"> St-</w:t>
      </w:r>
      <w:r w:rsidR="00095711" w:rsidRPr="000374E0">
        <w:rPr>
          <w:lang w:val="hr-HR"/>
        </w:rPr>
        <w:t>203</w:t>
      </w:r>
      <w:r w:rsidR="00AC7829" w:rsidRPr="000374E0">
        <w:rPr>
          <w:lang w:val="hr-HR"/>
        </w:rPr>
        <w:t>0</w:t>
      </w:r>
      <w:r w:rsidR="00CB0C73" w:rsidRPr="000374E0">
        <w:rPr>
          <w:lang w:val="hr-HR"/>
        </w:rPr>
        <w:t>/13</w:t>
      </w:r>
    </w:p>
    <w:p w:rsidRDefault="00611069" w:rsidP="00335AF5" w:rsidR="00611069" w:rsidRPr="000374E0"/>
    <w:p w:rsidRDefault="00611069" w:rsidP="000374E0" w:rsidR="00E658A1" w:rsidRPr="000374E0">
      <w:pPr>
        <w:jc w:val="center"/>
      </w:pPr>
      <w:r w:rsidRPr="000374E0">
        <w:t>R E P U B L I K A   H R V A T S K A</w:t>
      </w:r>
    </w:p>
    <w:p w:rsidRDefault="00E658A1" w:rsidP="000374E0" w:rsidR="00AA4FDE" w:rsidRPr="000374E0">
      <w:pPr>
        <w:jc w:val="center"/>
        <w:rPr>
          <w:bCs/>
          <w:lang w:val="hr-HR"/>
        </w:rPr>
      </w:pPr>
      <w:r w:rsidRPr="000374E0">
        <w:rPr>
          <w:bCs/>
          <w:lang w:val="hr-HR"/>
        </w:rPr>
        <w:t>R J E Š E N J E</w:t>
      </w:r>
    </w:p>
    <w:p w:rsidRDefault="00AA4FDE" w:rsidP="00E658A1" w:rsidR="00AA4FDE" w:rsidRPr="000374E0">
      <w:pPr>
        <w:pStyle w:val="Tijeloteksta"/>
      </w:pPr>
    </w:p>
    <w:p w:rsidRDefault="00E658A1" w:rsidP="00E658A1" w:rsidR="00E658A1" w:rsidRPr="000374E0">
      <w:pPr>
        <w:pStyle w:val="Tijeloteksta"/>
      </w:pPr>
      <w:r w:rsidRPr="000374E0">
        <w:tab/>
      </w:r>
      <w:r w:rsidR="0099225A" w:rsidRPr="000374E0">
        <w:t>Trgovački sud u Zagrebu po sucu pojedincu Mislavu Kolakušiću, kao stečajnom sucu u stečajnom postupku nad</w:t>
      </w:r>
      <w:r w:rsidR="00F416ED" w:rsidRPr="000374E0">
        <w:t xml:space="preserve"> </w:t>
      </w:r>
      <w:r w:rsidR="00AC7829" w:rsidRPr="000374E0">
        <w:t>TROKUT drvna industrija d.d., u stečaju, Novska, Kolodvorska 14, MBS: 080129851, OIB:55666579940</w:t>
      </w:r>
      <w:r w:rsidR="000D39DA" w:rsidRPr="000374E0">
        <w:t xml:space="preserve">, </w:t>
      </w:r>
      <w:r w:rsidR="002575B9" w:rsidRPr="000374E0">
        <w:t>8</w:t>
      </w:r>
      <w:r w:rsidR="0095172E" w:rsidRPr="000374E0">
        <w:t>.</w:t>
      </w:r>
      <w:r w:rsidRPr="000374E0">
        <w:t xml:space="preserve"> </w:t>
      </w:r>
      <w:r w:rsidR="002575B9" w:rsidRPr="000374E0">
        <w:t>ožujka</w:t>
      </w:r>
      <w:r w:rsidRPr="000374E0">
        <w:t xml:space="preserve"> 201</w:t>
      </w:r>
      <w:r w:rsidR="00AC7829" w:rsidRPr="000374E0">
        <w:t>7</w:t>
      </w:r>
      <w:r w:rsidRPr="000374E0">
        <w:t>.</w:t>
      </w:r>
    </w:p>
    <w:p w:rsidRDefault="00E658A1" w:rsidP="00E658A1" w:rsidR="00E658A1" w:rsidRPr="000374E0">
      <w:pPr>
        <w:pStyle w:val="Tijeloteksta"/>
        <w:rPr>
          <w:b/>
          <w:bCs/>
        </w:rPr>
      </w:pP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r i j e š i o   j e</w:t>
      </w:r>
    </w:p>
    <w:p w:rsidRDefault="00C93042" w:rsidP="00C93042" w:rsidR="00C93042" w:rsidRPr="000374E0">
      <w:pPr>
        <w:pStyle w:val="Tijeloteksta"/>
        <w:rPr>
          <w:b/>
          <w:bCs/>
        </w:rPr>
      </w:pPr>
    </w:p>
    <w:p w:rsidRDefault="00E341B6" w:rsidP="00C93042" w:rsidR="00F416ED" w:rsidRPr="000374E0">
      <w:pPr>
        <w:pStyle w:val="Tijeloteksta"/>
        <w:ind w:firstLine="720"/>
      </w:pPr>
      <w:r w:rsidRPr="000374E0">
        <w:t>I</w:t>
      </w:r>
      <w:r w:rsidRPr="000374E0">
        <w:tab/>
      </w:r>
      <w:r w:rsidR="00E658A1" w:rsidRPr="000374E0">
        <w:t xml:space="preserve">Zaključuje se stečajni postupak nad dužnikom </w:t>
      </w:r>
      <w:r w:rsidR="00C93042" w:rsidRPr="000374E0">
        <w:t xml:space="preserve">stečajnom </w:t>
      </w:r>
      <w:r w:rsidR="00AC7829" w:rsidRPr="000374E0">
        <w:t>TROKUT drvna industrija d.d., u stečaju,  Novska, Kolodvorska 14, MBS: 080129851, OIB:55666579940</w:t>
      </w:r>
      <w:r w:rsidR="00F416ED" w:rsidRPr="000374E0">
        <w:t>.</w:t>
      </w:r>
    </w:p>
    <w:p w:rsidRDefault="00E341B6" w:rsidP="00C93042" w:rsidR="00E341B6" w:rsidRPr="000374E0">
      <w:pPr>
        <w:pStyle w:val="Tijeloteksta"/>
        <w:ind w:firstLine="720"/>
      </w:pPr>
      <w:r w:rsidRPr="000374E0">
        <w:t>II</w:t>
      </w:r>
      <w:r w:rsidRPr="000374E0">
        <w:tab/>
        <w:t xml:space="preserve">Ovo rješenje će se objaviti </w:t>
      </w:r>
      <w:r w:rsidR="00AC7829" w:rsidRPr="000374E0">
        <w:t xml:space="preserve">na e-oglasna ploča suda </w:t>
      </w:r>
      <w:r w:rsidRPr="000374E0">
        <w:t>i dostaviti sudskom registru radi brisanja dužnika iz sudskog registra po pravomoćnosti ovog rješenja.</w:t>
      </w:r>
    </w:p>
    <w:p w:rsidRDefault="00E341B6" w:rsidP="00C93042" w:rsidR="00E341B6" w:rsidRPr="000374E0">
      <w:pPr>
        <w:pStyle w:val="Tijeloteksta"/>
        <w:ind w:firstLine="720"/>
      </w:pPr>
      <w:r w:rsidRPr="000374E0">
        <w:t>III</w:t>
      </w:r>
      <w:r w:rsidRPr="000374E0">
        <w:tab/>
        <w:t xml:space="preserve">Ovlašćuje se stečajni upravitelj </w:t>
      </w:r>
      <w:r w:rsidR="00AC7829" w:rsidRPr="000374E0">
        <w:t>BRANKA MALBAŠIĆ, Kutina, Kolodvorska 2, (adresa za prijem pismena Zagreb, Tina Ujevića 13) OIB:93517569919</w:t>
      </w:r>
      <w:r w:rsidRPr="000374E0">
        <w:t>, zastupati stečajnu masu, te pokrenuti i voditi u ime stečajne mase postupke radi prikupljanja imovine koja ulazi u stečajnu masu.</w:t>
      </w:r>
    </w:p>
    <w:p w:rsidRDefault="00AA4FDE" w:rsidP="00AA4FDE" w:rsidR="00AA4FDE" w:rsidRPr="000374E0">
      <w:pPr>
        <w:pStyle w:val="Tijeloteksta"/>
      </w:pP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Obrazloženje</w:t>
      </w:r>
    </w:p>
    <w:p w:rsidRDefault="00AA4FDE" w:rsidP="00E658A1" w:rsidR="00AA4FDE" w:rsidRPr="000374E0">
      <w:pPr>
        <w:pStyle w:val="Tijeloteksta"/>
        <w:jc w:val="center"/>
        <w:rPr>
          <w:bCs/>
        </w:rPr>
      </w:pPr>
    </w:p>
    <w:p w:rsidRDefault="00E658A1" w:rsidP="00E658A1" w:rsidR="002575B9" w:rsidRPr="000374E0">
      <w:pPr>
        <w:pStyle w:val="Tijeloteksta"/>
        <w:rPr>
          <w:bCs/>
        </w:rPr>
      </w:pPr>
      <w:r w:rsidRPr="000374E0">
        <w:rPr>
          <w:bCs/>
        </w:rPr>
        <w:tab/>
        <w:t>Na završnom ročištu vjero</w:t>
      </w:r>
      <w:r w:rsidR="005A3297" w:rsidRPr="000374E0">
        <w:rPr>
          <w:bCs/>
        </w:rPr>
        <w:t xml:space="preserve">vnika od </w:t>
      </w:r>
      <w:r w:rsidR="00AC7829" w:rsidRPr="000374E0">
        <w:rPr>
          <w:bCs/>
        </w:rPr>
        <w:t>22</w:t>
      </w:r>
      <w:r w:rsidR="0099225A" w:rsidRPr="000374E0">
        <w:rPr>
          <w:bCs/>
        </w:rPr>
        <w:t xml:space="preserve">. </w:t>
      </w:r>
      <w:r w:rsidR="00AC7829" w:rsidRPr="000374E0">
        <w:rPr>
          <w:bCs/>
        </w:rPr>
        <w:t>veljače</w:t>
      </w:r>
      <w:r w:rsidR="0099225A" w:rsidRPr="000374E0">
        <w:rPr>
          <w:bCs/>
        </w:rPr>
        <w:t xml:space="preserve"> 201</w:t>
      </w:r>
      <w:r w:rsidR="00AC7829" w:rsidRPr="000374E0">
        <w:rPr>
          <w:bCs/>
        </w:rPr>
        <w:t>7</w:t>
      </w:r>
      <w:r w:rsidR="0099225A" w:rsidRPr="000374E0">
        <w:rPr>
          <w:bCs/>
        </w:rPr>
        <w:t>.</w:t>
      </w:r>
      <w:r w:rsidRPr="000374E0">
        <w:rPr>
          <w:bCs/>
        </w:rPr>
        <w:t>, stečajni upravitelj podni</w:t>
      </w:r>
      <w:r w:rsidR="002575B9" w:rsidRPr="000374E0">
        <w:rPr>
          <w:bCs/>
        </w:rPr>
        <w:t>o je vjerovnicima  završno izvješće i završni račun.</w:t>
      </w:r>
    </w:p>
    <w:p w:rsidRDefault="00E658A1" w:rsidP="00E658A1" w:rsidR="00E658A1" w:rsidRPr="000374E0">
      <w:pPr>
        <w:pStyle w:val="Tijeloteksta"/>
        <w:rPr>
          <w:bCs/>
        </w:rPr>
      </w:pPr>
      <w:r w:rsidRPr="000374E0">
        <w:rPr>
          <w:bCs/>
        </w:rPr>
        <w:tab/>
        <w:t>Na ročištu nije bilo prigovora na završni popis na koji je stečajni sudac dao suglasnost</w:t>
      </w:r>
      <w:r w:rsidR="002575B9" w:rsidRPr="000374E0">
        <w:rPr>
          <w:bCs/>
        </w:rPr>
        <w:t xml:space="preserve"> te su</w:t>
      </w:r>
      <w:r w:rsidR="002575B9" w:rsidRPr="000374E0">
        <w:t xml:space="preserve"> v</w:t>
      </w:r>
      <w:r w:rsidR="002575B9" w:rsidRPr="000374E0">
        <w:rPr>
          <w:bCs/>
        </w:rPr>
        <w:t>jerovnici prihvatili završno izvješće i račun stečajnog upravitelja.</w:t>
      </w:r>
    </w:p>
    <w:p w:rsidRDefault="002575B9" w:rsidP="002575B9" w:rsidR="002575B9" w:rsidRPr="000374E0">
      <w:pPr>
        <w:pStyle w:val="Tijeloteksta"/>
        <w:ind w:firstLine="720"/>
        <w:rPr>
          <w:bCs/>
        </w:rPr>
      </w:pPr>
      <w:r w:rsidRPr="000374E0">
        <w:rPr>
          <w:bCs/>
        </w:rPr>
        <w:t>Stečajni upravitelj je podneskom od 6. ožujka 2017. izvijestio Sud da je izvršena isplata prema završnoj diobi.</w:t>
      </w:r>
    </w:p>
    <w:p w:rsidRDefault="00162831" w:rsidP="00E658A1" w:rsidR="00E658A1" w:rsidRPr="000374E0">
      <w:pPr>
        <w:pStyle w:val="Tijeloteksta"/>
        <w:rPr>
          <w:bCs/>
        </w:rPr>
      </w:pPr>
      <w:r w:rsidRPr="000374E0">
        <w:rPr>
          <w:bCs/>
        </w:rPr>
        <w:tab/>
      </w:r>
      <w:r w:rsidR="00E658A1" w:rsidRPr="000374E0">
        <w:rPr>
          <w:bCs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0374E0">
          <w:rPr>
            <w:bCs/>
          </w:rPr>
          <w:t>196. st</w:t>
        </w:r>
      </w:smartTag>
      <w:r w:rsidR="00E658A1" w:rsidRPr="000374E0">
        <w:rPr>
          <w:bCs/>
        </w:rPr>
        <w:t>. 1. Stečajnog zakona</w:t>
      </w:r>
      <w:r w:rsidRPr="000374E0">
        <w:rPr>
          <w:bCs/>
        </w:rPr>
        <w:t xml:space="preserve"> (NN 44/96, 29/99, 129/00, 123/03, 82/06, 116/10</w:t>
      </w:r>
      <w:r w:rsidR="001F4C2D" w:rsidRPr="000374E0">
        <w:rPr>
          <w:bCs/>
        </w:rPr>
        <w:t>, 25/12</w:t>
      </w:r>
      <w:r w:rsidR="002575B9" w:rsidRPr="000374E0">
        <w:rPr>
          <w:bCs/>
        </w:rPr>
        <w:t xml:space="preserve"> i</w:t>
      </w:r>
      <w:r w:rsidR="001F4C2D" w:rsidRPr="000374E0">
        <w:rPr>
          <w:bCs/>
        </w:rPr>
        <w:t xml:space="preserve"> 133/12</w:t>
      </w:r>
      <w:r w:rsidRPr="000374E0">
        <w:rPr>
          <w:bCs/>
        </w:rPr>
        <w:t>).</w:t>
      </w: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U Z</w:t>
      </w:r>
      <w:r w:rsidR="00162831" w:rsidRPr="000374E0">
        <w:rPr>
          <w:bCs/>
        </w:rPr>
        <w:t xml:space="preserve">agrebu </w:t>
      </w:r>
      <w:r w:rsidR="002575B9" w:rsidRPr="000374E0">
        <w:rPr>
          <w:bCs/>
        </w:rPr>
        <w:t>8</w:t>
      </w:r>
      <w:r w:rsidR="00BF04C2" w:rsidRPr="000374E0">
        <w:rPr>
          <w:bCs/>
        </w:rPr>
        <w:t xml:space="preserve">. </w:t>
      </w:r>
      <w:r w:rsidR="002575B9" w:rsidRPr="000374E0">
        <w:rPr>
          <w:bCs/>
        </w:rPr>
        <w:t>ožujka</w:t>
      </w:r>
      <w:r w:rsidR="00BF04C2" w:rsidRPr="000374E0">
        <w:rPr>
          <w:bCs/>
        </w:rPr>
        <w:t xml:space="preserve"> 201</w:t>
      </w:r>
      <w:r w:rsidR="00AC7829" w:rsidRPr="000374E0">
        <w:rPr>
          <w:bCs/>
        </w:rPr>
        <w:t>7</w:t>
      </w:r>
      <w:r w:rsidR="00BF04C2" w:rsidRPr="000374E0">
        <w:rPr>
          <w:bCs/>
        </w:rPr>
        <w:t>.</w:t>
      </w:r>
    </w:p>
    <w:p w:rsidRDefault="00E658A1" w:rsidP="00E658A1" w:rsidR="00E658A1" w:rsidRPr="000374E0">
      <w:pPr>
        <w:pStyle w:val="Tijeloteksta"/>
        <w:ind w:left="5760"/>
      </w:pPr>
    </w:p>
    <w:p w:rsidRDefault="00E658A1" w:rsidP="00E658A1" w:rsidR="00E658A1" w:rsidRPr="000374E0">
      <w:pPr>
        <w:pStyle w:val="Tijeloteksta"/>
        <w:ind w:left="5760"/>
      </w:pPr>
      <w:r w:rsidRPr="000374E0">
        <w:tab/>
      </w:r>
      <w:r w:rsidR="00AA4FDE" w:rsidRPr="000374E0">
        <w:tab/>
      </w:r>
      <w:r w:rsidRPr="000374E0">
        <w:t>SUDAC:</w:t>
      </w:r>
    </w:p>
    <w:p w:rsidRDefault="00E658A1" w:rsidP="00E658A1" w:rsidR="00E658A1" w:rsidRPr="000374E0">
      <w:pPr>
        <w:pStyle w:val="Tijeloteksta"/>
        <w:ind w:left="5760"/>
      </w:pPr>
      <w:r w:rsidRPr="000374E0">
        <w:t xml:space="preserve">    </w:t>
      </w:r>
      <w:r w:rsidR="00AA4FDE" w:rsidRPr="000374E0">
        <w:tab/>
        <w:t xml:space="preserve">   </w:t>
      </w:r>
      <w:r w:rsidRPr="000374E0">
        <w:t xml:space="preserve"> </w:t>
      </w:r>
      <w:r w:rsidR="00DE1B72" w:rsidRPr="000374E0">
        <w:t>Mislav Kolakušić</w:t>
      </w:r>
      <w:r w:rsidR="0030288C">
        <w:t xml:space="preserve"> v.r.</w:t>
      </w:r>
    </w:p>
    <w:p w:rsidRDefault="00E658A1" w:rsidP="00E658A1" w:rsidR="00E658A1" w:rsidRPr="000374E0">
      <w:pPr>
        <w:pStyle w:val="Tijeloteksta"/>
      </w:pPr>
      <w:r w:rsidRPr="000374E0">
        <w:t>Pouka o pravnom lijeku:</w:t>
      </w:r>
    </w:p>
    <w:p w:rsidRDefault="0030288C" w:rsidP="00E658A1" w:rsidR="00E658A1" w:rsidRPr="000374E0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0374E0">
        <w:rPr>
          <w:lang w:val="hr-HR"/>
        </w:rPr>
        <w:t>Protiv ovog rješenja dopuštena je žalba u roku 8 dana.</w:t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>Žalba se podnosi u dva primjerka ovom sudu za</w:t>
      </w:r>
      <w:r w:rsidR="00C93042" w:rsidRPr="000374E0">
        <w:rPr>
          <w:lang w:val="hr-HR"/>
        </w:rPr>
        <w:t xml:space="preserve"> </w:t>
      </w:r>
      <w:r w:rsidRPr="000374E0">
        <w:rPr>
          <w:lang w:val="hr-HR"/>
        </w:rPr>
        <w:t>Visoki trgovački sud Republike Hrvatsk</w:t>
      </w:r>
      <w:r w:rsidR="002575B9" w:rsidRPr="000374E0">
        <w:rPr>
          <w:lang w:val="hr-HR"/>
        </w:rPr>
        <w:t>e.</w:t>
      </w:r>
    </w:p>
    <w:p w:rsidRDefault="00611069" w:rsidP="00E658A1" w:rsidR="00611069" w:rsidRPr="000374E0">
      <w:pPr>
        <w:rPr>
          <w:lang w:val="hr-HR"/>
        </w:rPr>
      </w:pPr>
    </w:p>
    <w:p w:rsidRDefault="00E658A1" w:rsidP="0030288C" w:rsidR="00E658A1">
      <w:pPr>
        <w:rPr>
          <w:lang w:val="hr-HR"/>
        </w:rPr>
      </w:pPr>
    </w:p>
    <w:p w:rsidRDefault="0030288C" w:rsidP="007A1486" w:rsidR="0030288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30288C" w:rsidP="0030288C" w:rsidR="0030288C">
      <w:pPr>
        <w:ind w:left="720"/>
        <w:rPr>
          <w:lang w:val="hr-HR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0288C" w:rsidP="0030288C" w:rsidR="0030288C" w:rsidRPr="000374E0">
      <w:pPr>
        <w:rPr>
          <w:lang w:val="hr-HR"/>
        </w:rPr>
      </w:pPr>
    </w:p>
    <w:sectPr w:rsidR="0030288C" w:rsidRPr="000374E0">
      <w:pgSz w:code="9" w:h="16840" w:w="11907"/>
      <w:pgMar w:gutter="0" w:footer="1440" w:header="873" w:left="1077" w:bottom="1276" w:right="851" w:top="1418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374E0"/>
    <w:rsid w:val="00095711"/>
    <w:rsid w:val="000D39DA"/>
    <w:rsid w:val="00124CEF"/>
    <w:rsid w:val="00162831"/>
    <w:rsid w:val="001A759F"/>
    <w:rsid w:val="001F4C2D"/>
    <w:rsid w:val="00233891"/>
    <w:rsid w:val="002575B9"/>
    <w:rsid w:val="002E41FD"/>
    <w:rsid w:val="0030288C"/>
    <w:rsid w:val="00385868"/>
    <w:rsid w:val="00450C1E"/>
    <w:rsid w:val="00577C20"/>
    <w:rsid w:val="005A3297"/>
    <w:rsid w:val="005C68D0"/>
    <w:rsid w:val="005F5BE9"/>
    <w:rsid w:val="00611069"/>
    <w:rsid w:val="007319BD"/>
    <w:rsid w:val="00734CBF"/>
    <w:rsid w:val="00737139"/>
    <w:rsid w:val="008A286D"/>
    <w:rsid w:val="00935ABA"/>
    <w:rsid w:val="00947C00"/>
    <w:rsid w:val="0095172E"/>
    <w:rsid w:val="0099225A"/>
    <w:rsid w:val="009953CA"/>
    <w:rsid w:val="009A5EBB"/>
    <w:rsid w:val="00AA4FDE"/>
    <w:rsid w:val="00AC3D9E"/>
    <w:rsid w:val="00AC7829"/>
    <w:rsid w:val="00B23EE8"/>
    <w:rsid w:val="00B9311E"/>
    <w:rsid w:val="00BF04C2"/>
    <w:rsid w:val="00C00CB9"/>
    <w:rsid w:val="00C53578"/>
    <w:rsid w:val="00C80CFD"/>
    <w:rsid w:val="00C93042"/>
    <w:rsid w:val="00CB0C73"/>
    <w:rsid w:val="00DE1B72"/>
    <w:rsid w:val="00DE5AE8"/>
    <w:rsid w:val="00E341B6"/>
    <w:rsid w:val="00E658A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8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8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LIGNA d.o.o. za proizvodnju, preradu drva i trgovinu</izvorni_sadrzaj>
    <derivirana_varijabla naziv="DomainObject.Predmet.StrankaFormated_1">  FINA ZAGREB; LIGNA d.o.o. za proizvodnju, preradu drva i trgovinu</derivirana_varijabla>
  </DomainObject.Predmet.StrankaFormated>
  <DomainObject.Predmet.StrankaFormatedOIB>
    <izvorni_sadrzaj>  FINA ZAGREB, OIB 85821130368; LIGNA d.o.o. za proizvodnju, preradu drva i trgovinu, OIB 02473955757</izvorni_sadrzaj>
    <derivirana_varijabla naziv="DomainObject.Predmet.StrankaFormatedOIB_1">  FINA ZAGREB, OIB 85821130368; LIGNA d.o.o. za proizvodnju, preradu drva i trgovinu, OIB 02473955757</derivirana_varijabla>
  </DomainObject.Predmet.StrankaFormatedOIB>
  <DomainObject.Predmet.StrankaFormatedWithAdress>
    <izvorni_sadrzaj> FINA ZAGREB, ILICA 307, 10000 Zagreb; LIGNA d.o.o. za proizvodnju, preradu drva i trgovinu, Stupno 148/A, 44000 Sisak</izvorni_sadrzaj>
    <derivirana_varijabla naziv="DomainObject.Predmet.StrankaFormatedWithAdress_1"> FINA ZAGREB, ILICA 307, 10000 Zagreb; LIGNA d.o.o. za proizvodnju, preradu drva i trgovinu, Stupno 148/A, 44000 Sisak</derivirana_varijabla>
  </DomainObject.Predmet.StrankaFormatedWithAdress>
  <DomainObject.Predmet.StrankaFormatedWithAdressOIB>
    <izvorni_sadrzaj> FINA ZAGREB, OIB 85821130368, ILICA 307, 10000 Zagreb; LIGNA d.o.o. za proizvodnju, preradu drva i trgovinu, OIB 02473955757, Stupno 148/A, 44000 Sisak</izvorni_sadrzaj>
    <derivirana_varijabla naziv="DomainObject.Predmet.StrankaFormatedWithAdressOIB_1"> FINA ZAGREB, OIB 85821130368, ILICA 307, 10000 Zagreb; LIGNA d.o.o. za proizvodnju, preradu drva i trgovinu, OIB 02473955757, Stupno 148/A, 44000 Sisak</derivirana_varijabla>
  </DomainObject.Predmet.StrankaFormatedWithAdressOIB>
  <DomainObject.Predmet.StrankaWithAdress>
    <izvorni_sadrzaj>FINA ZAGREB ILICA 307,10000 Zagreb,LIGNA d.o.o. za proizvodnju, preradu drva i trgovinu Stupno 148/A,44000 Sisak</izvorni_sadrzaj>
    <derivirana_varijabla naziv="DomainObject.Predmet.StrankaWithAdress_1">FINA ZAGREB ILICA 307,10000 Zagreb,LIGNA d.o.o. za proizvodnju, preradu drva i trgovinu Stupno 148/A,44000 Sisak</derivirana_varijabla>
  </DomainObject.Predmet.StrankaWithAdress>
  <DomainObject.Predmet.StrankaWithAdressOIB>
    <izvorni_sadrzaj>FINA ZAGREB, OIB 85821130368, ILICA 307,10000 Zagreb,LIGNA d.o.o. za proizvodnju, preradu drva i trgovinu, OIB 02473955757, Stupno 148/A,44000 Sisak</izvorni_sadrzaj>
    <derivirana_varijabla naziv="DomainObject.Predmet.StrankaWithAdressOIB_1">FINA ZAGREB, OIB 85821130368, ILICA 307,10000 Zagreb,LIGNA d.o.o. za proizvodnju, preradu drva i trgovinu, OIB 02473955757, Stupno 148/A,44000 Sisak</derivirana_varijabla>
  </DomainObject.Predmet.StrankaWithAdressOIB>
  <DomainObject.Predmet.StrankaNazivFormated>
    <izvorni_sadrzaj>FINA ZAGREB,LIGNA d.o.o. za proizvodnju, preradu drva i trgovinu</izvorni_sadrzaj>
    <derivirana_varijabla naziv="DomainObject.Predmet.StrankaNazivFormated_1">FINA ZAGREB,LIGNA d.o.o. za proizvodnju, preradu drva i trgovinu</derivirana_varijabla>
  </DomainObject.Predmet.StrankaNazivFormated>
  <DomainObject.Predmet.StrankaNazivFormatedOIB>
    <izvorni_sadrzaj>FINA ZAGREB, OIB 85821130368,LIGNA d.o.o. za proizvodnju, preradu drva i trgovinu, OIB 02473955757</izvorni_sadrzaj>
    <derivirana_varijabla naziv="DomainObject.Predmet.StrankaNazivFormatedOIB_1">FINA ZAGREB, OIB 85821130368,LIGNA d.o.o. za proizvodnju, preradu drva i trgovinu, OIB 02473955757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LIGNA d.o.o. za proizvodnju, preradu drva i trgovinu</item>
    </izvorni_sadrzaj>
    <derivirana_varijabla naziv="DomainObject.Predmet.StrankaListFormated_1">
      <item>FINA ZAGREB</item>
      <item>LIGNA d.o.o. za proizvodnju, preradu drva i trgovinu</item>
    </derivirana_varijabla>
  </DomainObject.Predmet.StrankaListFormated>
  <DomainObject.Predmet.StrankaListFormatedOIB>
    <izvorni_sadrzaj>
      <item>FINA ZAGREB, OIB 85821130368</item>
      <item>LIGNA d.o.o. za proizvodnju, preradu drva i trgovinu, OIB 02473955757</item>
    </izvorni_sadrzaj>
    <derivirana_varijabla naziv="DomainObject.Predmet.StrankaListFormatedOIB_1">
      <item>FINA ZAGREB, OIB 85821130368</item>
      <item>LIGNA d.o.o. za proizvodnju, preradu drva i trgovinu, OIB 02473955757</item>
    </derivirana_varijabla>
  </DomainObject.Predmet.StrankaListFormatedOIB>
  <DomainObject.Predmet.StrankaListFormatedWithAdress>
    <izvorni_sadrzaj>
      <item>FINA ZAGREB, ILICA 307, 10000 Zagreb</item>
      <item>LIGNA d.o.o. za proizvodnju, preradu drva i trgovinu, Stupno 148/A, 44000 Sisak</item>
    </izvorni_sadrzaj>
    <derivirana_varijabla naziv="DomainObject.Predmet.StrankaListFormatedWithAdress_1">
      <item>FINA ZAGREB, ILICA 307, 10000 Zagreb</item>
      <item>LIGNA d.o.o. za proizvodnju, preradu drva i trgovinu, Stupno 148/A, 44000 Sisak</item>
    </derivirana_varijabla>
  </DomainObject.Predmet.StrankaListFormatedWithAdress>
  <DomainObject.Predmet.StrankaListFormatedWithAdressOIB>
    <izvorni_sadrzaj>
      <item>FINA ZAGREB, OIB 85821130368, ILICA 307, 10000 Zagreb</item>
      <item>LIGNA d.o.o. za proizvodnju, preradu drva i trgovinu, OIB 02473955757, Stupno 148/A, 44000 Sisak</item>
    </izvorni_sadrzaj>
    <derivirana_varijabla naziv="DomainObject.Predmet.StrankaListFormatedWithAdressOIB_1">
      <item>FINA ZAGREB, OIB 85821130368, ILICA 307, 10000 Zagreb</item>
      <item>LIGNA d.o.o. za proizvodnju, preradu drva i trgovinu, OIB 02473955757, Stupno 148/A, 44000 Sisak</item>
    </derivirana_varijabla>
  </DomainObject.Predmet.StrankaListFormatedWithAdressOIB>
  <DomainObject.Predmet.StrankaListNazivFormated>
    <izvorni_sadrzaj>
      <item>FINA ZAGREB</item>
      <item>LIGNA d.o.o. za proizvodnju, preradu drva i trgovinu</item>
    </izvorni_sadrzaj>
    <derivirana_varijabla naziv="DomainObject.Predmet.StrankaListNazivFormated_1">
      <item>FINA ZAGREB</item>
      <item>LIGNA d.o.o. za proizvodnju, preradu drva i trgovinu</item>
    </derivirana_varijabla>
  </DomainObject.Predmet.StrankaListNazivFormated>
  <DomainObject.Predmet.StrankaListNazivFormatedOIB>
    <izvorni_sadrzaj>
      <item>FINA ZAGREB, OIB 85821130368</item>
      <item>LIGNA d.o.o. za proizvodnju, preradu drva i trgovinu, OIB 02473955757</item>
    </izvorni_sadrzaj>
    <derivirana_varijabla naziv="DomainObject.Predmet.StrankaListNazivFormatedOIB_1">
      <item>FINA ZAGREB, OIB 85821130368</item>
      <item>LIGNA d.o.o. za proizvodnju, preradu drva i trgovinu, OIB 02473955757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  <item>LIGNA d.o.o. za proizvodnju, preradu drva i trgovinu</item>
    </izvorni_sadrzaj>
    <derivirana_varijabla naziv="DomainObject.Predmet.SudioniciListNaziv_1">
      <item>FINA ZAGREB</item>
      <item>TROKUT drvna industrija, dioničko društvo Novska</item>
      <item>Branka Malbašić</item>
      <item>LIGNA d.o.o. za proizvodnju, preradu drva i trgovinu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  <item>, OIB 02473955757</item>
    </izvorni_sadrzaj>
    <derivirana_varijabla naziv="DomainObject.Predmet.SudioniciListNazivOIB_1">
      <item>, OIB 85821130368</item>
      <item>, OIB 55666579940</item>
      <item>, OIB 93517569919</item>
      <item>, OIB 02473955757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1558</properties:Characters>
  <properties:Lines>44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2017-02-23T09:17:00Z</dcterms:created>
  <dc:creator>nmarkovic</dc:creator>
  <cp:lastModifiedBy>Ivana Stampf</cp:lastModifiedBy>
  <cp:lastPrinted>2017-03-08T11:52:00Z</cp:lastPrinted>
  <dcterms:modified xmlns:xsi="http://www.w3.org/2001/XMLSchema-instance" xsi:type="dcterms:W3CDTF">2017-03-08T11:55:00Z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