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d686" w14:paraId="913d686" w:rsidRDefault="006538DB" w:rsidP="006538DB" w:rsidR="006538DB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8DB" w:rsidP="006538DB" w:rsidR="006538DB">
      <w:pPr>
        <w:spacing w:after="0"/>
      </w:pPr>
      <w:r>
        <w:t xml:space="preserve">         REPUBLIKA HRVATSKA</w:t>
      </w:r>
    </w:p>
    <w:p w:rsidRDefault="006538DB" w:rsidP="006538DB" w:rsidR="006538DB">
      <w:pPr>
        <w:spacing w:after="0"/>
      </w:pPr>
      <w:r>
        <w:t xml:space="preserve"> TRGOVAČKI SUD U VARAŽDINU</w:t>
      </w:r>
    </w:p>
    <w:p w:rsidRDefault="006538DB" w:rsidP="006538DB" w:rsidR="006538DB">
      <w:pPr>
        <w:spacing w:after="0"/>
        <w:ind w:firstLine="720"/>
      </w:pPr>
      <w:r>
        <w:t xml:space="preserve">         B. Radić 2</w:t>
      </w:r>
    </w:p>
    <w:p w:rsidRDefault="006538DB" w:rsidP="006538DB" w:rsidR="006538DB">
      <w:pPr>
        <w:spacing w:after="0"/>
        <w:jc w:val="center"/>
      </w:pPr>
    </w:p>
    <w:p w:rsidRDefault="006538DB" w:rsidP="006538DB" w:rsidR="006538DB">
      <w:pPr>
        <w:spacing w:after="0"/>
        <w:jc w:val="center"/>
      </w:pPr>
    </w:p>
    <w:p w:rsidRDefault="006538DB" w:rsidP="006538DB" w:rsidR="006538DB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</w:t>
      </w:r>
      <w:r>
        <w:t>NEKON PPTU INTERNATIONAL j.</w:t>
      </w:r>
      <w:r>
        <w:t>d.o.o., OIB:</w:t>
      </w:r>
      <w:r>
        <w:t xml:space="preserve"> 32830877420</w:t>
      </w:r>
      <w:r>
        <w:t>, sa sjedištem u</w:t>
      </w:r>
      <w:r>
        <w:t xml:space="preserve">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4, 42230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>, dana 10. prosinca 2015. godine, temeljem čl. 430. Stečajnog zakona ("Narodne novine" 71/15, u daljnjem tekstu SZ) objavljuje slijedeći</w:t>
      </w:r>
    </w:p>
    <w:p w:rsidRDefault="006538DB" w:rsidP="006538DB" w:rsidR="006538DB">
      <w:pPr>
        <w:spacing w:after="0"/>
        <w:jc w:val="both"/>
      </w:pPr>
    </w:p>
    <w:p w:rsidRDefault="006538DB" w:rsidP="006538DB" w:rsidR="006538D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538DB" w:rsidP="006538DB" w:rsidR="006538DB">
      <w:pPr>
        <w:spacing w:after="0"/>
        <w:jc w:val="both"/>
      </w:pPr>
    </w:p>
    <w:p w:rsidRDefault="006538DB" w:rsidP="006538DB" w:rsidR="006538DB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NEKON PPTU INTERNATIONAL j.d.o.o., OIB: 32830877420, sa sjedištem u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4, 42230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>, iznosi 7.203,67</w:t>
      </w:r>
      <w:r>
        <w:t xml:space="preserve"> kn.</w:t>
      </w:r>
    </w:p>
    <w:p w:rsidRDefault="006538DB" w:rsidP="006538DB" w:rsidR="006538DB">
      <w:pPr>
        <w:spacing w:after="0"/>
        <w:jc w:val="both"/>
      </w:pPr>
    </w:p>
    <w:p w:rsidRDefault="006538DB" w:rsidP="006538DB" w:rsidR="006538DB">
      <w:pPr>
        <w:spacing w:after="0"/>
        <w:jc w:val="both"/>
      </w:pPr>
      <w:r>
        <w:tab/>
        <w:t>II/ Poziva se direktor dužnika</w:t>
      </w:r>
      <w:r>
        <w:t xml:space="preserve"> Nenad Kocijan</w:t>
      </w:r>
      <w:r>
        <w:t xml:space="preserve">, OIB: </w:t>
      </w:r>
      <w:r>
        <w:t>06758809500</w:t>
      </w:r>
      <w:r>
        <w:t xml:space="preserve">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538DB" w:rsidP="006538DB" w:rsidR="006538DB">
      <w:pPr>
        <w:spacing w:after="0"/>
        <w:jc w:val="both"/>
      </w:pPr>
    </w:p>
    <w:p w:rsidRDefault="006538DB" w:rsidP="006538DB" w:rsidR="006538DB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538DB" w:rsidP="006538DB" w:rsidR="006538DB">
      <w:pPr>
        <w:spacing w:after="0"/>
        <w:jc w:val="both"/>
      </w:pPr>
    </w:p>
    <w:p w:rsidRDefault="006538DB" w:rsidP="006538DB" w:rsidR="006538D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538DB" w:rsidP="006538DB" w:rsidR="006538DB">
      <w:pPr>
        <w:spacing w:after="0"/>
        <w:ind w:firstLine="720"/>
        <w:jc w:val="both"/>
      </w:pPr>
    </w:p>
    <w:p w:rsidRDefault="006538DB" w:rsidP="006538DB" w:rsidR="006538D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538DB" w:rsidP="006538DB" w:rsidR="006538DB">
      <w:pPr>
        <w:spacing w:after="0"/>
        <w:outlineLvl w:val="0"/>
      </w:pPr>
    </w:p>
    <w:p w:rsidRDefault="006538DB" w:rsidP="006538DB" w:rsidR="006538DB">
      <w:pPr>
        <w:spacing w:after="0"/>
        <w:jc w:val="center"/>
        <w:outlineLvl w:val="0"/>
      </w:pPr>
    </w:p>
    <w:p w:rsidRDefault="006538DB" w:rsidP="006538DB" w:rsidR="006538DB">
      <w:pPr>
        <w:spacing w:after="0"/>
        <w:jc w:val="center"/>
        <w:outlineLvl w:val="0"/>
      </w:pPr>
    </w:p>
    <w:p w:rsidRDefault="006538DB" w:rsidP="006538DB" w:rsidR="006538DB">
      <w:pPr>
        <w:spacing w:after="0"/>
        <w:jc w:val="center"/>
        <w:outlineLvl w:val="0"/>
      </w:pPr>
    </w:p>
    <w:p w:rsidRDefault="006538DB" w:rsidP="006538DB" w:rsidR="006538DB">
      <w:pPr>
        <w:spacing w:after="0"/>
        <w:jc w:val="center"/>
        <w:outlineLvl w:val="0"/>
      </w:pPr>
      <w:r>
        <w:t>Obrazloženje</w:t>
      </w:r>
    </w:p>
    <w:p w:rsidRDefault="006538DB" w:rsidP="006538DB" w:rsidR="006538DB">
      <w:pPr>
        <w:spacing w:after="0"/>
        <w:outlineLvl w:val="0"/>
      </w:pPr>
    </w:p>
    <w:p w:rsidRDefault="006538DB" w:rsidP="006538DB" w:rsidR="006538DB">
      <w:pPr>
        <w:spacing w:after="0"/>
        <w:jc w:val="both"/>
        <w:outlineLvl w:val="0"/>
      </w:pPr>
      <w:r>
        <w:tab/>
        <w:t>Dana 19. studenog</w:t>
      </w:r>
      <w:r>
        <w:t xml:space="preserve"> 2015. godine, predlagatelj Financijska agencija, Regionalni centar Zagreb Podružnica Varaždin, podnio je prijedlog  za otvaranje stečajnog postupka nad dužnikom NEKON PPTU INTERNATIONAL j.d.o.o., OIB: 32830877420, sa sjedištem u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4, 42230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>, navodeći da dužnik na dan 1. rujna</w:t>
      </w:r>
      <w:r>
        <w:t xml:space="preserve"> 2015. u Očevidniku redoslijeda osnova za plaćanje ima evidentirane neizvršene osnove za plaćan</w:t>
      </w:r>
      <w:r>
        <w:t>je u ukupnom iznosu od 7.203,67</w:t>
      </w:r>
      <w:bookmarkStart w:name="_GoBack" w:id="0"/>
      <w:bookmarkEnd w:id="0"/>
      <w:r>
        <w:t xml:space="preserve"> kn te da dužnik nema zaposlenih.</w:t>
      </w:r>
    </w:p>
    <w:p w:rsidRDefault="006538DB" w:rsidP="006538DB" w:rsidR="006538DB">
      <w:pPr>
        <w:spacing w:after="0"/>
        <w:jc w:val="both"/>
        <w:outlineLvl w:val="0"/>
      </w:pPr>
    </w:p>
    <w:p w:rsidRDefault="006538DB" w:rsidP="006538DB" w:rsidR="006538D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538DB" w:rsidP="006538DB" w:rsidR="006538DB">
      <w:pPr>
        <w:spacing w:after="0"/>
        <w:jc w:val="both"/>
        <w:outlineLvl w:val="0"/>
      </w:pPr>
    </w:p>
    <w:p w:rsidRDefault="006538DB" w:rsidP="006538DB" w:rsidR="006538DB">
      <w:pPr>
        <w:spacing w:after="0"/>
        <w:jc w:val="center"/>
        <w:outlineLvl w:val="0"/>
      </w:pPr>
    </w:p>
    <w:p w:rsidRDefault="006538DB" w:rsidP="006538DB" w:rsidR="006538DB">
      <w:pPr>
        <w:spacing w:after="0"/>
        <w:jc w:val="center"/>
        <w:outlineLvl w:val="0"/>
      </w:pPr>
      <w:r>
        <w:t>U Varaždinu, 10. prosinca 2015. godine.</w:t>
      </w:r>
    </w:p>
    <w:p w:rsidRDefault="006538DB" w:rsidP="006538DB" w:rsidR="006538DB">
      <w:pPr>
        <w:spacing w:after="0"/>
        <w:jc w:val="center"/>
        <w:outlineLvl w:val="0"/>
      </w:pPr>
    </w:p>
    <w:p w:rsidRDefault="006538DB" w:rsidP="006538DB" w:rsidR="006538D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538DB" w:rsidP="006538DB" w:rsidR="006538DB">
      <w:pPr>
        <w:spacing w:after="0"/>
        <w:jc w:val="center"/>
        <w:outlineLvl w:val="0"/>
      </w:pPr>
    </w:p>
    <w:p w:rsidRDefault="006538DB" w:rsidP="006538DB" w:rsidR="006538DB">
      <w:pPr>
        <w:spacing w:after="0"/>
        <w:ind w:firstLine="720" w:left="3600"/>
        <w:jc w:val="center"/>
        <w:outlineLvl w:val="0"/>
      </w:pPr>
      <w:r>
        <w:t>STEČAJNI SUDAC:</w:t>
      </w:r>
    </w:p>
    <w:p w:rsidRDefault="006538DB" w:rsidP="006538DB" w:rsidR="006538DB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6538DB" w:rsidP="006538DB" w:rsidR="006538DB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6538DB" w:rsidP="006538DB" w:rsidR="006538DB">
      <w:pPr>
        <w:spacing w:after="0"/>
        <w:ind w:firstLine="720" w:left="3600"/>
        <w:jc w:val="center"/>
        <w:outlineLvl w:val="0"/>
      </w:pPr>
    </w:p>
    <w:p w:rsidRDefault="006538DB" w:rsidP="006538DB" w:rsidR="006538DB">
      <w:pPr>
        <w:spacing w:after="0"/>
        <w:outlineLvl w:val="0"/>
      </w:pPr>
    </w:p>
    <w:p w:rsidRDefault="006538DB" w:rsidP="006538DB" w:rsidR="006538DB">
      <w:pPr>
        <w:spacing w:after="0"/>
        <w:outlineLvl w:val="0"/>
      </w:pPr>
    </w:p>
    <w:p w:rsidRDefault="006538DB" w:rsidP="006538DB" w:rsidR="006538DB">
      <w:pPr>
        <w:spacing w:after="0"/>
        <w:outlineLvl w:val="0"/>
      </w:pPr>
    </w:p>
    <w:p w:rsidRDefault="006538DB" w:rsidP="006538DB" w:rsidR="006538DB">
      <w:pPr>
        <w:spacing w:after="0"/>
        <w:outlineLvl w:val="0"/>
      </w:pPr>
    </w:p>
    <w:p w:rsidRDefault="006538DB" w:rsidP="006538DB" w:rsidR="006538DB">
      <w:pPr>
        <w:spacing w:after="0"/>
        <w:outlineLvl w:val="0"/>
      </w:pPr>
      <w:r>
        <w:t>DNA:</w:t>
      </w:r>
    </w:p>
    <w:p w:rsidRDefault="006538DB" w:rsidP="006538DB" w:rsidR="006538DB">
      <w:pPr>
        <w:spacing w:after="0"/>
        <w:outlineLvl w:val="0"/>
      </w:pPr>
    </w:p>
    <w:p w:rsidRDefault="006538DB" w:rsidP="006538DB" w:rsidR="00AE649C" w:rsidRPr="00B76F3C">
      <w:pPr>
        <w:spacing w:after="0"/>
        <w:outlineLvl w:val="0"/>
      </w:pPr>
      <w:r>
        <w:t>- e-Oglasna ploča suda</w:t>
      </w:r>
    </w:p>
    <w:p w:rsidRDefault="001042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2AA" w:rsidP="00537B78" w:rsidR="001042AA">
      <w:r>
        <w:separator/>
      </w:r>
    </w:p>
  </w:endnote>
  <w:endnote w:id="0" w:type="continuationSeparator">
    <w:p w:rsidRDefault="001042AA" w:rsidP="00537B78" w:rsidR="00104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2AA" w:rsidP="00537B78" w:rsidR="001042AA">
      <w:r>
        <w:separator/>
      </w:r>
    </w:p>
  </w:footnote>
  <w:footnote w:id="0" w:type="continuationSeparator">
    <w:p w:rsidRDefault="001042AA" w:rsidP="00537B78" w:rsidR="00104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8DB" w:rsidR="008333A9">
    <w:pPr>
      <w:pStyle w:val="Zaglavlje"/>
    </w:pPr>
    <w:r>
      <w:rPr>
        <w:rStyle w:val="PozadinaSvijetloCrvena"/>
        <w:shd w:fill="auto" w:color="auto" w:val="clear"/>
      </w:rPr>
      <w:t>Poslovni broj: 2 St-855/15-4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2AA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8DB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067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5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St-855/2015-4</izvorni_sadrzaj>
    <derivirana_varijabla naziv="DomainObject.Oznaka_1">St-855/2015-4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NEKON PPTU INTERNACIONAL jednostavno društvo s ograničenom odgovornošću za proizvodnju, trgovinu i usluge</izvorni_sadrzaj>
    <derivirana_varijabla naziv="DomainObject.Predmet.ProtustrankaFormated_1">  NEKON PPTU INTERNACIONAL jednostavno društvo s ograničenom odgovornošću za proizvodnju, trgovinu i usluge</derivirana_varijabla>
  </DomainObject.Predmet.ProtustrankaFormated>
  <DomainObject.Predmet.ProtustrankaFormatedOIB>
    <izvorni_sadrzaj>  NEKON PPTU INTERNACIONAL jednostavno društvo s ograničenom odgovornošću za proizvodnju, trgovinu i usluge, OIB 32830877420</izvorni_sadrzaj>
    <derivirana_varijabla naziv="DomainObject.Predmet.ProtustrankaFormatedOIB_1">  NEKON PPTU INTERNACIONAL jednostavno društvo s ograničenom odgovornošću za proizvodnju, trgovinu i usluge, OIB 32830877420</derivirana_varijabla>
  </DomainObject.Predmet.ProtustrankaFormatedOIB>
  <DomainObject.Predmet.ProtustrankaFormatedWithAdress>
    <izvorni_sadrzaj> NEKON PPTU INTERNACIONAL jednostavno društvo s ograničenom odgovornošću za proizvodnju, trgovinu i usluge, Kučan Ludbreški 4, 42230 Kućan Ludbreški</izvorni_sadrzaj>
    <derivirana_varijabla naziv="DomainObject.Predmet.ProtustrankaFormatedWithAdress_1"> NEKON PPTU INTERNACIONAL jednostavno društvo s ograničenom odgovornošću za proizvodnju, trgovinu i usluge, Kučan Ludbreški 4, 42230 Kućan Ludbreški</derivirana_varijabla>
  </DomainObject.Predmet.ProtustrankaFormatedWithAdress>
  <DomainObject.Predmet.ProtustrankaFormatedWithAdressOIB>
    <izvorni_sadrzaj> NEKON PPTU INTERNACIONAL jednostavno društvo s ograničenom odgovornošću za proizvodnju, trgovinu i usluge, OIB 32830877420, Kučan Ludbreški 4, 42230 Kućan Ludbreški</izvorni_sadrzaj>
    <derivirana_varijabla naziv="DomainObject.Predmet.ProtustrankaFormatedWithAdressOIB_1"> NEKON PPTU INTERNACIONAL jednostavno društvo s ograničenom odgovornošću za proizvodnju, trgovinu i usluge, OIB 32830877420, Kučan Ludbreški 4, 42230 Kućan Ludbreški</derivirana_varijabla>
  </DomainObject.Predmet.ProtustrankaFormatedWithAdressOIB>
  <DomainObject.Predmet.ProtustrankaWithAdress>
    <izvorni_sadrzaj>NEKON PPTU INTERNACIONAL jednostavno društvo s ograničenom odgovornošću za proizvodnju, trgovinu i usluge Kučan Ludbreški 4, 42230 Kućan Ludbreški</izvorni_sadrzaj>
    <derivirana_varijabla naziv="DomainObject.Predmet.ProtustrankaWithAdress_1">NEKON PPTU INTERNACIONAL jednostavno društvo s ograničenom odgovornošću za proizvodnju, trgovinu i usluge Kučan Ludbreški 4, 42230 Kućan Ludbreški</derivirana_varijabla>
  </DomainObject.Predmet.ProtustrankaWithAdress>
  <DomainObject.Predmet.ProtustrankaWithAdressOIB>
    <izvorni_sadrzaj>NEKON PPTU INTERNACIONAL jednostavno društvo s ograničenom odgovornošću za proizvodnju, trgovinu i usluge, OIB 32830877420, Kučan Ludbreški 4, 42230 Kućan Ludbreški</izvorni_sadrzaj>
    <derivirana_varijabla naziv="DomainObject.Predmet.ProtustrankaWithAdressOIB_1">NEKON PPTU INTERNACIONAL jednostavno društvo s ograničenom odgovornošću za proizvodnju, trgovinu i usluge, OIB 32830877420, Kučan Ludbreški 4, 42230 Kućan Ludbreški</derivirana_varijabla>
  </DomainObject.Predmet.ProtustrankaWithAdressOIB>
  <DomainObject.Predmet.ProtustrankaNazivFormated>
    <izvorni_sadrzaj>NEKON PPTU INTERNACIONAL jednostavno društvo s ograničenom odgovornošću za proizvodnju, trgovinu i usluge</izvorni_sadrzaj>
    <derivirana_varijabla naziv="DomainObject.Predmet.ProtustrankaNazivFormated_1">NEKON PPTU INTERNACIONAL jednostavno društvo s ograničenom odgovornošću za proizvodnju, trgovinu i usluge</derivirana_varijabla>
  </DomainObject.Predmet.ProtustrankaNazivFormated>
  <DomainObject.Predmet.ProtustrankaNazivFormatedOIB>
    <izvorni_sadrzaj>NEKON PPTU INTERNACIONAL jednostavno društvo s ograničenom odgovornošću za proizvodnju, trgovinu i usluge, OIB 32830877420</izvorni_sadrzaj>
    <derivirana_varijabla naziv="DomainObject.Predmet.ProtustrankaNazivFormatedOIB_1">NEKON PPTU INTERNACIONAL jednostavno društvo s ograničenom odgovornošću za proizvodnju, trgovinu i usluge, OIB 32830877420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7203.67</izvorni_sadrzaj>
    <derivirana_varijabla naziv="DomainObject.Predmet.TrenutnaVrijednost_1">7203.67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NEKON PPTU INTERNACIONAL jednostavno društvo s ograničenom odgovornošću za proizvodnju, trgovinu i usluge</item>
    </izvorni_sadrzaj>
    <derivirana_varijabla naziv="DomainObject.Predmet.ProtuStrankaListFormated_1">
      <item>NEKON PPTU INTERNACIONAL jednostavno društvo s ograničenom odgovornošću za proizvodnju, trgovinu i usluge</item>
    </derivirana_varijabla>
  </DomainObject.Predmet.ProtuStrankaListFormated>
  <DomainObject.Predmet.ProtuStrankaListFormatedOIB>
    <izvorni_sadrzaj>
      <item>NEKON PPTU INTERNACIONAL jednostavno društvo s ograničenom odgovornošću za proizvodnju, trgovinu i usluge, OIB 32830877420</item>
    </izvorni_sadrzaj>
    <derivirana_varijabla naziv="DomainObject.Predmet.ProtuStrankaListFormatedOIB_1">
      <item>NEKON PPTU INTERNACIONAL jednostavno društvo s ograničenom odgovornošću za proizvodnju, trgovinu i usluge, OIB 32830877420</item>
    </derivirana_varijabla>
  </DomainObject.Predmet.ProtuStrankaListFormatedOIB>
  <DomainObject.Predmet.ProtuStrankaListFormatedWithAdress>
    <izvorni_sadrzaj>
      <item>NEKON PPTU INTERNACIONAL jednostavno društvo s ograničenom odgovornošću za proizvodnju, trgovinu i usluge, Kučan Ludbreški 4, 42230 Kućan Ludbreški</item>
    </izvorni_sadrzaj>
    <derivirana_varijabla naziv="DomainObject.Predmet.ProtuStrankaListFormatedWithAdress_1">
      <item>NEKON PPTU INTERNACIONAL jednostavno društvo s ograničenom odgovornošću za proizvodnju, trgovinu i usluge, Kučan Ludbreški 4, 42230 Kućan Ludbreški</item>
    </derivirana_varijabla>
  </DomainObject.Predmet.ProtuStrankaListFormatedWithAdress>
  <DomainObject.Predmet.ProtuStrankaListFormatedWithAdressOIB>
    <izvorni_sadrzaj>
      <item>NEKON PPTU INTERNACIONAL jednostavno društvo s ograničenom odgovornošću za proizvodnju, trgovinu i usluge, OIB 32830877420, Kučan Ludbreški 4, 42230 Kućan Ludbreški</item>
    </izvorni_sadrzaj>
    <derivirana_varijabla naziv="DomainObject.Predmet.ProtuStrankaListFormatedWithAdressOIB_1">
      <item>NEKON PPTU INTERNACIONAL jednostavno društvo s ograničenom odgovornošću za proizvodnju, trgovinu i usluge, OIB 32830877420, Kučan Ludbreški 4, 42230 Kućan Ludbreški</item>
    </derivirana_varijabla>
  </DomainObject.Predmet.ProtuStrankaListFormatedWithAdressOIB>
  <DomainObject.Predmet.ProtuStrankaListNazivFormated>
    <izvorni_sadrzaj>
      <item>NEKON PPTU INTERNACIONAL jednostavno društvo s ograničenom odgovornošću za proizvodnju, trgovinu i usluge</item>
    </izvorni_sadrzaj>
    <derivirana_varijabla naziv="DomainObject.Predmet.ProtuStrankaListNazivFormated_1">
      <item>NEKON PPTU INTERNACIONAL jednostavno društvo s ograničenom odgovornošću za proizvodnju, trgovinu i usluge</item>
    </derivirana_varijabla>
  </DomainObject.Predmet.ProtuStrankaListNazivFormated>
  <DomainObject.Predmet.ProtuStrankaListNazivFormatedOIB>
    <izvorni_sadrzaj>
      <item>NEKON PPTU INTERNACIONAL jednostavno društvo s ograničenom odgovornošću za proizvodnju, trgovinu i usluge, OIB 32830877420</item>
    </izvorni_sadrzaj>
    <derivirana_varijabla naziv="DomainObject.Predmet.ProtuStrankaListNazivFormatedOIB_1">
      <item>NEKON PPTU INTERNACIONAL jednostavno društvo s ograničenom odgovornošću za proizvodnju, trgovinu i usluge, OIB 32830877420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St-855/2015-4</izvorni_sadrzaj>
    <derivirana_varijabla naziv="DomainObject.PoslovniBrojDokumenta_1">St-855/2015-4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NEKON PPTU INTERNACIONAL jednostavno društvo s ograničenom odgovornošću za proizvodnju, trgovinu i usluge</izvorni_sadrzaj>
    <derivirana_varijabla naziv="DomainObject.Predmet.ProtustrankaIDrugi_1">NEKON PPTU INTERNACIONAL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NEKON PPTU INTERNACIONAL jednostavno društvo s ograničenom odgovornošću za proizvodnju, trgovinu i usluge, OIB 32830877420, Kučan Ludbreški 4, 42230 Kućan Ludbreški</izvorni_sadrzaj>
    <derivirana_varijabla naziv="DomainObject.Predmet.ProtustrankaIDrugiAdressOIB_1">NEKON PPTU INTERNACIONAL jednostavno društvo s ograničenom odgovornošću za proizvodnju, trgovinu i usluge, OIB 32830877420, Kučan Ludbreški 4,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NEKON PPTU INTERNACIONAL jednostavno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NEKON PPTU INTERNACIONAL jednostavno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NEKON PPTU INTERNACIONAL jednostavno društvo s ograničenom odgovornošću za proizvodnju, trgovinu i usluge, OIB 32830877420, Kučan Ludbreški 4,42230 Kućan Ludbreški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NEKON PPTU INTERNACIONAL jednostavno društvo s ograničenom odgovornošću za proizvodnju, trgovinu i usluge, OIB 32830877420, Kučan Ludbreški 4,42230 Kućan Ludbreški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6E590-8B76-41EA-823B-3EE379197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2587</properties:Characters>
  <properties:Lines>78</properties:Lines>
  <properties:Paragraphs>18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2015-12-10T14:13:00Z</cp:lastPrinted>
  <dcterms:modified xmlns:xsi="http://www.w3.org/2001/XMLSchema-instance" xsi:type="dcterms:W3CDTF">2015-12-10T14:14:00Z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