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2b50" w14:paraId="58a2b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C21AA">
        <w:t>880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C21AA" w:rsidR="002C21AA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C21AA">
        <w:rPr>
          <w:szCs w:val="20"/>
        </w:rPr>
        <w:t xml:space="preserve">KANTAKA d.o.o., Gornje Podotočje, Podotočje Gornje 118, MBS: </w:t>
      </w:r>
    </w:p>
    <w:p w:rsidRDefault="002C21AA" w:rsidP="002C21AA" w:rsidR="000521F4">
      <w:pPr>
        <w:ind w:firstLine="708"/>
        <w:jc w:val="both"/>
        <w:rPr>
          <w:szCs w:val="20"/>
        </w:rPr>
      </w:pPr>
      <w:r>
        <w:rPr>
          <w:szCs w:val="20"/>
        </w:rPr>
        <w:t xml:space="preserve">  080644353, OIB: 40085686693 </w:t>
      </w:r>
    </w:p>
    <w:p w:rsidRDefault="002C21AA" w:rsidP="002C21AA" w:rsidR="002C21A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C21AA">
        <w:t>2.428,22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521F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354EC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5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KANTAKA d.o.o. zastupanog po punomoćniku Željko Klenović</izvorni_sadrzaj>
    <derivirana_varijabla naziv="DomainObject.Predmet.ProtustrankaFormated_1">  KANTAKA d.o.o. zastupanog po punomoćniku Željko Klenović</derivirana_varijabla>
  </DomainObject.Predmet.ProtustrankaFormated>
  <DomainObject.Predmet.ProtustrankaFormatedOIB>
    <izvorni_sadrzaj>  KANTAKA d.o.o., OIB 40085686693 zastupanog po punomoćniku Željko Klenović</izvorni_sadrzaj>
    <derivirana_varijabla naziv="DomainObject.Predmet.ProtustrankaFormatedOIB_1">  KANTAKA d.o.o., OIB 40085686693 zastupanog po punomoćniku Željko Klenović</derivirana_varijabla>
  </DomainObject.Predmet.ProtustrankaFormatedOIB>
  <DomainObject.Predmet.ProtustrankaFormatedWithAdress>
    <izvorni_sadrzaj> KANTAKA d.o.o., Podotočje Gornje 118, 10410 Gornje Podotočje zastupanog po punomoćniku Željko Klenović</izvorni_sadrzaj>
    <derivirana_varijabla naziv="DomainObject.Predmet.ProtustrankaFormatedWithAdress_1"> KANTAKA d.o.o., Podotočje Gornje 118, 10410 Gornje Podotočje zastupanog po punomoćniku Željko Klenović</derivirana_varijabla>
  </DomainObject.Predmet.ProtustrankaFormatedWithAdress>
  <DomainObject.Predmet.ProtustrankaFormatedWithAdressOIB>
    <izvorni_sadrzaj> KANTAKA d.o.o., OIB 40085686693, Podotočje Gornje 118, 10410 Gornje Podotočje zastupanog po punomoćniku Željko Klenović</izvorni_sadrzaj>
    <derivirana_varijabla naziv="DomainObject.Predmet.ProtustrankaFormatedWithAdressOIB_1"> KANTAKA d.o.o., OIB 40085686693, Podotočje Gornje 118, 10410 Gornje Podotočje zastupanog po punomoćniku Željko Klenović</derivirana_varijabla>
  </DomainObject.Predmet.ProtustrankaFormatedWithAdressOIB>
  <DomainObject.Predmet.ProtustrankaWithAdress>
    <izvorni_sadrzaj>KANTAKA d.o.o. Podotočje Gornje 118, 10410 Gornje Podotočje</izvorni_sadrzaj>
    <derivirana_varijabla naziv="DomainObject.Predmet.ProtustrankaWithAdress_1">KANTAKA d.o.o. Podotočje Gornje 118, 10410 Gornje Podotočje</derivirana_varijabla>
  </DomainObject.Predmet.ProtustrankaWithAdress>
  <DomainObject.Predmet.ProtustrankaWithAdressOIB>
    <izvorni_sadrzaj>KANTAKA d.o.o., OIB 40085686693, Podotočje Gornje 118, 10410 Gornje Podotočje</izvorni_sadrzaj>
    <derivirana_varijabla naziv="DomainObject.Predmet.ProtustrankaWithAdressOIB_1">KANTAKA d.o.o., OIB 40085686693, Podotočje Gornje 118, 10410 Gornje Podotočje</derivirana_varijabla>
  </DomainObject.Predmet.ProtustrankaWithAdressOIB>
  <DomainObject.Predmet.ProtustrankaNazivFormated>
    <izvorni_sadrzaj>KANTAKA d.o.o.</izvorni_sadrzaj>
    <derivirana_varijabla naziv="DomainObject.Predmet.ProtustrankaNazivFormated_1">KANTAKA d.o.o.</derivirana_varijabla>
  </DomainObject.Predmet.ProtustrankaNazivFormated>
  <DomainObject.Predmet.ProtustrankaNazivFormatedOIB>
    <izvorni_sadrzaj>KANTAKA d.o.o., OIB 40085686693</izvorni_sadrzaj>
    <derivirana_varijabla naziv="DomainObject.Predmet.ProtustrankaNazivFormatedOIB_1">KANTAKA d.o.o., OIB 40085686693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KANTAKA d.o.o. zastupanog po punomoćniku Željko Klenović</item>
    </izvorni_sadrzaj>
    <derivirana_varijabla naziv="DomainObject.Predmet.ProtuStrankaListFormated_1">
      <item>KANTAKA d.o.o. zastupanog po punomoćniku Željko Klenović</item>
    </derivirana_varijabla>
  </DomainObject.Predmet.ProtuStrankaListFormated>
  <DomainObject.Predmet.ProtuStrankaListFormatedOIB>
    <izvorni_sadrzaj>
      <item>KANTAKA d.o.o., OIB 40085686693 zastupanog po punomoćniku Željko Klenović</item>
    </izvorni_sadrzaj>
    <derivirana_varijabla naziv="DomainObject.Predmet.ProtuStrankaListFormatedOIB_1">
      <item>KANTAKA d.o.o., OIB 40085686693 zastupanog po punomoćniku Željko Klenović</item>
    </derivirana_varijabla>
  </DomainObject.Predmet.ProtuStrankaListFormatedOIB>
  <DomainObject.Predmet.ProtuStrankaListFormatedWithAdress>
    <izvorni_sadrzaj>
      <item>KANTAKA d.o.o., Podotočje Gornje 118, 10410 Gornje Podotočje zastupanog po punomoćniku Željko Klenović</item>
    </izvorni_sadrzaj>
    <derivirana_varijabla naziv="DomainObject.Predmet.ProtuStrankaListFormatedWithAdress_1">
      <item>KANTAKA d.o.o., Podotočje Gornje 118, 10410 Gornje Podotočje zastupanog po punomoćniku Željko Klenović</item>
    </derivirana_varijabla>
  </DomainObject.Predmet.ProtuStrankaListFormatedWithAdress>
  <DomainObject.Predmet.ProtuStrankaListFormatedWithAdressOIB>
    <izvorni_sadrzaj>
      <item>KANTAKA d.o.o., OIB 40085686693, Podotočje Gornje 118, 10410 Gornje Podotočje zastupanog po punomoćniku Željko Klenović</item>
    </izvorni_sadrzaj>
    <derivirana_varijabla naziv="DomainObject.Predmet.ProtuStrankaListFormatedWithAdressOIB_1">
      <item>KANTAKA d.o.o., OIB 40085686693, Podotočje Gornje 118, 10410 Gornje Podotočje zastupanog po punomoćniku Željko Klenović</item>
    </derivirana_varijabla>
  </DomainObject.Predmet.ProtuStrankaListFormatedWithAdressOIB>
  <DomainObject.Predmet.ProtuStrankaListNazivFormated>
    <izvorni_sadrzaj>
      <item>KANTAKA d.o.o.</item>
    </izvorni_sadrzaj>
    <derivirana_varijabla naziv="DomainObject.Predmet.ProtuStrankaListNazivFormated_1">
      <item>KANTAKA d.o.o.</item>
    </derivirana_varijabla>
  </DomainObject.Predmet.ProtuStrankaListNazivFormated>
  <DomainObject.Predmet.ProtuStrankaListNazivFormatedOIB>
    <izvorni_sadrzaj>
      <item>KANTAKA d.o.o., OIB 40085686693</item>
    </izvorni_sadrzaj>
    <derivirana_varijabla naziv="DomainObject.Predmet.ProtuStrankaListNazivFormatedOIB_1">
      <item>KANTAKA d.o.o., OIB 40085686693</item>
    </derivirana_varijabla>
  </DomainObject.Predmet.ProtuStrankaListNazivFormatedOIB>
  <DomainObject.Predmet.OstaliListFormated>
    <izvorni_sadrzaj>
      <item>Željko Klenović punomoćnik sudionika u postupku KANTAKA d.o.o.</item>
    </izvorni_sadrzaj>
    <derivirana_varijabla naziv="DomainObject.Predmet.OstaliListFormated_1">
      <item>Željko Klenović punomoćnik sudionika u postupku KANTAKA d.o.o.</item>
    </derivirana_varijabla>
  </DomainObject.Predmet.OstaliListFormated>
  <DomainObject.Predmet.OstaliListFormatedOIB>
    <izvorni_sadrzaj>
      <item>Željko Klenović, OIB 73015648836 punomoćnik sudionika u postupku KANTAKA d.o.o.</item>
    </izvorni_sadrzaj>
    <derivirana_varijabla naziv="DomainObject.Predmet.OstaliListFormatedOIB_1">
      <item>Željko Klenović, OIB 73015648836 punomoćnik sudionika u postupku KANTAKA d.o.o.</item>
    </derivirana_varijabla>
  </DomainObject.Predmet.OstaliListFormatedOIB>
  <DomainObject.Predmet.OstaliListFormatedWithAdress>
    <izvorni_sadrzaj>
      <item>Željko Klenović, Josipa Grdenića Pl. Jarebičkog 43, 10410 Velika Gorica punomoćnik sudionika u postupku KANTAKA d.o.o.</item>
    </izvorni_sadrzaj>
    <derivirana_varijabla naziv="DomainObject.Predmet.OstaliListFormatedWithAdress_1">
      <item>Željko Klenović, Josipa Grdenića Pl. Jarebičkog 43, 10410 Velika Gorica punomoćnik sudionika u postupku KANTAKA d.o.o.</item>
    </derivirana_varijabla>
  </DomainObject.Predmet.OstaliListFormatedWithAdress>
  <DomainObject.Predmet.OstaliListFormatedWithAdressOIB>
    <izvorni_sadrzaj>
      <item>Željko Klenović, OIB 73015648836, Josipa Grdenića Pl. Jarebičkog 43, 10410 Velika Gorica punomoćnik sudionika u postupku KANTAKA d.o.o.</item>
    </izvorni_sadrzaj>
    <derivirana_varijabla naziv="DomainObject.Predmet.OstaliListFormatedWithAdressOIB_1">
      <item>Željko Klenović, OIB 73015648836, Josipa Grdenića Pl. Jarebičkog 43, 10410 Velika Gorica punomoćnik sudionika u postupku KANTAKA d.o.o.</item>
    </derivirana_varijabla>
  </DomainObject.Predmet.OstaliListFormatedWithAdressOIB>
  <DomainObject.Predmet.OstaliListNazivFormated>
    <izvorni_sadrzaj>
      <item>Željko Klenović</item>
    </izvorni_sadrzaj>
    <derivirana_varijabla naziv="DomainObject.Predmet.OstaliListNazivFormated_1">
      <item>Željko Klenović</item>
    </derivirana_varijabla>
  </DomainObject.Predmet.OstaliListNazivFormated>
  <DomainObject.Predmet.OstaliListNazivFormatedOIB>
    <izvorni_sadrzaj>
      <item>Željko Klenović, OIB 73015648836</item>
    </izvorni_sadrzaj>
    <derivirana_varijabla naziv="DomainObject.Predmet.OstaliListNazivFormatedOIB_1">
      <item>Željko Klenović, OIB 73015648836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KANTAKA d.o.o.</izvorni_sadrzaj>
    <derivirana_varijabla naziv="DomainObject.Predmet.ProtustrankaIDrugi_1">KANTAKA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KANTAKA d.o.o., OIB 40085686693, Podotočje Gornje 118, 10410 Gornje Podotočje</izvorni_sadrzaj>
    <derivirana_varijabla naziv="DomainObject.Predmet.ProtustrankaIDrugiAdressOIB_1">KANTAKA d.o.o., OIB 40085686693, Podotočje Gornje 118, 10410 Gornje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KANTAKA d.o.o.</item>
      <item>Željko Klenović</item>
    </izvorni_sadrzaj>
    <derivirana_varijabla naziv="DomainObject.Predmet.SudioniciListNaziv_1">
      <item>FINA Regionalni centar Zagreb</item>
      <item>KANTAKA d.o.o.</item>
      <item>Željko Klenović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izvorni_sadrzaj>
    <derivirana_varijabla naziv="DomainObject.Predmet.SudioniciListAdressOIB_1"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40085686693</item>
      <item>, OIB 73015648836</item>
    </izvorni_sadrzaj>
    <derivirana_varijabla naziv="DomainObject.Predmet.SudioniciListNazivOIB_1">
      <item>, OIB 85821130368</item>
      <item>, OIB 40085686693</item>
      <item>, OIB 73015648836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2016-02-22T14:25:00Z</dcterms:created>
  <dc:creator>ilukac</dc:creator>
  <cp:lastModifiedBy>Ksenija Nol</cp:lastModifiedBy>
  <cp:lastPrinted>2016-02-22T14:22:00Z</cp:lastPrinted>
  <dcterms:modified xmlns:xsi="http://www.w3.org/2001/XMLSchema-instance" xsi:type="dcterms:W3CDTF">2016-02-22T14:48:00Z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