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48ff" w14:paraId="53148ff" w:rsidRDefault="00AE649C" w:rsidP="00FA5B5E" w:rsidR="00AE649C" w:rsidRPr="00B76F3C">
      <w:pPr>
        <w:pStyle w:val="Naslov3"/>
        <w15:collapsed w:val="false"/>
      </w:pPr>
    </w:p>
    <w:p w:rsidRDefault="00EF2F9D" w:rsidP="00EF2F9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F2F9D" w:rsidP="00EF2F9D" w:rsidR="00EF2F9D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F2F9D" w:rsidP="00EF2F9D" w:rsidR="00EF2F9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EF2F9D" w:rsidP="00EF2F9D" w:rsidR="00EF2F9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EF2F9D" w:rsidP="00EF2F9D" w:rsidR="00EF2F9D">
      <w:pPr>
        <w:spacing w:after="0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rPr>
          <w:rFonts w:cs="Times New Roman" w:eastAsia="Times New Roman"/>
          <w:lang w:eastAsia="hr-HR"/>
        </w:rPr>
      </w:pPr>
    </w:p>
    <w:p w:rsidRDefault="00EF2F9D" w:rsidP="00EF2F9D" w:rsidR="00EF2F9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EF2F9D" w:rsidP="00EF2F9D" w:rsidR="00EF2F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EF2F9D" w:rsidP="00EF2F9D" w:rsidR="00EF2F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F9D" w:rsidP="00EF2F9D" w:rsidR="00EF2F9D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ŽURNAL j.d.o.o., Ražanac, Ražanac X 22, OIB: 82523143512, 20. rujna 2016.</w:t>
      </w:r>
    </w:p>
    <w:p w:rsidRDefault="00EF2F9D" w:rsidP="00EF2F9D" w:rsidR="00EF2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EF2F9D" w:rsidP="00EF2F9D" w:rsidR="00EF2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EF2F9D" w:rsidP="00EF2F9D" w:rsidR="00EF2F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EF2F9D" w:rsidP="00EF2F9D" w:rsidR="00EF2F9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F2F9D" w:rsidP="00EF2F9D" w:rsidR="00EF2F9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F2F9D" w:rsidP="00EF2F9D" w:rsidR="00EF2F9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EF2F9D" w:rsidP="00EF2F9D" w:rsidR="00EF2F9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EF2F9D" w:rsidP="00EF2F9D" w:rsidR="00EF2F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EF2F9D" w:rsidP="00EF2F9D" w:rsidR="00EF2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EF2F9D" w:rsidP="00EF2F9D" w:rsidR="00EF2F9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EF2F9D" w:rsidP="00EF2F9D" w:rsidR="00EF2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F9D" w:rsidP="00EF2F9D" w:rsidR="00EF2F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F2F9D" w:rsidP="00EF2F9D" w:rsidR="00EF2F9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EF2F9D" w:rsidP="00EF2F9D" w:rsidR="00A21F0D" w:rsidRPr="00EF2F9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F9D" w:rsidP="00EF2F9D" w:rsidR="00EF2F9D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St-913-2016-7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F9D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76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62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St-913/2016-5</izvorni_sadrzaj>
    <derivirana_varijabla naziv="DomainObject.Oznaka_1">St-913/2016-5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ŽURNAL j.d.o.o. za ugostiteljstvo</izvorni_sadrzaj>
    <derivirana_varijabla naziv="DomainObject.Predmet.ProtustrankaFormated_1">  ŽURNAL j.d.o.o. za ugostiteljstvo</derivirana_varijabla>
  </DomainObject.Predmet.ProtustrankaFormated>
  <DomainObject.Predmet.ProtustrankaFormatedOIB>
    <izvorni_sadrzaj>  ŽURNAL j.d.o.o. za ugostiteljstvo, OIB 82523143512</izvorni_sadrzaj>
    <derivirana_varijabla naziv="DomainObject.Predmet.ProtustrankaFormatedOIB_1">  ŽURNAL j.d.o.o. za ugostiteljstvo, OIB 82523143512</derivirana_varijabla>
  </DomainObject.Predmet.ProtustrankaFormatedOIB>
  <DomainObject.Predmet.ProtustrankaFormatedWithAdress>
    <izvorni_sadrzaj> ŽURNAL j.d.o.o. za ugostiteljstvo, Ražanac X 22, 23248 Ražanac</izvorni_sadrzaj>
    <derivirana_varijabla naziv="DomainObject.Predmet.ProtustrankaFormatedWithAdress_1"> ŽURNAL j.d.o.o. za ugostiteljstvo, Ražanac X 22, 23248 Ražanac</derivirana_varijabla>
  </DomainObject.Predmet.ProtustrankaFormatedWithAdress>
  <DomainObject.Predmet.ProtustrankaFormatedWithAdressOIB>
    <izvorni_sadrzaj> ŽURNAL j.d.o.o. za ugostiteljstvo, OIB 82523143512, Ražanac X 22, 23248 Ražanac</izvorni_sadrzaj>
    <derivirana_varijabla naziv="DomainObject.Predmet.ProtustrankaFormatedWithAdressOIB_1"> ŽURNAL j.d.o.o. za ugostiteljstvo, OIB 82523143512, Ražanac X 22, 23248 Ražanac</derivirana_varijabla>
  </DomainObject.Predmet.ProtustrankaFormatedWithAdressOIB>
  <DomainObject.Predmet.ProtustrankaWithAdress>
    <izvorni_sadrzaj>ŽURNAL j.d.o.o. za ugostiteljstvo Ražanac X 22, 23248 Ražanac</izvorni_sadrzaj>
    <derivirana_varijabla naziv="DomainObject.Predmet.ProtustrankaWithAdress_1">ŽURNAL j.d.o.o. za ugostiteljstvo Ražanac X 22, 23248 Ražanac</derivirana_varijabla>
  </DomainObject.Predmet.ProtustrankaWithAdress>
  <DomainObject.Predmet.ProtustrankaWithAdressOIB>
    <izvorni_sadrzaj>ŽURNAL j.d.o.o. za ugostiteljstvo, OIB 82523143512, Ražanac X 22, 23248 Ražanac</izvorni_sadrzaj>
    <derivirana_varijabla naziv="DomainObject.Predmet.ProtustrankaWithAdressOIB_1">ŽURNAL j.d.o.o. za ugostiteljstvo, OIB 82523143512, Ražanac X 22, 23248 Ražanac</derivirana_varijabla>
  </DomainObject.Predmet.ProtustrankaWithAdressOIB>
  <DomainObject.Predmet.ProtustrankaNazivFormated>
    <izvorni_sadrzaj>ŽURNAL j.d.o.o. za ugostiteljstvo</izvorni_sadrzaj>
    <derivirana_varijabla naziv="DomainObject.Predmet.ProtustrankaNazivFormated_1">ŽURNAL j.d.o.o. za ugostiteljstvo</derivirana_varijabla>
  </DomainObject.Predmet.ProtustrankaNazivFormated>
  <DomainObject.Predmet.ProtustrankaNazivFormatedOIB>
    <izvorni_sadrzaj>ŽURNAL j.d.o.o. za ugostiteljstvo, OIB 82523143512</izvorni_sadrzaj>
    <derivirana_varijabla naziv="DomainObject.Predmet.ProtustrankaNazivFormatedOIB_1">ŽURNAL j.d.o.o. za ugostiteljstvo, OIB 82523143512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26625.71</izvorni_sadrzaj>
    <derivirana_varijabla naziv="DomainObject.Predmet.TrenutnaVrijednost_1">26625.71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ŽURNAL j.d.o.o. za ugostiteljstvo</item>
    </izvorni_sadrzaj>
    <derivirana_varijabla naziv="DomainObject.Predmet.ProtuStrankaListFormated_1">
      <item>ŽURNAL j.d.o.o. za ugostiteljstvo</item>
    </derivirana_varijabla>
  </DomainObject.Predmet.ProtuStrankaListFormated>
  <DomainObject.Predmet.ProtuStrankaListFormatedOIB>
    <izvorni_sadrzaj>
      <item>ŽURNAL j.d.o.o. za ugostiteljstvo, OIB 82523143512</item>
    </izvorni_sadrzaj>
    <derivirana_varijabla naziv="DomainObject.Predmet.ProtuStrankaListFormatedOIB_1">
      <item>ŽURNAL j.d.o.o. za ugostiteljstvo, OIB 82523143512</item>
    </derivirana_varijabla>
  </DomainObject.Predmet.ProtuStrankaListFormatedOIB>
  <DomainObject.Predmet.ProtuStrankaListFormatedWithAdress>
    <izvorni_sadrzaj>
      <item>ŽURNAL j.d.o.o. za ugostiteljstvo, Ražanac X 22, 23248 Ražanac</item>
    </izvorni_sadrzaj>
    <derivirana_varijabla naziv="DomainObject.Predmet.ProtuStrankaListFormatedWithAdress_1">
      <item>ŽURNAL j.d.o.o. za ugostiteljstvo, Ražanac X 22, 23248 Ražanac</item>
    </derivirana_varijabla>
  </DomainObject.Predmet.ProtuStrankaListFormatedWithAdress>
  <DomainObject.Predmet.ProtuStrankaListFormatedWithAdressOIB>
    <izvorni_sadrzaj>
      <item>ŽURNAL j.d.o.o. za ugostiteljstvo, OIB 82523143512, Ražanac X 22, 23248 Ražanac</item>
    </izvorni_sadrzaj>
    <derivirana_varijabla naziv="DomainObject.Predmet.ProtuStrankaListFormatedWithAdressOIB_1">
      <item>ŽURNAL j.d.o.o. za ugostiteljstvo, OIB 82523143512, Ražanac X 22, 23248 Ražanac</item>
    </derivirana_varijabla>
  </DomainObject.Predmet.ProtuStrankaListFormatedWithAdressOIB>
  <DomainObject.Predmet.ProtuStrankaListNazivFormated>
    <izvorni_sadrzaj>
      <item>ŽURNAL j.d.o.o. za ugostiteljstvo</item>
    </izvorni_sadrzaj>
    <derivirana_varijabla naziv="DomainObject.Predmet.ProtuStrankaListNazivFormated_1">
      <item>ŽURNAL j.d.o.o. za ugostiteljstvo</item>
    </derivirana_varijabla>
  </DomainObject.Predmet.ProtuStrankaListNazivFormated>
  <DomainObject.Predmet.ProtuStrankaListNazivFormatedOIB>
    <izvorni_sadrzaj>
      <item>ŽURNAL j.d.o.o. za ugostiteljstvo, OIB 82523143512</item>
    </izvorni_sadrzaj>
    <derivirana_varijabla naziv="DomainObject.Predmet.ProtuStrankaListNazivFormatedOIB_1">
      <item>ŽURNAL j.d.o.o. za ugostiteljstvo, OIB 82523143512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St-913/2016-5</izvorni_sadrzaj>
    <derivirana_varijabla naziv="DomainObject.PoslovniBrojDokumenta_1">St-913/2016-5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ŽURNAL j.d.o.o. za ugostiteljstvo</izvorni_sadrzaj>
    <derivirana_varijabla naziv="DomainObject.Predmet.ProtustrankaIDrugi_1">ŽURNAL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ŽURNAL j.d.o.o. za ugostiteljstvo, OIB 82523143512, Ražanac X 22, 23248 Ražanac</izvorni_sadrzaj>
    <derivirana_varijabla naziv="DomainObject.Predmet.ProtustrankaIDrugiAdressOIB_1">ŽURNAL j.d.o.o. za ugostiteljstvo, OIB 82523143512, Ražanac X 22,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ŽURNAL j.d.o.o. za ugostiteljstvo</item>
    </izvorni_sadrzaj>
    <derivirana_varijabla naziv="DomainObject.Predmet.SudioniciListNaziv_1">
      <item>Financijska agencija</item>
      <item>ŽURNAL j.d.o.o. za ugostiteljstvo</item>
    </derivirana_varijabla>
  </DomainObject.Predmet.SudioniciListNaziv>
  <DomainObject.Predmet.SudioniciListAdressOIB>
    <izvorni_sadrzaj>
      <item>Financijska agencija, OIB 85821130368, Ivana Danila 4,23000 Zadar</item>
      <item>ŽURNAL j.d.o.o. za ugostiteljstvo, OIB 82523143512, Ražanac X 22,23248 Ražanac</item>
    </izvorni_sadrzaj>
    <derivirana_varijabla naziv="DomainObject.Predmet.SudioniciListAdressOIB_1">
      <item>Financijska agencija, OIB 85821130368, Ivana Danila 4,23000 Zadar</item>
      <item>ŽURNAL j.d.o.o. za ugostiteljstvo, OIB 82523143512, Ražanac X 22,23248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2CFFE-18CB-4283-88EB-3FEDCFB73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766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St-913/2016-5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