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5f77" w14:paraId="9595f77" w:rsidRDefault="00F659AA" w:rsidP="00065EAB" w:rsidR="00F659AA" w:rsidRPr="00677067">
      <w:pPr>
        <w15:collapsed w:val="false"/>
        <w:rPr>
          <w:rFonts w:hAnsi="Comic Sans MS" w:ascii="Comic Sans MS"/>
        </w:rPr>
      </w:pPr>
      <w:bookmarkStart w:name="_GoBack" w:id="0"/>
      <w:bookmarkEnd w:id="0"/>
      <w:r w:rsidRPr="00677067">
        <w:rPr>
          <w:rFonts w:hAnsi="Comic Sans MS" w:ascii="Comic Sans MS"/>
        </w:rPr>
        <w:t>Nadležni trgovački sud :</w:t>
      </w:r>
      <w:r w:rsidRPr="00677067">
        <w:rPr>
          <w:rFonts w:hAnsi="Comic Sans MS" w:ascii="Comic Sans MS"/>
        </w:rPr>
        <w:tab/>
      </w:r>
      <w:r w:rsidR="00065EAB">
        <w:rPr>
          <w:rFonts w:hAnsi="Comic Sans MS" w:ascii="Comic Sans MS"/>
        </w:rPr>
        <w:t xml:space="preserve">                     </w:t>
      </w:r>
      <w:r w:rsidRPr="00677067">
        <w:rPr>
          <w:rFonts w:hAnsi="Comic Sans MS" w:ascii="Comic Sans MS"/>
        </w:rPr>
        <w:t>Trgovački sud Osijek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  <w:t>Obrazac 19</w:t>
      </w:r>
    </w:p>
    <w:p w:rsidRDefault="00F659AA" w:rsidR="00F659AA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Poslovni broj spisa:</w:t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>10 St-159/2018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</w:p>
    <w:p w:rsidRDefault="00F659AA" w:rsidR="00F659AA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Naziv dužnika</w:t>
      </w:r>
      <w:r w:rsidR="00677067" w:rsidRPr="00677067">
        <w:rPr>
          <w:rFonts w:hAnsi="Comic Sans MS" w:ascii="Comic Sans MS"/>
        </w:rPr>
        <w:t xml:space="preserve">: </w:t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  <w:t xml:space="preserve">STEČAJNA MASA IZA LIA.MAR d.o.o. u stečaju Novigrad </w:t>
      </w:r>
    </w:p>
    <w:p w:rsidRDefault="00F659AA" w:rsidR="00F659AA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Adresa dužnika</w:t>
      </w:r>
      <w:r w:rsidR="00677067">
        <w:rPr>
          <w:rFonts w:hAnsi="Comic Sans MS" w:ascii="Comic Sans MS"/>
        </w:rPr>
        <w:t>:</w:t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>Osijek, v</w:t>
      </w:r>
      <w:r w:rsidR="00677067">
        <w:rPr>
          <w:rFonts w:hAnsi="Comic Sans MS" w:ascii="Comic Sans MS"/>
        </w:rPr>
        <w:t>i</w:t>
      </w:r>
      <w:r w:rsidR="00677067" w:rsidRPr="00677067">
        <w:rPr>
          <w:rFonts w:hAnsi="Comic Sans MS" w:ascii="Comic Sans MS"/>
        </w:rPr>
        <w:t>jenac Paje Kolarića 9</w:t>
      </w:r>
    </w:p>
    <w:p w:rsidRDefault="00F659AA" w:rsidR="00F659AA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OIB dužnika</w:t>
      </w:r>
      <w:r w:rsidR="00677067" w:rsidRPr="00677067">
        <w:rPr>
          <w:rFonts w:hAnsi="Comic Sans MS" w:ascii="Comic Sans MS"/>
        </w:rPr>
        <w:t>:</w:t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ab/>
      </w:r>
      <w:r w:rsidR="00677067">
        <w:rPr>
          <w:rFonts w:hAnsi="Comic Sans MS" w:ascii="Comic Sans MS"/>
        </w:rPr>
        <w:tab/>
      </w:r>
      <w:r w:rsidR="00677067" w:rsidRPr="00677067">
        <w:rPr>
          <w:rFonts w:hAnsi="Comic Sans MS" w:ascii="Comic Sans MS"/>
        </w:rPr>
        <w:t>42132994819</w:t>
      </w:r>
    </w:p>
    <w:p w:rsidRDefault="00F659AA" w:rsidR="00F659AA">
      <w:pPr>
        <w:rPr>
          <w:rFonts w:hAnsi="Comic Sans MS" w:ascii="Comic Sans MS"/>
        </w:rPr>
      </w:pPr>
    </w:p>
    <w:p w:rsidRDefault="008D16B5" w:rsidR="008D16B5" w:rsidRPr="00677067">
      <w:pPr>
        <w:rPr>
          <w:rFonts w:hAnsi="Comic Sans MS" w:ascii="Comic Sans MS"/>
        </w:rPr>
      </w:pPr>
    </w:p>
    <w:p w:rsidRDefault="00F659AA" w:rsidP="00677067" w:rsidR="00F659AA" w:rsidRPr="00677067">
      <w:pPr>
        <w:jc w:val="center"/>
        <w:rPr>
          <w:rFonts w:hAnsi="Comic Sans MS" w:ascii="Comic Sans MS"/>
          <w:b/>
        </w:rPr>
      </w:pPr>
      <w:r w:rsidRPr="00677067">
        <w:rPr>
          <w:rFonts w:hAnsi="Comic Sans MS" w:ascii="Comic Sans MS"/>
          <w:b/>
        </w:rPr>
        <w:t>TABLICE PRIJAVLJENIH TRAŽBINA</w:t>
      </w:r>
    </w:p>
    <w:p w:rsidRDefault="00677067" w:rsidP="00D914C0" w:rsidR="00F659AA" w:rsidRPr="00677067">
      <w:pPr>
        <w:jc w:val="center"/>
        <w:rPr>
          <w:rFonts w:hAnsi="Comic Sans MS" w:ascii="Comic Sans MS"/>
        </w:rPr>
      </w:pPr>
      <w:r w:rsidRPr="00677067">
        <w:rPr>
          <w:rFonts w:hAnsi="Comic Sans MS" w:ascii="Comic Sans MS"/>
          <w:b/>
        </w:rPr>
        <w:t>z</w:t>
      </w:r>
      <w:r w:rsidR="00F659AA" w:rsidRPr="00677067">
        <w:rPr>
          <w:rFonts w:hAnsi="Comic Sans MS" w:ascii="Comic Sans MS"/>
          <w:b/>
        </w:rPr>
        <w:t>a ročište 1</w:t>
      </w:r>
      <w:r w:rsidR="00A83A29">
        <w:rPr>
          <w:rFonts w:hAnsi="Comic Sans MS" w:ascii="Comic Sans MS"/>
          <w:b/>
        </w:rPr>
        <w:t>7</w:t>
      </w:r>
      <w:r w:rsidR="00F659AA" w:rsidRPr="00677067">
        <w:rPr>
          <w:rFonts w:hAnsi="Comic Sans MS" w:ascii="Comic Sans MS"/>
          <w:b/>
        </w:rPr>
        <w:t>.svibnja 2018.g.</w:t>
      </w:r>
    </w:p>
    <w:p w:rsidRDefault="00F659AA" w:rsidR="00677067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  <w:b/>
        </w:rPr>
        <w:t>II.viši isplatni red</w:t>
      </w:r>
    </w:p>
    <w:tbl>
      <w:tblPr>
        <w:tblStyle w:val="Reetkatablice"/>
        <w:tblW w:type="dxa" w:w="14454"/>
        <w:tblLook w:val="04A0" w:noVBand="1" w:noHBand="0" w:lastColumn="0" w:firstColumn="1" w:lastRow="0" w:firstRow="1"/>
      </w:tblPr>
      <w:tblGrid>
        <w:gridCol w:w="659"/>
        <w:gridCol w:w="2138"/>
        <w:gridCol w:w="1558"/>
        <w:gridCol w:w="2038"/>
        <w:gridCol w:w="1315"/>
        <w:gridCol w:w="1076"/>
        <w:gridCol w:w="1455"/>
        <w:gridCol w:w="1165"/>
        <w:gridCol w:w="1286"/>
        <w:gridCol w:w="1764"/>
      </w:tblGrid>
      <w:tr w:rsidTr="003F4A49" w:rsidR="00776258" w:rsidRPr="00677067">
        <w:trPr>
          <w:trHeight w:val="902"/>
        </w:trPr>
        <w:tc>
          <w:tcPr>
            <w:tcW w:type="dxa" w:w="659"/>
          </w:tcPr>
          <w:p w:rsidRDefault="00677067" w:rsidR="00776258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Red.</w:t>
            </w:r>
          </w:p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br.</w:t>
            </w:r>
          </w:p>
        </w:tc>
        <w:tc>
          <w:tcPr>
            <w:tcW w:type="dxa" w:w="2138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Naziv vjerovnika</w:t>
            </w:r>
          </w:p>
        </w:tc>
        <w:tc>
          <w:tcPr>
            <w:tcW w:type="dxa" w:w="1558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OIB</w:t>
            </w:r>
          </w:p>
        </w:tc>
        <w:tc>
          <w:tcPr>
            <w:tcW w:type="dxa" w:w="2038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Adresa</w:t>
            </w:r>
          </w:p>
        </w:tc>
        <w:tc>
          <w:tcPr>
            <w:tcW w:type="dxa" w:w="1315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prijavljene traž</w:t>
            </w:r>
            <w:r w:rsidR="00776258">
              <w:rPr>
                <w:rFonts w:hAnsi="Comic Sans MS" w:ascii="Comic Sans MS"/>
              </w:rPr>
              <w:t>bi</w:t>
            </w:r>
            <w:r w:rsidRPr="00677067">
              <w:rPr>
                <w:rFonts w:hAnsi="Comic Sans MS" w:ascii="Comic Sans MS"/>
              </w:rPr>
              <w:t>ne</w:t>
            </w:r>
          </w:p>
        </w:tc>
        <w:tc>
          <w:tcPr>
            <w:tcW w:type="dxa" w:w="1076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 xml:space="preserve">Pravna osnova </w:t>
            </w:r>
          </w:p>
        </w:tc>
        <w:tc>
          <w:tcPr>
            <w:tcW w:type="dxa" w:w="1455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priznate tražbine</w:t>
            </w:r>
          </w:p>
        </w:tc>
        <w:tc>
          <w:tcPr>
            <w:tcW w:type="dxa" w:w="1165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osporene tražbine</w:t>
            </w:r>
          </w:p>
        </w:tc>
        <w:tc>
          <w:tcPr>
            <w:tcW w:type="dxa" w:w="1286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 xml:space="preserve">Oznaka ovršne isprave </w:t>
            </w:r>
          </w:p>
        </w:tc>
        <w:tc>
          <w:tcPr>
            <w:tcW w:type="dxa" w:w="1764"/>
          </w:tcPr>
          <w:p w:rsidRDefault="00677067" w:rsidR="00677067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Zastupan po</w:t>
            </w:r>
          </w:p>
        </w:tc>
      </w:tr>
      <w:tr w:rsidTr="003F4A49" w:rsidR="00776258" w:rsidRPr="00776258">
        <w:tc>
          <w:tcPr>
            <w:tcW w:type="dxa" w:w="659"/>
          </w:tcPr>
          <w:p w:rsidRDefault="00677067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1.</w:t>
            </w:r>
          </w:p>
        </w:tc>
        <w:tc>
          <w:tcPr>
            <w:tcW w:type="dxa" w:w="2138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HEP ELEKTRA d.o.o.</w:t>
            </w:r>
          </w:p>
        </w:tc>
        <w:tc>
          <w:tcPr>
            <w:tcW w:type="dxa" w:w="1558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43965974818</w:t>
            </w:r>
          </w:p>
        </w:tc>
        <w:tc>
          <w:tcPr>
            <w:tcW w:type="dxa" w:w="2038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Zagreb, Ulica Grada Vukovara 37</w:t>
            </w:r>
          </w:p>
        </w:tc>
        <w:tc>
          <w:tcPr>
            <w:tcW w:type="dxa" w:w="1315"/>
          </w:tcPr>
          <w:p w:rsidRDefault="005F3581" w:rsidP="00065EAB" w:rsidR="00677067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292,48</w:t>
            </w:r>
          </w:p>
        </w:tc>
        <w:tc>
          <w:tcPr>
            <w:tcW w:type="dxa" w:w="1076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R</w:t>
            </w:r>
            <w:r w:rsidR="005F3581" w:rsidRPr="00776258">
              <w:rPr>
                <w:rFonts w:hAnsi="Comic Sans MS" w:ascii="Comic Sans MS"/>
                <w:sz w:val="20"/>
                <w:szCs w:val="20"/>
              </w:rPr>
              <w:t>ačuni</w:t>
            </w:r>
          </w:p>
        </w:tc>
        <w:tc>
          <w:tcPr>
            <w:tcW w:type="dxa" w:w="1455"/>
          </w:tcPr>
          <w:p w:rsidRDefault="005F3581" w:rsidP="00065EAB" w:rsidR="00677067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292,48</w:t>
            </w:r>
          </w:p>
        </w:tc>
        <w:tc>
          <w:tcPr>
            <w:tcW w:type="dxa" w:w="1165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  <w:tc>
          <w:tcPr>
            <w:tcW w:type="dxa" w:w="1286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  <w:tc>
          <w:tcPr>
            <w:tcW w:type="dxa" w:w="1764"/>
          </w:tcPr>
          <w:p w:rsidRDefault="005F3581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 xml:space="preserve">Nataša Stanić Služba za javnu opskrbu Rijeka </w:t>
            </w:r>
          </w:p>
        </w:tc>
      </w:tr>
      <w:tr w:rsidTr="003F4A49" w:rsidR="00776258" w:rsidRPr="00776258">
        <w:tc>
          <w:tcPr>
            <w:tcW w:type="dxa" w:w="659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2.</w:t>
            </w:r>
          </w:p>
        </w:tc>
        <w:tc>
          <w:tcPr>
            <w:tcW w:type="dxa" w:w="2138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 xml:space="preserve">GRAD NOVIGRAD-CITTANOVA </w:t>
            </w:r>
          </w:p>
        </w:tc>
        <w:tc>
          <w:tcPr>
            <w:tcW w:type="dxa" w:w="1558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53785741678</w:t>
            </w:r>
          </w:p>
        </w:tc>
        <w:tc>
          <w:tcPr>
            <w:tcW w:type="dxa" w:w="2038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Novigrad, Veliki trg 1</w:t>
            </w:r>
          </w:p>
        </w:tc>
        <w:tc>
          <w:tcPr>
            <w:tcW w:type="dxa" w:w="1315"/>
          </w:tcPr>
          <w:p w:rsidRDefault="00D914C0" w:rsidP="00065EAB" w:rsidR="00677067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1.053,60</w:t>
            </w:r>
          </w:p>
        </w:tc>
        <w:tc>
          <w:tcPr>
            <w:tcW w:type="dxa" w:w="1076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 xml:space="preserve">Rješenje </w:t>
            </w:r>
          </w:p>
        </w:tc>
        <w:tc>
          <w:tcPr>
            <w:tcW w:type="dxa" w:w="1455"/>
          </w:tcPr>
          <w:p w:rsidRDefault="00D914C0" w:rsidP="00065EAB" w:rsidR="00677067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1.053,60</w:t>
            </w:r>
          </w:p>
        </w:tc>
        <w:tc>
          <w:tcPr>
            <w:tcW w:type="dxa" w:w="1165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  <w:tc>
          <w:tcPr>
            <w:tcW w:type="dxa" w:w="1286"/>
          </w:tcPr>
          <w:p w:rsidRDefault="00776258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0062731-071471</w:t>
            </w:r>
          </w:p>
        </w:tc>
        <w:tc>
          <w:tcPr>
            <w:tcW w:type="dxa" w:w="1764"/>
          </w:tcPr>
          <w:p w:rsidRDefault="00D914C0" w:rsidR="00677067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</w:tr>
      <w:tr w:rsidTr="003F4A49" w:rsidR="00776258" w:rsidRPr="00065EAB">
        <w:tc>
          <w:tcPr>
            <w:tcW w:type="dxa" w:w="659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2138"/>
          </w:tcPr>
          <w:p w:rsidRDefault="00065EAB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  <w:r w:rsidRPr="00065EAB">
              <w:rPr>
                <w:rFonts w:hAnsi="Comic Sans MS" w:ascii="Comic Sans MS"/>
                <w:b/>
                <w:sz w:val="20"/>
                <w:szCs w:val="20"/>
              </w:rPr>
              <w:t>UKUPNO</w:t>
            </w:r>
          </w:p>
        </w:tc>
        <w:tc>
          <w:tcPr>
            <w:tcW w:type="dxa" w:w="1558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2038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315"/>
          </w:tcPr>
          <w:p w:rsidRDefault="00065EAB" w:rsidP="00065EAB" w:rsidR="00D914C0" w:rsidRPr="00065EAB">
            <w:pPr>
              <w:jc w:val="right"/>
              <w:rPr>
                <w:rFonts w:hAnsi="Comic Sans MS" w:ascii="Comic Sans MS"/>
                <w:b/>
                <w:sz w:val="20"/>
                <w:szCs w:val="20"/>
              </w:rPr>
            </w:pPr>
            <w:r w:rsidRPr="00065EAB">
              <w:rPr>
                <w:rFonts w:hAnsi="Comic Sans MS" w:ascii="Comic Sans MS"/>
                <w:b/>
                <w:sz w:val="20"/>
                <w:szCs w:val="20"/>
              </w:rPr>
              <w:t>1.346,08</w:t>
            </w:r>
          </w:p>
        </w:tc>
        <w:tc>
          <w:tcPr>
            <w:tcW w:type="dxa" w:w="1076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455"/>
          </w:tcPr>
          <w:p w:rsidRDefault="00065EAB" w:rsidP="00065EAB" w:rsidR="00D914C0" w:rsidRPr="00065EAB">
            <w:pPr>
              <w:jc w:val="right"/>
              <w:rPr>
                <w:rFonts w:hAnsi="Comic Sans MS" w:ascii="Comic Sans MS"/>
                <w:b/>
                <w:sz w:val="20"/>
                <w:szCs w:val="20"/>
              </w:rPr>
            </w:pPr>
            <w:r w:rsidRPr="00065EAB">
              <w:rPr>
                <w:rFonts w:hAnsi="Comic Sans MS" w:ascii="Comic Sans MS"/>
                <w:b/>
                <w:sz w:val="20"/>
                <w:szCs w:val="20"/>
              </w:rPr>
              <w:t>1.346,08</w:t>
            </w:r>
          </w:p>
        </w:tc>
        <w:tc>
          <w:tcPr>
            <w:tcW w:type="dxa" w:w="1165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286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764"/>
          </w:tcPr>
          <w:p w:rsidRDefault="00D914C0" w:rsidR="00D914C0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</w:tr>
    </w:tbl>
    <w:p w:rsidRDefault="00677067" w:rsidR="005F3581">
      <w:pPr>
        <w:rPr>
          <w:rFonts w:hAnsi="Comic Sans MS" w:ascii="Comic Sans MS"/>
          <w:b/>
          <w:sz w:val="20"/>
          <w:szCs w:val="20"/>
        </w:rPr>
      </w:pPr>
      <w:r w:rsidRPr="00065EAB">
        <w:rPr>
          <w:rFonts w:hAnsi="Comic Sans MS" w:ascii="Comic Sans MS"/>
          <w:b/>
          <w:sz w:val="20"/>
          <w:szCs w:val="20"/>
        </w:rPr>
        <w:t xml:space="preserve"> </w:t>
      </w:r>
    </w:p>
    <w:p w:rsidRDefault="00677067" w:rsidR="00677067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 xml:space="preserve">U Osijeku </w:t>
      </w:r>
      <w:r w:rsidR="00065EAB">
        <w:rPr>
          <w:rFonts w:hAnsi="Comic Sans MS" w:ascii="Comic Sans MS"/>
        </w:rPr>
        <w:t>03.svibnja</w:t>
      </w:r>
      <w:r w:rsidRPr="00677067">
        <w:rPr>
          <w:rFonts w:hAnsi="Comic Sans MS" w:ascii="Comic Sans MS"/>
        </w:rPr>
        <w:t xml:space="preserve"> 2018.g.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  <w:t>Stečajna upraviteljica</w:t>
      </w:r>
    </w:p>
    <w:p w:rsidRDefault="00677067" w:rsidP="003F4A49" w:rsidR="00E47636">
      <w:pPr>
        <w:ind w:firstLine="708" w:left="9912"/>
        <w:rPr>
          <w:rFonts w:hAnsi="Comic Sans MS" w:ascii="Comic Sans MS"/>
        </w:rPr>
      </w:pPr>
      <w:r w:rsidRPr="00677067">
        <w:rPr>
          <w:rFonts w:hAnsi="Comic Sans MS" w:ascii="Comic Sans MS"/>
        </w:rPr>
        <w:t>Živka Posavac dipl.oec.</w:t>
      </w:r>
    </w:p>
    <w:p w:rsidRDefault="00E47636" w:rsidR="00E47636">
      <w:pPr>
        <w:rPr>
          <w:rFonts w:hAnsi="Comic Sans MS" w:ascii="Comic Sans MS"/>
        </w:rPr>
      </w:pPr>
      <w:r>
        <w:rPr>
          <w:rFonts w:hAnsi="Comic Sans MS" w:ascii="Comic Sans MS"/>
        </w:rPr>
        <w:lastRenderedPageBreak/>
        <w:br w:type="page"/>
      </w:r>
    </w:p>
    <w:p w:rsidRDefault="00E47636" w:rsidP="00E47636" w:rsidR="00E47636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lastRenderedPageBreak/>
        <w:t>Nadležni trgovački sud :</w:t>
      </w:r>
      <w:r w:rsidRPr="00677067">
        <w:rPr>
          <w:rFonts w:hAnsi="Comic Sans MS" w:ascii="Comic Sans MS"/>
        </w:rPr>
        <w:tab/>
      </w:r>
      <w:r>
        <w:rPr>
          <w:rFonts w:hAnsi="Comic Sans MS" w:ascii="Comic Sans MS"/>
        </w:rPr>
        <w:t xml:space="preserve">                     </w:t>
      </w:r>
      <w:r w:rsidRPr="00677067">
        <w:rPr>
          <w:rFonts w:hAnsi="Comic Sans MS" w:ascii="Comic Sans MS"/>
        </w:rPr>
        <w:t>Trgovački sud Osijek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  <w:t>Obrazac 19</w:t>
      </w:r>
    </w:p>
    <w:p w:rsidRDefault="00E47636" w:rsidP="00E47636" w:rsidR="00E47636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Poslovni broj spisa: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>10 St-159/2018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</w:p>
    <w:p w:rsidRDefault="00E47636" w:rsidP="00E47636" w:rsidR="00E47636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 xml:space="preserve">Naziv dužnika: 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  <w:t xml:space="preserve">STEČAJNA MASA IZA LIA.MAR d.o.o. u stečaju Novigrad </w:t>
      </w:r>
    </w:p>
    <w:p w:rsidRDefault="00E47636" w:rsidP="00E47636" w:rsidR="00E47636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Adresa dužnika</w:t>
      </w:r>
      <w:r>
        <w:rPr>
          <w:rFonts w:hAnsi="Comic Sans MS" w:ascii="Comic Sans MS"/>
        </w:rPr>
        <w:t>: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>Osijek, v</w:t>
      </w:r>
      <w:r>
        <w:rPr>
          <w:rFonts w:hAnsi="Comic Sans MS" w:ascii="Comic Sans MS"/>
        </w:rPr>
        <w:t>i</w:t>
      </w:r>
      <w:r w:rsidRPr="00677067">
        <w:rPr>
          <w:rFonts w:hAnsi="Comic Sans MS" w:ascii="Comic Sans MS"/>
        </w:rPr>
        <w:t>jenac Paje Kolarića 9</w:t>
      </w:r>
    </w:p>
    <w:p w:rsidRDefault="00E47636" w:rsidP="00E47636" w:rsidR="00E47636" w:rsidRPr="00677067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>OIB dužnika: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>42132994819</w:t>
      </w:r>
    </w:p>
    <w:p w:rsidRDefault="00E47636" w:rsidP="00E47636" w:rsidR="00E47636" w:rsidRPr="00677067">
      <w:pPr>
        <w:rPr>
          <w:rFonts w:hAnsi="Comic Sans MS" w:ascii="Comic Sans MS"/>
        </w:rPr>
      </w:pPr>
    </w:p>
    <w:p w:rsidRDefault="00E47636" w:rsidP="00E47636" w:rsidR="00E47636" w:rsidRPr="00677067">
      <w:pPr>
        <w:jc w:val="center"/>
        <w:rPr>
          <w:rFonts w:hAnsi="Comic Sans MS" w:ascii="Comic Sans MS"/>
          <w:b/>
        </w:rPr>
      </w:pPr>
      <w:r w:rsidRPr="00677067">
        <w:rPr>
          <w:rFonts w:hAnsi="Comic Sans MS" w:ascii="Comic Sans MS"/>
          <w:b/>
        </w:rPr>
        <w:t>TABLICE PRIJAVLJENIH TRAŽBINA</w:t>
      </w:r>
    </w:p>
    <w:p w:rsidRDefault="00E47636" w:rsidP="00E47636" w:rsidR="00E47636" w:rsidRPr="00677067">
      <w:pPr>
        <w:jc w:val="center"/>
        <w:rPr>
          <w:rFonts w:hAnsi="Comic Sans MS" w:ascii="Comic Sans MS"/>
        </w:rPr>
      </w:pPr>
      <w:r w:rsidRPr="00677067">
        <w:rPr>
          <w:rFonts w:hAnsi="Comic Sans MS" w:ascii="Comic Sans MS"/>
          <w:b/>
        </w:rPr>
        <w:t xml:space="preserve">za ročište </w:t>
      </w:r>
      <w:r>
        <w:rPr>
          <w:rFonts w:hAnsi="Comic Sans MS" w:ascii="Comic Sans MS"/>
          <w:b/>
        </w:rPr>
        <w:t>24.listopada</w:t>
      </w:r>
      <w:r w:rsidRPr="00677067">
        <w:rPr>
          <w:rFonts w:hAnsi="Comic Sans MS" w:ascii="Comic Sans MS"/>
          <w:b/>
        </w:rPr>
        <w:t xml:space="preserve"> 2018.g.</w:t>
      </w:r>
    </w:p>
    <w:p w:rsidRDefault="006564E9" w:rsidP="00E47636" w:rsidR="00E47636" w:rsidRPr="00677067">
      <w:pPr>
        <w:rPr>
          <w:rFonts w:hAnsi="Comic Sans MS" w:ascii="Comic Sans MS"/>
        </w:rPr>
      </w:pPr>
      <w:r>
        <w:rPr>
          <w:rFonts w:hAnsi="Comic Sans MS" w:ascii="Comic Sans MS"/>
          <w:b/>
        </w:rPr>
        <w:t>NIŽI ISPLATNI RED</w:t>
      </w:r>
    </w:p>
    <w:tbl>
      <w:tblPr>
        <w:tblStyle w:val="Reetkatablice"/>
        <w:tblW w:type="dxa" w:w="14454"/>
        <w:tblLook w:val="04A0" w:noVBand="1" w:noHBand="0" w:lastColumn="0" w:firstColumn="1" w:lastRow="0" w:firstRow="1"/>
      </w:tblPr>
      <w:tblGrid>
        <w:gridCol w:w="659"/>
        <w:gridCol w:w="2087"/>
        <w:gridCol w:w="1559"/>
        <w:gridCol w:w="1991"/>
        <w:gridCol w:w="1366"/>
        <w:gridCol w:w="1689"/>
        <w:gridCol w:w="1416"/>
        <w:gridCol w:w="1135"/>
        <w:gridCol w:w="1276"/>
        <w:gridCol w:w="1276"/>
      </w:tblGrid>
      <w:tr w:rsidTr="00BD178D" w:rsidR="00BD178D" w:rsidRPr="00677067">
        <w:trPr>
          <w:trHeight w:val="902"/>
        </w:trPr>
        <w:tc>
          <w:tcPr>
            <w:tcW w:type="dxa" w:w="659"/>
          </w:tcPr>
          <w:p w:rsidRDefault="00E47636" w:rsidP="00B55171" w:rsidR="00E47636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Red.</w:t>
            </w:r>
          </w:p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br.</w:t>
            </w:r>
          </w:p>
        </w:tc>
        <w:tc>
          <w:tcPr>
            <w:tcW w:type="dxa" w:w="2087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Naziv vjerovnika</w:t>
            </w:r>
          </w:p>
        </w:tc>
        <w:tc>
          <w:tcPr>
            <w:tcW w:type="dxa" w:w="1559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OIB</w:t>
            </w:r>
          </w:p>
        </w:tc>
        <w:tc>
          <w:tcPr>
            <w:tcW w:type="dxa" w:w="1991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Adresa</w:t>
            </w:r>
          </w:p>
        </w:tc>
        <w:tc>
          <w:tcPr>
            <w:tcW w:type="dxa" w:w="1366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prijavljene traž</w:t>
            </w:r>
            <w:r>
              <w:rPr>
                <w:rFonts w:hAnsi="Comic Sans MS" w:ascii="Comic Sans MS"/>
              </w:rPr>
              <w:t>bi</w:t>
            </w:r>
            <w:r w:rsidRPr="00677067">
              <w:rPr>
                <w:rFonts w:hAnsi="Comic Sans MS" w:ascii="Comic Sans MS"/>
              </w:rPr>
              <w:t>ne</w:t>
            </w:r>
          </w:p>
        </w:tc>
        <w:tc>
          <w:tcPr>
            <w:tcW w:type="dxa" w:w="1689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 xml:space="preserve">Pravna osnova </w:t>
            </w:r>
          </w:p>
        </w:tc>
        <w:tc>
          <w:tcPr>
            <w:tcW w:type="dxa" w:w="1416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priznate tražbine</w:t>
            </w:r>
          </w:p>
        </w:tc>
        <w:tc>
          <w:tcPr>
            <w:tcW w:type="dxa" w:w="1135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Iznos osporene tražbine</w:t>
            </w:r>
          </w:p>
        </w:tc>
        <w:tc>
          <w:tcPr>
            <w:tcW w:type="dxa" w:w="1276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 xml:space="preserve">Oznaka ovršne isprave </w:t>
            </w:r>
          </w:p>
        </w:tc>
        <w:tc>
          <w:tcPr>
            <w:tcW w:type="dxa" w:w="1276"/>
          </w:tcPr>
          <w:p w:rsidRDefault="00E47636" w:rsidP="00B55171" w:rsidR="00E47636" w:rsidRPr="00677067">
            <w:pPr>
              <w:rPr>
                <w:rFonts w:hAnsi="Comic Sans MS" w:ascii="Comic Sans MS"/>
              </w:rPr>
            </w:pPr>
            <w:r w:rsidRPr="00677067">
              <w:rPr>
                <w:rFonts w:hAnsi="Comic Sans MS" w:ascii="Comic Sans MS"/>
              </w:rPr>
              <w:t>Zastupan po</w:t>
            </w:r>
          </w:p>
        </w:tc>
      </w:tr>
      <w:tr w:rsidTr="00BD178D" w:rsidR="00BD178D" w:rsidRPr="00776258">
        <w:tc>
          <w:tcPr>
            <w:tcW w:type="dxa" w:w="659"/>
          </w:tcPr>
          <w:p w:rsidRDefault="00E47636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1.</w:t>
            </w:r>
          </w:p>
        </w:tc>
        <w:tc>
          <w:tcPr>
            <w:tcW w:type="dxa" w:w="2087"/>
          </w:tcPr>
          <w:p w:rsidRDefault="006564E9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Liam Patrick Duffy</w:t>
            </w:r>
          </w:p>
        </w:tc>
        <w:tc>
          <w:tcPr>
            <w:tcW w:type="dxa" w:w="1559"/>
          </w:tcPr>
          <w:p w:rsidRDefault="006564E9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39732823887</w:t>
            </w:r>
          </w:p>
        </w:tc>
        <w:tc>
          <w:tcPr>
            <w:tcW w:type="dxa" w:w="1991"/>
          </w:tcPr>
          <w:p w:rsidRDefault="006564E9" w:rsidP="00B55171" w:rsidR="00E47636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Dublin, 124Dowside PK Skerries Co Dablin</w:t>
            </w:r>
          </w:p>
          <w:p w:rsidRDefault="00BD178D" w:rsidP="00B55171" w:rsidR="00BD178D" w:rsidRPr="00776258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Irska</w:t>
            </w:r>
          </w:p>
        </w:tc>
        <w:tc>
          <w:tcPr>
            <w:tcW w:type="dxa" w:w="1366"/>
          </w:tcPr>
          <w:p w:rsidRDefault="006564E9" w:rsidP="00B55171" w:rsidR="00E47636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902.652,84</w:t>
            </w:r>
          </w:p>
        </w:tc>
        <w:tc>
          <w:tcPr>
            <w:tcW w:type="dxa" w:w="1689"/>
          </w:tcPr>
          <w:p w:rsidRDefault="006564E9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 xml:space="preserve">Ugovor o </w:t>
            </w:r>
            <w:r w:rsidR="00420C75">
              <w:rPr>
                <w:rFonts w:hAnsi="Comic Sans MS" w:ascii="Comic Sans MS"/>
                <w:sz w:val="20"/>
                <w:szCs w:val="20"/>
              </w:rPr>
              <w:t>kred</w:t>
            </w:r>
            <w:r w:rsidR="00BD178D">
              <w:rPr>
                <w:rFonts w:hAnsi="Comic Sans MS" w:ascii="Comic Sans MS"/>
                <w:sz w:val="20"/>
                <w:szCs w:val="20"/>
              </w:rPr>
              <w:t>.</w:t>
            </w:r>
            <w:r w:rsidR="00420C75">
              <w:rPr>
                <w:rFonts w:hAnsi="Comic Sans MS" w:ascii="Comic Sans MS"/>
                <w:sz w:val="20"/>
                <w:szCs w:val="20"/>
              </w:rPr>
              <w:t>, pozajm</w:t>
            </w:r>
            <w:r w:rsidR="00BD178D">
              <w:rPr>
                <w:rFonts w:hAnsi="Comic Sans MS" w:ascii="Comic Sans MS"/>
                <w:sz w:val="20"/>
                <w:szCs w:val="20"/>
              </w:rPr>
              <w:t>.</w:t>
            </w:r>
            <w:r w:rsidR="00420C75">
              <w:rPr>
                <w:rFonts w:hAnsi="Comic Sans MS" w:ascii="Comic Sans MS"/>
                <w:sz w:val="20"/>
                <w:szCs w:val="20"/>
              </w:rPr>
              <w:t xml:space="preserve"> </w:t>
            </w:r>
            <w:r w:rsidR="00BD178D">
              <w:rPr>
                <w:rFonts w:hAnsi="Comic Sans MS" w:ascii="Comic Sans MS"/>
                <w:sz w:val="20"/>
                <w:szCs w:val="20"/>
              </w:rPr>
              <w:t>izvadak iz posl.knjiga</w:t>
            </w:r>
          </w:p>
        </w:tc>
        <w:tc>
          <w:tcPr>
            <w:tcW w:type="dxa" w:w="1416"/>
          </w:tcPr>
          <w:p w:rsidRDefault="00420C75" w:rsidP="00B55171" w:rsidR="00E47636" w:rsidRPr="00776258">
            <w:pPr>
              <w:jc w:val="right"/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902.652,84</w:t>
            </w:r>
          </w:p>
        </w:tc>
        <w:tc>
          <w:tcPr>
            <w:tcW w:type="dxa" w:w="1135"/>
          </w:tcPr>
          <w:p w:rsidRDefault="00E47636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  <w:tc>
          <w:tcPr>
            <w:tcW w:type="dxa" w:w="1276"/>
          </w:tcPr>
          <w:p w:rsidRDefault="00E47636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 w:rsidRPr="00776258"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  <w:tc>
          <w:tcPr>
            <w:tcW w:type="dxa" w:w="1276"/>
          </w:tcPr>
          <w:p w:rsidRDefault="00BD178D" w:rsidP="00B55171" w:rsidR="00E47636" w:rsidRPr="00776258">
            <w:pPr>
              <w:rPr>
                <w:rFonts w:hAnsi="Comic Sans MS" w:ascii="Comic Sans MS"/>
                <w:sz w:val="20"/>
                <w:szCs w:val="20"/>
              </w:rPr>
            </w:pPr>
            <w:r>
              <w:rPr>
                <w:rFonts w:hAnsi="Comic Sans MS" w:ascii="Comic Sans MS"/>
                <w:sz w:val="20"/>
                <w:szCs w:val="20"/>
              </w:rPr>
              <w:t>-</w:t>
            </w:r>
          </w:p>
        </w:tc>
      </w:tr>
      <w:tr w:rsidTr="00BD178D" w:rsidR="00BD178D" w:rsidRPr="00065EAB">
        <w:tc>
          <w:tcPr>
            <w:tcW w:type="dxa" w:w="659"/>
          </w:tcPr>
          <w:p w:rsidRDefault="00E47636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2087"/>
          </w:tcPr>
          <w:p w:rsidRDefault="00E47636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  <w:r w:rsidRPr="00065EAB">
              <w:rPr>
                <w:rFonts w:hAnsi="Comic Sans MS" w:ascii="Comic Sans MS"/>
                <w:b/>
                <w:sz w:val="20"/>
                <w:szCs w:val="20"/>
              </w:rPr>
              <w:t>UKUPNO</w:t>
            </w:r>
          </w:p>
        </w:tc>
        <w:tc>
          <w:tcPr>
            <w:tcW w:type="dxa" w:w="1559"/>
          </w:tcPr>
          <w:p w:rsidRDefault="00E47636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991"/>
          </w:tcPr>
          <w:p w:rsidRDefault="00E47636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366"/>
          </w:tcPr>
          <w:p w:rsidRDefault="00420C75" w:rsidP="00B55171" w:rsidR="00E47636" w:rsidRPr="00065EAB">
            <w:pPr>
              <w:jc w:val="right"/>
              <w:rPr>
                <w:rFonts w:hAnsi="Comic Sans MS" w:ascii="Comic Sans MS"/>
                <w:b/>
                <w:sz w:val="20"/>
                <w:szCs w:val="20"/>
              </w:rPr>
            </w:pPr>
            <w:r>
              <w:rPr>
                <w:rFonts w:hAnsi="Comic Sans MS" w:ascii="Comic Sans MS"/>
                <w:b/>
                <w:sz w:val="20"/>
                <w:szCs w:val="20"/>
              </w:rPr>
              <w:t>902.652,84</w:t>
            </w:r>
          </w:p>
        </w:tc>
        <w:tc>
          <w:tcPr>
            <w:tcW w:type="dxa" w:w="1689"/>
          </w:tcPr>
          <w:p w:rsidRDefault="00E47636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</w:p>
        </w:tc>
        <w:tc>
          <w:tcPr>
            <w:tcW w:type="dxa" w:w="1416"/>
          </w:tcPr>
          <w:p w:rsidRDefault="00420C75" w:rsidP="00B55171" w:rsidR="00E47636" w:rsidRPr="00065EAB">
            <w:pPr>
              <w:jc w:val="right"/>
              <w:rPr>
                <w:rFonts w:hAnsi="Comic Sans MS" w:ascii="Comic Sans MS"/>
                <w:b/>
                <w:sz w:val="20"/>
                <w:szCs w:val="20"/>
              </w:rPr>
            </w:pPr>
            <w:r>
              <w:rPr>
                <w:rFonts w:hAnsi="Comic Sans MS" w:ascii="Comic Sans MS"/>
                <w:b/>
                <w:sz w:val="20"/>
                <w:szCs w:val="20"/>
              </w:rPr>
              <w:t>902.652,84</w:t>
            </w:r>
          </w:p>
        </w:tc>
        <w:tc>
          <w:tcPr>
            <w:tcW w:type="dxa" w:w="1135"/>
          </w:tcPr>
          <w:p w:rsidRDefault="00BD178D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  <w:r>
              <w:rPr>
                <w:rFonts w:hAnsi="Comic Sans MS" w:ascii="Comic Sans MS"/>
                <w:b/>
                <w:sz w:val="20"/>
                <w:szCs w:val="20"/>
              </w:rPr>
              <w:t>-</w:t>
            </w:r>
          </w:p>
        </w:tc>
        <w:tc>
          <w:tcPr>
            <w:tcW w:type="dxa" w:w="1276"/>
          </w:tcPr>
          <w:p w:rsidRDefault="00BD178D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  <w:r>
              <w:rPr>
                <w:rFonts w:hAnsi="Comic Sans MS" w:ascii="Comic Sans MS"/>
                <w:b/>
                <w:sz w:val="20"/>
                <w:szCs w:val="20"/>
              </w:rPr>
              <w:t>-</w:t>
            </w:r>
          </w:p>
        </w:tc>
        <w:tc>
          <w:tcPr>
            <w:tcW w:type="dxa" w:w="1276"/>
          </w:tcPr>
          <w:p w:rsidRDefault="00BD178D" w:rsidP="00B55171" w:rsidR="00E47636" w:rsidRPr="00065EAB">
            <w:pPr>
              <w:rPr>
                <w:rFonts w:hAnsi="Comic Sans MS" w:ascii="Comic Sans MS"/>
                <w:b/>
                <w:sz w:val="20"/>
                <w:szCs w:val="20"/>
              </w:rPr>
            </w:pPr>
            <w:r>
              <w:rPr>
                <w:rFonts w:hAnsi="Comic Sans MS" w:ascii="Comic Sans MS"/>
                <w:b/>
                <w:sz w:val="20"/>
                <w:szCs w:val="20"/>
              </w:rPr>
              <w:t>-</w:t>
            </w:r>
          </w:p>
        </w:tc>
      </w:tr>
    </w:tbl>
    <w:p w:rsidRDefault="00E47636" w:rsidP="00E47636" w:rsidR="00E47636">
      <w:pPr>
        <w:rPr>
          <w:rFonts w:hAnsi="Comic Sans MS" w:ascii="Comic Sans MS"/>
          <w:b/>
          <w:sz w:val="20"/>
          <w:szCs w:val="20"/>
        </w:rPr>
      </w:pPr>
      <w:r w:rsidRPr="00065EAB">
        <w:rPr>
          <w:rFonts w:hAnsi="Comic Sans MS" w:ascii="Comic Sans MS"/>
          <w:b/>
          <w:sz w:val="20"/>
          <w:szCs w:val="20"/>
        </w:rPr>
        <w:t xml:space="preserve"> </w:t>
      </w:r>
    </w:p>
    <w:p w:rsidRDefault="00420C75" w:rsidP="00E47636" w:rsidR="00420C75">
      <w:pPr>
        <w:rPr>
          <w:rFonts w:hAnsi="Comic Sans MS" w:ascii="Comic Sans MS"/>
          <w:b/>
          <w:sz w:val="20"/>
          <w:szCs w:val="20"/>
        </w:rPr>
      </w:pPr>
    </w:p>
    <w:p w:rsidRDefault="00E47636" w:rsidP="00420C75" w:rsidR="00BD178D">
      <w:pPr>
        <w:rPr>
          <w:rFonts w:hAnsi="Comic Sans MS" w:ascii="Comic Sans MS"/>
        </w:rPr>
      </w:pPr>
      <w:r w:rsidRPr="00677067">
        <w:rPr>
          <w:rFonts w:hAnsi="Comic Sans MS" w:ascii="Comic Sans MS"/>
        </w:rPr>
        <w:t xml:space="preserve">U Osijeku </w:t>
      </w:r>
      <w:r>
        <w:rPr>
          <w:rFonts w:hAnsi="Comic Sans MS" w:ascii="Comic Sans MS"/>
        </w:rPr>
        <w:t>0</w:t>
      </w:r>
      <w:r w:rsidR="00420C75">
        <w:rPr>
          <w:rFonts w:hAnsi="Comic Sans MS" w:ascii="Comic Sans MS"/>
        </w:rPr>
        <w:t xml:space="preserve">4.listopada </w:t>
      </w:r>
      <w:r w:rsidRPr="00677067">
        <w:rPr>
          <w:rFonts w:hAnsi="Comic Sans MS" w:ascii="Comic Sans MS"/>
        </w:rPr>
        <w:t xml:space="preserve"> 2018.g.</w:t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</w:r>
      <w:r w:rsidRPr="00677067">
        <w:rPr>
          <w:rFonts w:hAnsi="Comic Sans MS" w:ascii="Comic Sans MS"/>
        </w:rPr>
        <w:tab/>
        <w:t>Stečajna upraviteljica</w:t>
      </w:r>
    </w:p>
    <w:p w:rsidRDefault="00E47636" w:rsidP="00BD178D" w:rsidR="00E47636" w:rsidRPr="00677067">
      <w:pPr>
        <w:ind w:firstLine="708" w:left="9912"/>
        <w:rPr>
          <w:rFonts w:hAnsi="Comic Sans MS" w:ascii="Comic Sans MS"/>
        </w:rPr>
      </w:pPr>
      <w:r w:rsidRPr="00677067">
        <w:rPr>
          <w:rFonts w:hAnsi="Comic Sans MS" w:ascii="Comic Sans MS"/>
        </w:rPr>
        <w:t>Živka Posavac dipl.oec.</w:t>
      </w:r>
    </w:p>
    <w:p w:rsidRDefault="00677067" w:rsidP="003F4A49" w:rsidR="00677067" w:rsidRPr="00677067">
      <w:pPr>
        <w:ind w:firstLine="708" w:left="9912"/>
        <w:rPr>
          <w:rFonts w:hAnsi="Comic Sans MS" w:ascii="Comic Sans MS"/>
        </w:rPr>
      </w:pPr>
    </w:p>
    <w:p w:rsidRDefault="00677067" w:rsidR="00677067"/>
    <w:p w:rsidRDefault="00F659AA" w:rsidR="00F659AA"/>
    <w:p w:rsidRDefault="00F659AA" w:rsidR="00F659AA"/>
    <w:sectPr w:rsidSect="00F659AA" w:rsidR="00F659AA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4B50B8"/>
    <w:multiLevelType w:val="hybridMultilevel"/>
    <w:tmpl w:val="8938BBE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9AA"/>
    <w:rsid w:val="00065EAB"/>
    <w:rsid w:val="003A1E47"/>
    <w:rsid w:val="003F4A49"/>
    <w:rsid w:val="00420C75"/>
    <w:rsid w:val="005F3581"/>
    <w:rsid w:val="006564E9"/>
    <w:rsid w:val="00677067"/>
    <w:rsid w:val="00776258"/>
    <w:rsid w:val="008D16B5"/>
    <w:rsid w:val="00980320"/>
    <w:rsid w:val="00A83A29"/>
    <w:rsid w:val="00B21751"/>
    <w:rsid w:val="00B87819"/>
    <w:rsid w:val="00BD178D"/>
    <w:rsid w:val="00CB73FA"/>
    <w:rsid w:val="00D914C0"/>
    <w:rsid w:val="00E47636"/>
    <w:rsid w:val="00F6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F659A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F659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AB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5EAB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A1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E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E47"/>
    <w:rPr>
      <w:rFonts w:hAnsi="Comic Sans MS" w:ascii="Comic Sans MS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E47"/>
    <w:rPr>
      <w:rFonts w:cs="Times New Roman" w:hAnsi="Comic Sans MS" w:ascii="Comic Sans MS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E47"/>
    <w:rPr>
      <w:rFonts w:cs="Times New Roman" w:hAnsi="Comic Sans MS" w:ascii="Comic Sans MS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F659A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F659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65EAB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5EAB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A1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E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E47"/>
    <w:rPr>
      <w:rFonts w:ascii="Comic Sans MS" w:hAnsi="Comic Sans MS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E47"/>
    <w:rPr>
      <w:rFonts w:ascii="Comic Sans MS" w:cs="Times New Roman" w:hAnsi="Comic Sans MS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E47"/>
    <w:rPr>
      <w:rFonts w:ascii="Comic Sans MS" w:cs="Times New Roman" w:hAnsi="Comic Sans MS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226A26-056E-4792-9F93-2EECC7C54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219</properties:Words>
  <properties:Characters>1342</properties:Characters>
  <properties:Lines>131</properties:Lines>
  <properties:Paragraphs>82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2018-04-25T11:21:00Z</dcterms:created>
  <dc:creator>Živka Posavac</dc:creator>
  <dc:description/>
  <cp:keywords/>
  <cp:lastModifiedBy>Snježana Andrijanić</cp:lastModifiedBy>
  <cp:lastPrinted>2018-10-03T07:29:00Z</cp:lastPrinted>
  <dcterms:modified xmlns:xsi="http://www.w3.org/2001/XMLSchema-instance" xsi:type="dcterms:W3CDTF">2018-10-09T10:30:00Z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St-159/2018-25 / Podnesak - Podnesak (STEČAJNA MASA IZA LIA MAR TABLICE ZA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